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232036" w:rsidRDefault="009631F0" w:rsidP="009631F0">
      <w:pPr>
        <w:pStyle w:val="CRCoverPage"/>
        <w:tabs>
          <w:tab w:val="right" w:pos="9639"/>
        </w:tabs>
        <w:spacing w:after="0"/>
        <w:rPr>
          <w:rFonts w:ascii="Times New Roman" w:hAnsi="Times New Roman"/>
          <w:b/>
          <w:noProof/>
          <w:sz w:val="18"/>
          <w:szCs w:val="18"/>
        </w:rPr>
      </w:pPr>
    </w:p>
    <w:p w14:paraId="1F3D08F4" w14:textId="555FBD0B" w:rsidR="002455FC" w:rsidRPr="00D57AB0" w:rsidRDefault="002455FC" w:rsidP="002455FC">
      <w:pPr>
        <w:pStyle w:val="Header"/>
        <w:keepLines/>
        <w:tabs>
          <w:tab w:val="right" w:pos="10440"/>
          <w:tab w:val="right" w:pos="13323"/>
        </w:tabs>
        <w:rPr>
          <w:rFonts w:cs="Arial"/>
          <w:sz w:val="24"/>
          <w:szCs w:val="24"/>
          <w:lang w:val="en-US" w:eastAsia="zh-CN"/>
        </w:rPr>
      </w:pPr>
      <w:r w:rsidRPr="00D57AB0">
        <w:rPr>
          <w:rFonts w:cs="Arial"/>
          <w:sz w:val="24"/>
          <w:szCs w:val="24"/>
        </w:rPr>
        <w:t xml:space="preserve">3GPP TSG-RAN WG4 Meeting # 96-e </w:t>
      </w:r>
      <w:r w:rsidRPr="00D57AB0">
        <w:rPr>
          <w:rFonts w:cs="Arial"/>
          <w:sz w:val="24"/>
          <w:szCs w:val="24"/>
        </w:rPr>
        <w:tab/>
      </w:r>
      <w:r w:rsidR="00233943">
        <w:rPr>
          <w:rFonts w:cs="Arial"/>
          <w:sz w:val="24"/>
          <w:szCs w:val="24"/>
        </w:rPr>
        <w:t>D</w:t>
      </w:r>
      <w:bookmarkStart w:id="0" w:name="_GoBack"/>
      <w:bookmarkEnd w:id="0"/>
      <w:r w:rsidR="00233943">
        <w:rPr>
          <w:rFonts w:cs="Arial"/>
          <w:sz w:val="24"/>
          <w:szCs w:val="24"/>
        </w:rPr>
        <w:t xml:space="preserve">raft </w:t>
      </w:r>
      <w:r w:rsidR="00D57AB0" w:rsidRPr="00D57AB0">
        <w:rPr>
          <w:rFonts w:cs="Arial"/>
          <w:bCs/>
          <w:sz w:val="24"/>
          <w:szCs w:val="24"/>
        </w:rPr>
        <w:t>R4-2010275</w:t>
      </w:r>
    </w:p>
    <w:p w14:paraId="038D31BD" w14:textId="77777777" w:rsidR="002455FC" w:rsidRPr="00A1069E" w:rsidRDefault="002455FC" w:rsidP="002455FC">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5939AED1" w14:textId="77777777" w:rsidR="001B3978" w:rsidRPr="00232036" w:rsidRDefault="001B3978" w:rsidP="001B3978">
      <w:pPr>
        <w:shd w:val="clear" w:color="auto" w:fill="FFFFFF"/>
        <w:spacing w:after="0"/>
        <w:rPr>
          <w:rFonts w:ascii="Times New Roman" w:hAnsi="Times New Roman" w:cs="Times New Roman"/>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rsidRPr="00232036"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Pr="00232036" w:rsidRDefault="001B3978" w:rsidP="00095479">
            <w:pPr>
              <w:pStyle w:val="CRCoverPage"/>
              <w:spacing w:after="0"/>
              <w:jc w:val="right"/>
              <w:rPr>
                <w:rFonts w:ascii="Times New Roman" w:hAnsi="Times New Roman"/>
                <w:i/>
                <w:noProof/>
              </w:rPr>
            </w:pPr>
            <w:r w:rsidRPr="00232036">
              <w:rPr>
                <w:rFonts w:ascii="Times New Roman" w:hAnsi="Times New Roman"/>
                <w:i/>
                <w:noProof/>
                <w:sz w:val="14"/>
              </w:rPr>
              <w:t>CR-Form-v12.0</w:t>
            </w:r>
          </w:p>
        </w:tc>
      </w:tr>
      <w:tr w:rsidR="001B3978" w:rsidRPr="00232036" w14:paraId="61B85A62" w14:textId="77777777" w:rsidTr="00095479">
        <w:tc>
          <w:tcPr>
            <w:tcW w:w="9641" w:type="dxa"/>
            <w:gridSpan w:val="9"/>
            <w:tcBorders>
              <w:left w:val="single" w:sz="4" w:space="0" w:color="auto"/>
              <w:right w:val="single" w:sz="4" w:space="0" w:color="auto"/>
            </w:tcBorders>
          </w:tcPr>
          <w:p w14:paraId="1803B80C" w14:textId="77777777" w:rsidR="001B3978" w:rsidRPr="00232036" w:rsidRDefault="001B3978" w:rsidP="00095479">
            <w:pPr>
              <w:pStyle w:val="CRCoverPage"/>
              <w:spacing w:after="0"/>
              <w:jc w:val="center"/>
              <w:rPr>
                <w:rFonts w:ascii="Times New Roman" w:hAnsi="Times New Roman"/>
                <w:noProof/>
              </w:rPr>
            </w:pPr>
            <w:r w:rsidRPr="00232036">
              <w:rPr>
                <w:rFonts w:ascii="Times New Roman" w:hAnsi="Times New Roman"/>
                <w:b/>
                <w:noProof/>
                <w:sz w:val="32"/>
              </w:rPr>
              <w:t>CHANGE REQUEST</w:t>
            </w:r>
          </w:p>
        </w:tc>
      </w:tr>
      <w:tr w:rsidR="001B3978" w:rsidRPr="00232036" w14:paraId="07E10A7B" w14:textId="77777777" w:rsidTr="00095479">
        <w:tc>
          <w:tcPr>
            <w:tcW w:w="9641" w:type="dxa"/>
            <w:gridSpan w:val="9"/>
            <w:tcBorders>
              <w:left w:val="single" w:sz="4" w:space="0" w:color="auto"/>
              <w:right w:val="single" w:sz="4" w:space="0" w:color="auto"/>
            </w:tcBorders>
          </w:tcPr>
          <w:p w14:paraId="78705104"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53F2D202" w14:textId="77777777" w:rsidTr="00095479">
        <w:tc>
          <w:tcPr>
            <w:tcW w:w="142" w:type="dxa"/>
            <w:tcBorders>
              <w:left w:val="single" w:sz="4" w:space="0" w:color="auto"/>
            </w:tcBorders>
          </w:tcPr>
          <w:p w14:paraId="5F5BC641" w14:textId="77777777" w:rsidR="001B3978" w:rsidRPr="00232036" w:rsidRDefault="001B3978" w:rsidP="00095479">
            <w:pPr>
              <w:pStyle w:val="CRCoverPage"/>
              <w:spacing w:after="0"/>
              <w:jc w:val="right"/>
              <w:rPr>
                <w:rFonts w:ascii="Times New Roman" w:hAnsi="Times New Roman"/>
                <w:noProof/>
              </w:rPr>
            </w:pPr>
          </w:p>
        </w:tc>
        <w:tc>
          <w:tcPr>
            <w:tcW w:w="1559" w:type="dxa"/>
            <w:shd w:val="pct30" w:color="FFFF00" w:fill="auto"/>
          </w:tcPr>
          <w:p w14:paraId="5ED1A6F2" w14:textId="5E6BFBAC" w:rsidR="001B3978" w:rsidRPr="00232036" w:rsidRDefault="001B3978" w:rsidP="00D02852">
            <w:pPr>
              <w:pStyle w:val="CRCoverPage"/>
              <w:spacing w:after="0"/>
              <w:jc w:val="right"/>
              <w:rPr>
                <w:rFonts w:ascii="Times New Roman" w:hAnsi="Times New Roman"/>
                <w:b/>
                <w:noProof/>
                <w:sz w:val="28"/>
              </w:rPr>
            </w:pPr>
            <w:r w:rsidRPr="00232036">
              <w:rPr>
                <w:rFonts w:ascii="Times New Roman" w:hAnsi="Times New Roman"/>
                <w:b/>
                <w:noProof/>
                <w:sz w:val="28"/>
              </w:rPr>
              <w:fldChar w:fldCharType="begin"/>
            </w:r>
            <w:r w:rsidRPr="00232036">
              <w:rPr>
                <w:rFonts w:ascii="Times New Roman" w:hAnsi="Times New Roman"/>
                <w:b/>
                <w:noProof/>
                <w:sz w:val="28"/>
              </w:rPr>
              <w:instrText xml:space="preserve"> DOCPROPERTY  Spec#  \* MERGEFORMAT </w:instrText>
            </w:r>
            <w:r w:rsidRPr="00232036">
              <w:rPr>
                <w:rFonts w:ascii="Times New Roman" w:hAnsi="Times New Roman"/>
                <w:b/>
                <w:noProof/>
                <w:sz w:val="28"/>
              </w:rPr>
              <w:fldChar w:fldCharType="separate"/>
            </w:r>
            <w:r w:rsidRPr="00232036">
              <w:rPr>
                <w:rFonts w:ascii="Times New Roman" w:hAnsi="Times New Roman"/>
                <w:b/>
                <w:noProof/>
                <w:sz w:val="28"/>
              </w:rPr>
              <w:t>38.101-</w:t>
            </w:r>
            <w:r w:rsidRPr="00232036">
              <w:rPr>
                <w:rFonts w:ascii="Times New Roman" w:hAnsi="Times New Roman"/>
                <w:b/>
                <w:noProof/>
                <w:sz w:val="28"/>
              </w:rPr>
              <w:fldChar w:fldCharType="end"/>
            </w:r>
            <w:r w:rsidR="00D02852" w:rsidRPr="00232036">
              <w:rPr>
                <w:rFonts w:ascii="Times New Roman" w:hAnsi="Times New Roman"/>
                <w:b/>
                <w:noProof/>
                <w:sz w:val="28"/>
              </w:rPr>
              <w:t>3</w:t>
            </w:r>
          </w:p>
        </w:tc>
        <w:tc>
          <w:tcPr>
            <w:tcW w:w="709" w:type="dxa"/>
          </w:tcPr>
          <w:p w14:paraId="2BFE6B01" w14:textId="77777777" w:rsidR="001B3978" w:rsidRPr="00232036" w:rsidRDefault="001B3978" w:rsidP="00095479">
            <w:pPr>
              <w:pStyle w:val="CRCoverPage"/>
              <w:spacing w:after="0"/>
              <w:jc w:val="center"/>
              <w:rPr>
                <w:rFonts w:ascii="Times New Roman" w:hAnsi="Times New Roman"/>
                <w:noProof/>
              </w:rPr>
            </w:pPr>
            <w:r w:rsidRPr="00232036">
              <w:rPr>
                <w:rFonts w:ascii="Times New Roman" w:hAnsi="Times New Roman"/>
                <w:b/>
                <w:noProof/>
                <w:sz w:val="28"/>
              </w:rPr>
              <w:t>CR</w:t>
            </w:r>
          </w:p>
        </w:tc>
        <w:tc>
          <w:tcPr>
            <w:tcW w:w="1276" w:type="dxa"/>
            <w:shd w:val="pct30" w:color="FFFF00" w:fill="auto"/>
          </w:tcPr>
          <w:p w14:paraId="5A5BDE14" w14:textId="3B8C8564" w:rsidR="001B3978" w:rsidRPr="00232036" w:rsidRDefault="001B3978" w:rsidP="00095479">
            <w:pPr>
              <w:pStyle w:val="CRCoverPage"/>
              <w:spacing w:after="0"/>
              <w:rPr>
                <w:rFonts w:ascii="Times New Roman" w:hAnsi="Times New Roman"/>
                <w:b/>
                <w:noProof/>
                <w:lang w:eastAsia="zh-TW"/>
              </w:rPr>
            </w:pPr>
          </w:p>
        </w:tc>
        <w:tc>
          <w:tcPr>
            <w:tcW w:w="709" w:type="dxa"/>
          </w:tcPr>
          <w:p w14:paraId="11638181" w14:textId="77777777" w:rsidR="001B3978" w:rsidRPr="00232036" w:rsidRDefault="001B3978" w:rsidP="00095479">
            <w:pPr>
              <w:pStyle w:val="CRCoverPage"/>
              <w:tabs>
                <w:tab w:val="right" w:pos="625"/>
              </w:tabs>
              <w:spacing w:after="0"/>
              <w:jc w:val="center"/>
              <w:rPr>
                <w:rFonts w:ascii="Times New Roman" w:hAnsi="Times New Roman"/>
                <w:noProof/>
              </w:rPr>
            </w:pPr>
            <w:r w:rsidRPr="00232036">
              <w:rPr>
                <w:rFonts w:ascii="Times New Roman" w:hAnsi="Times New Roman"/>
                <w:b/>
                <w:bCs/>
                <w:noProof/>
                <w:sz w:val="28"/>
              </w:rPr>
              <w:t>rev</w:t>
            </w:r>
          </w:p>
        </w:tc>
        <w:tc>
          <w:tcPr>
            <w:tcW w:w="992" w:type="dxa"/>
            <w:shd w:val="pct30" w:color="FFFF00" w:fill="auto"/>
          </w:tcPr>
          <w:p w14:paraId="316BFC58" w14:textId="77777777" w:rsidR="001B3978" w:rsidRPr="00232036" w:rsidRDefault="001B3978" w:rsidP="00095479">
            <w:pPr>
              <w:pStyle w:val="CRCoverPage"/>
              <w:spacing w:after="0"/>
              <w:jc w:val="center"/>
              <w:rPr>
                <w:rFonts w:ascii="Times New Roman" w:hAnsi="Times New Roman"/>
                <w:b/>
                <w:noProof/>
              </w:rPr>
            </w:pPr>
            <w:r w:rsidRPr="00232036">
              <w:rPr>
                <w:rFonts w:ascii="Times New Roman" w:hAnsi="Times New Roman"/>
                <w:b/>
                <w:noProof/>
                <w:sz w:val="28"/>
              </w:rPr>
              <w:fldChar w:fldCharType="begin"/>
            </w:r>
            <w:r w:rsidRPr="00232036">
              <w:rPr>
                <w:rFonts w:ascii="Times New Roman" w:hAnsi="Times New Roman"/>
                <w:b/>
                <w:noProof/>
                <w:sz w:val="28"/>
              </w:rPr>
              <w:instrText xml:space="preserve"> DOCPROPERTY  Revision  \* MERGEFORMAT </w:instrText>
            </w:r>
            <w:r w:rsidRPr="00232036">
              <w:rPr>
                <w:rFonts w:ascii="Times New Roman" w:hAnsi="Times New Roman"/>
                <w:b/>
                <w:noProof/>
                <w:sz w:val="28"/>
              </w:rPr>
              <w:fldChar w:fldCharType="separate"/>
            </w:r>
            <w:r w:rsidRPr="00232036">
              <w:rPr>
                <w:rFonts w:ascii="Times New Roman" w:hAnsi="Times New Roman"/>
                <w:b/>
                <w:noProof/>
                <w:sz w:val="28"/>
              </w:rPr>
              <w:t>-</w:t>
            </w:r>
            <w:r w:rsidRPr="00232036">
              <w:rPr>
                <w:rFonts w:ascii="Times New Roman" w:hAnsi="Times New Roman"/>
                <w:b/>
                <w:noProof/>
                <w:sz w:val="28"/>
              </w:rPr>
              <w:fldChar w:fldCharType="end"/>
            </w:r>
            <w:r w:rsidRPr="00232036">
              <w:rPr>
                <w:rFonts w:ascii="Times New Roman" w:hAnsi="Times New Roman"/>
                <w:b/>
                <w:noProof/>
              </w:rPr>
              <w:t xml:space="preserve"> </w:t>
            </w:r>
          </w:p>
        </w:tc>
        <w:tc>
          <w:tcPr>
            <w:tcW w:w="2410" w:type="dxa"/>
          </w:tcPr>
          <w:p w14:paraId="16BC8494" w14:textId="77777777" w:rsidR="001B3978" w:rsidRPr="00232036" w:rsidRDefault="001B3978" w:rsidP="00095479">
            <w:pPr>
              <w:pStyle w:val="CRCoverPage"/>
              <w:tabs>
                <w:tab w:val="right" w:pos="1825"/>
              </w:tabs>
              <w:spacing w:after="0"/>
              <w:jc w:val="center"/>
              <w:rPr>
                <w:rFonts w:ascii="Times New Roman" w:hAnsi="Times New Roman"/>
                <w:noProof/>
              </w:rPr>
            </w:pPr>
            <w:r w:rsidRPr="00232036">
              <w:rPr>
                <w:rFonts w:ascii="Times New Roman" w:hAnsi="Times New Roman"/>
                <w:b/>
                <w:noProof/>
                <w:sz w:val="28"/>
                <w:szCs w:val="28"/>
              </w:rPr>
              <w:t>Current version:</w:t>
            </w:r>
          </w:p>
        </w:tc>
        <w:tc>
          <w:tcPr>
            <w:tcW w:w="1701" w:type="dxa"/>
            <w:shd w:val="pct30" w:color="FFFF00" w:fill="auto"/>
          </w:tcPr>
          <w:p w14:paraId="5936D59D" w14:textId="3C647441" w:rsidR="001B3978" w:rsidRPr="00232036" w:rsidRDefault="001B3978" w:rsidP="00D02852">
            <w:pPr>
              <w:pStyle w:val="CRCoverPage"/>
              <w:spacing w:after="0"/>
              <w:jc w:val="center"/>
              <w:rPr>
                <w:rFonts w:ascii="Times New Roman" w:hAnsi="Times New Roman"/>
                <w:noProof/>
                <w:sz w:val="28"/>
              </w:rPr>
            </w:pPr>
            <w:r w:rsidRPr="00232036">
              <w:rPr>
                <w:rFonts w:ascii="Times New Roman" w:hAnsi="Times New Roman"/>
                <w:b/>
                <w:noProof/>
                <w:sz w:val="28"/>
              </w:rPr>
              <w:fldChar w:fldCharType="begin"/>
            </w:r>
            <w:r w:rsidRPr="00232036">
              <w:rPr>
                <w:rFonts w:ascii="Times New Roman" w:hAnsi="Times New Roman"/>
                <w:b/>
                <w:noProof/>
                <w:sz w:val="28"/>
              </w:rPr>
              <w:instrText xml:space="preserve"> DOCPROPERTY  Version  \* MERGEFORMAT </w:instrText>
            </w:r>
            <w:r w:rsidRPr="00232036">
              <w:rPr>
                <w:rFonts w:ascii="Times New Roman" w:hAnsi="Times New Roman"/>
                <w:b/>
                <w:noProof/>
                <w:sz w:val="28"/>
              </w:rPr>
              <w:fldChar w:fldCharType="separate"/>
            </w:r>
            <w:r w:rsidRPr="00232036">
              <w:rPr>
                <w:rFonts w:ascii="Times New Roman" w:hAnsi="Times New Roman"/>
                <w:b/>
                <w:noProof/>
                <w:sz w:val="28"/>
              </w:rPr>
              <w:t>1</w:t>
            </w:r>
            <w:r w:rsidRPr="00232036">
              <w:rPr>
                <w:rFonts w:ascii="Times New Roman" w:hAnsi="Times New Roman"/>
                <w:b/>
                <w:noProof/>
                <w:sz w:val="28"/>
                <w:lang w:eastAsia="zh-TW"/>
              </w:rPr>
              <w:t>6</w:t>
            </w:r>
            <w:r w:rsidRPr="00232036">
              <w:rPr>
                <w:rFonts w:ascii="Times New Roman" w:hAnsi="Times New Roman"/>
                <w:b/>
                <w:noProof/>
                <w:sz w:val="28"/>
              </w:rPr>
              <w:t>.</w:t>
            </w:r>
            <w:r w:rsidR="00D02852" w:rsidRPr="00232036">
              <w:rPr>
                <w:rFonts w:ascii="Times New Roman" w:hAnsi="Times New Roman"/>
                <w:b/>
                <w:noProof/>
                <w:sz w:val="28"/>
              </w:rPr>
              <w:t>4</w:t>
            </w:r>
            <w:r w:rsidRPr="00232036">
              <w:rPr>
                <w:rFonts w:ascii="Times New Roman" w:hAnsi="Times New Roman"/>
                <w:b/>
                <w:noProof/>
                <w:sz w:val="28"/>
              </w:rPr>
              <w:t>.</w:t>
            </w:r>
            <w:r w:rsidRPr="00232036">
              <w:rPr>
                <w:rFonts w:ascii="Times New Roman" w:hAnsi="Times New Roman"/>
                <w:b/>
                <w:noProof/>
                <w:sz w:val="28"/>
              </w:rPr>
              <w:fldChar w:fldCharType="end"/>
            </w:r>
            <w:r w:rsidR="00D02852" w:rsidRPr="00232036">
              <w:rPr>
                <w:rFonts w:ascii="Times New Roman" w:hAnsi="Times New Roman"/>
                <w:b/>
                <w:noProof/>
                <w:sz w:val="28"/>
              </w:rPr>
              <w:t>0</w:t>
            </w:r>
          </w:p>
        </w:tc>
        <w:tc>
          <w:tcPr>
            <w:tcW w:w="143" w:type="dxa"/>
            <w:tcBorders>
              <w:right w:val="single" w:sz="4" w:space="0" w:color="auto"/>
            </w:tcBorders>
          </w:tcPr>
          <w:p w14:paraId="27ADDC8D" w14:textId="77777777" w:rsidR="001B3978" w:rsidRPr="00232036" w:rsidRDefault="001B3978" w:rsidP="00095479">
            <w:pPr>
              <w:pStyle w:val="CRCoverPage"/>
              <w:spacing w:after="0"/>
              <w:rPr>
                <w:rFonts w:ascii="Times New Roman" w:hAnsi="Times New Roman"/>
                <w:noProof/>
              </w:rPr>
            </w:pPr>
          </w:p>
        </w:tc>
      </w:tr>
      <w:tr w:rsidR="001B3978" w:rsidRPr="00232036" w14:paraId="3DC88D29" w14:textId="77777777" w:rsidTr="00095479">
        <w:tc>
          <w:tcPr>
            <w:tcW w:w="9641" w:type="dxa"/>
            <w:gridSpan w:val="9"/>
            <w:tcBorders>
              <w:left w:val="single" w:sz="4" w:space="0" w:color="auto"/>
              <w:right w:val="single" w:sz="4" w:space="0" w:color="auto"/>
            </w:tcBorders>
          </w:tcPr>
          <w:p w14:paraId="256F66D4" w14:textId="77777777" w:rsidR="001B3978" w:rsidRPr="00232036" w:rsidRDefault="001B3978" w:rsidP="00095479">
            <w:pPr>
              <w:pStyle w:val="CRCoverPage"/>
              <w:spacing w:after="0"/>
              <w:rPr>
                <w:rFonts w:ascii="Times New Roman" w:hAnsi="Times New Roman"/>
                <w:noProof/>
              </w:rPr>
            </w:pPr>
          </w:p>
        </w:tc>
      </w:tr>
      <w:tr w:rsidR="001B3978" w:rsidRPr="00232036" w14:paraId="080DFC14" w14:textId="77777777" w:rsidTr="00095479">
        <w:tc>
          <w:tcPr>
            <w:tcW w:w="9641" w:type="dxa"/>
            <w:gridSpan w:val="9"/>
            <w:tcBorders>
              <w:top w:val="single" w:sz="4" w:space="0" w:color="auto"/>
            </w:tcBorders>
          </w:tcPr>
          <w:p w14:paraId="51DC35EF" w14:textId="77777777" w:rsidR="001B3978" w:rsidRPr="00232036" w:rsidRDefault="001B3978" w:rsidP="00095479">
            <w:pPr>
              <w:pStyle w:val="CRCoverPage"/>
              <w:spacing w:after="0"/>
              <w:jc w:val="center"/>
              <w:rPr>
                <w:rFonts w:ascii="Times New Roman" w:hAnsi="Times New Roman"/>
                <w:i/>
                <w:noProof/>
              </w:rPr>
            </w:pPr>
            <w:r w:rsidRPr="00232036">
              <w:rPr>
                <w:rFonts w:ascii="Times New Roman" w:hAnsi="Times New Roman"/>
                <w:i/>
                <w:noProof/>
              </w:rPr>
              <w:t xml:space="preserve">For </w:t>
            </w:r>
            <w:hyperlink r:id="rId12" w:anchor="_blank" w:history="1">
              <w:r w:rsidRPr="00232036">
                <w:rPr>
                  <w:rStyle w:val="Hyperlink"/>
                  <w:rFonts w:ascii="Times New Roman" w:hAnsi="Times New Roman"/>
                  <w:b/>
                  <w:i/>
                  <w:noProof/>
                  <w:color w:val="FF0000"/>
                </w:rPr>
                <w:t>HELP</w:t>
              </w:r>
            </w:hyperlink>
            <w:r w:rsidRPr="00232036">
              <w:rPr>
                <w:rFonts w:ascii="Times New Roman" w:hAnsi="Times New Roman"/>
                <w:b/>
                <w:i/>
                <w:noProof/>
                <w:color w:val="FF0000"/>
              </w:rPr>
              <w:t xml:space="preserve"> </w:t>
            </w:r>
            <w:r w:rsidRPr="00232036">
              <w:rPr>
                <w:rFonts w:ascii="Times New Roman" w:hAnsi="Times New Roman"/>
                <w:i/>
                <w:noProof/>
              </w:rPr>
              <w:t xml:space="preserve">on using this form: comprehensive instructions can be found at </w:t>
            </w:r>
            <w:r w:rsidRPr="00232036">
              <w:rPr>
                <w:rFonts w:ascii="Times New Roman" w:hAnsi="Times New Roman"/>
                <w:i/>
                <w:noProof/>
              </w:rPr>
              <w:br/>
            </w:r>
            <w:hyperlink r:id="rId13" w:history="1">
              <w:r w:rsidRPr="00232036">
                <w:rPr>
                  <w:rStyle w:val="Hyperlink"/>
                  <w:rFonts w:ascii="Times New Roman" w:hAnsi="Times New Roman"/>
                  <w:i/>
                  <w:noProof/>
                </w:rPr>
                <w:t>http://www.3gpp.org/Change-Requests</w:t>
              </w:r>
            </w:hyperlink>
            <w:r w:rsidRPr="00232036">
              <w:rPr>
                <w:rFonts w:ascii="Times New Roman" w:hAnsi="Times New Roman"/>
                <w:i/>
                <w:noProof/>
              </w:rPr>
              <w:t>.</w:t>
            </w:r>
          </w:p>
        </w:tc>
      </w:tr>
      <w:tr w:rsidR="001B3978" w:rsidRPr="00232036" w14:paraId="6BD1AD67" w14:textId="77777777" w:rsidTr="00095479">
        <w:tc>
          <w:tcPr>
            <w:tcW w:w="9641" w:type="dxa"/>
            <w:gridSpan w:val="9"/>
          </w:tcPr>
          <w:p w14:paraId="1B8C2E1C" w14:textId="77777777" w:rsidR="001B3978" w:rsidRPr="00232036" w:rsidRDefault="001B3978" w:rsidP="00095479">
            <w:pPr>
              <w:pStyle w:val="CRCoverPage"/>
              <w:spacing w:after="0"/>
              <w:rPr>
                <w:rFonts w:ascii="Times New Roman" w:hAnsi="Times New Roman"/>
                <w:noProof/>
                <w:sz w:val="8"/>
                <w:szCs w:val="8"/>
              </w:rPr>
            </w:pPr>
          </w:p>
        </w:tc>
      </w:tr>
    </w:tbl>
    <w:p w14:paraId="65F64253" w14:textId="77777777" w:rsidR="001B3978" w:rsidRPr="00232036" w:rsidRDefault="001B3978" w:rsidP="001B3978">
      <w:pPr>
        <w:rPr>
          <w:rFonts w:ascii="Times New Roma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rsidRPr="00232036" w14:paraId="04009904" w14:textId="77777777" w:rsidTr="00095479">
        <w:tc>
          <w:tcPr>
            <w:tcW w:w="2835" w:type="dxa"/>
          </w:tcPr>
          <w:p w14:paraId="335B585F" w14:textId="77777777" w:rsidR="001B3978" w:rsidRPr="00232036" w:rsidRDefault="001B3978" w:rsidP="00095479">
            <w:pPr>
              <w:pStyle w:val="CRCoverPage"/>
              <w:tabs>
                <w:tab w:val="right" w:pos="2751"/>
              </w:tabs>
              <w:spacing w:after="0"/>
              <w:rPr>
                <w:rFonts w:ascii="Times New Roman" w:hAnsi="Times New Roman"/>
                <w:b/>
                <w:i/>
                <w:noProof/>
              </w:rPr>
            </w:pPr>
            <w:r w:rsidRPr="00232036">
              <w:rPr>
                <w:rFonts w:ascii="Times New Roman" w:hAnsi="Times New Roman"/>
                <w:b/>
                <w:i/>
                <w:noProof/>
              </w:rPr>
              <w:t>Proposed change affects:</w:t>
            </w:r>
          </w:p>
        </w:tc>
        <w:tc>
          <w:tcPr>
            <w:tcW w:w="1418" w:type="dxa"/>
          </w:tcPr>
          <w:p w14:paraId="525A15C5" w14:textId="77777777" w:rsidR="001B3978" w:rsidRPr="00232036" w:rsidRDefault="001B3978" w:rsidP="00095479">
            <w:pPr>
              <w:pStyle w:val="CRCoverPage"/>
              <w:spacing w:after="0"/>
              <w:jc w:val="right"/>
              <w:rPr>
                <w:rFonts w:ascii="Times New Roman" w:hAnsi="Times New Roman"/>
                <w:noProof/>
              </w:rPr>
            </w:pPr>
            <w:r w:rsidRPr="00232036">
              <w:rPr>
                <w:rFonts w:ascii="Times New Roman" w:hAnsi="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Pr="00232036" w:rsidRDefault="001B3978" w:rsidP="00095479">
            <w:pPr>
              <w:pStyle w:val="CRCoverPage"/>
              <w:spacing w:after="0"/>
              <w:jc w:val="center"/>
              <w:rPr>
                <w:rFonts w:ascii="Times New Roman" w:hAnsi="Times New Roman"/>
                <w:b/>
                <w:caps/>
                <w:noProof/>
              </w:rPr>
            </w:pPr>
          </w:p>
        </w:tc>
        <w:tc>
          <w:tcPr>
            <w:tcW w:w="709" w:type="dxa"/>
            <w:tcBorders>
              <w:left w:val="single" w:sz="4" w:space="0" w:color="auto"/>
            </w:tcBorders>
          </w:tcPr>
          <w:p w14:paraId="178336B7" w14:textId="77777777" w:rsidR="001B3978" w:rsidRPr="00232036" w:rsidRDefault="001B3978" w:rsidP="00095479">
            <w:pPr>
              <w:pStyle w:val="CRCoverPage"/>
              <w:spacing w:after="0"/>
              <w:jc w:val="right"/>
              <w:rPr>
                <w:rFonts w:ascii="Times New Roman" w:hAnsi="Times New Roman"/>
                <w:noProof/>
                <w:u w:val="single"/>
              </w:rPr>
            </w:pPr>
            <w:r w:rsidRPr="00232036">
              <w:rPr>
                <w:rFonts w:ascii="Times New Roman" w:hAnsi="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Pr="00232036" w:rsidRDefault="001B3978" w:rsidP="00095479">
            <w:pPr>
              <w:pStyle w:val="CRCoverPage"/>
              <w:spacing w:after="0"/>
              <w:jc w:val="center"/>
              <w:rPr>
                <w:rFonts w:ascii="Times New Roman" w:hAnsi="Times New Roman"/>
                <w:b/>
                <w:caps/>
                <w:noProof/>
              </w:rPr>
            </w:pPr>
            <w:r w:rsidRPr="00232036">
              <w:rPr>
                <w:rFonts w:ascii="Times New Roman" w:hAnsi="Times New Roman"/>
                <w:b/>
                <w:caps/>
                <w:noProof/>
              </w:rPr>
              <w:t>x</w:t>
            </w:r>
          </w:p>
        </w:tc>
        <w:tc>
          <w:tcPr>
            <w:tcW w:w="2126" w:type="dxa"/>
          </w:tcPr>
          <w:p w14:paraId="101385B5" w14:textId="77777777" w:rsidR="001B3978" w:rsidRPr="00232036" w:rsidRDefault="001B3978" w:rsidP="00095479">
            <w:pPr>
              <w:pStyle w:val="CRCoverPage"/>
              <w:spacing w:after="0"/>
              <w:jc w:val="right"/>
              <w:rPr>
                <w:rFonts w:ascii="Times New Roman" w:hAnsi="Times New Roman"/>
                <w:noProof/>
                <w:u w:val="single"/>
              </w:rPr>
            </w:pPr>
            <w:r w:rsidRPr="00232036">
              <w:rPr>
                <w:rFonts w:ascii="Times New Roman" w:hAnsi="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Pr="00232036" w:rsidRDefault="001B3978" w:rsidP="00095479">
            <w:pPr>
              <w:pStyle w:val="CRCoverPage"/>
              <w:spacing w:after="0"/>
              <w:jc w:val="center"/>
              <w:rPr>
                <w:rFonts w:ascii="Times New Roman" w:hAnsi="Times New Roman"/>
                <w:b/>
                <w:caps/>
                <w:noProof/>
              </w:rPr>
            </w:pPr>
          </w:p>
        </w:tc>
        <w:tc>
          <w:tcPr>
            <w:tcW w:w="1418" w:type="dxa"/>
            <w:tcBorders>
              <w:left w:val="nil"/>
            </w:tcBorders>
          </w:tcPr>
          <w:p w14:paraId="280FDE54" w14:textId="77777777" w:rsidR="001B3978" w:rsidRPr="00232036" w:rsidRDefault="001B3978" w:rsidP="00095479">
            <w:pPr>
              <w:pStyle w:val="CRCoverPage"/>
              <w:spacing w:after="0"/>
              <w:jc w:val="right"/>
              <w:rPr>
                <w:rFonts w:ascii="Times New Roman" w:hAnsi="Times New Roman"/>
                <w:noProof/>
              </w:rPr>
            </w:pPr>
            <w:r w:rsidRPr="00232036">
              <w:rPr>
                <w:rFonts w:ascii="Times New Roman" w:hAnsi="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Pr="00232036" w:rsidRDefault="001B3978" w:rsidP="00095479">
            <w:pPr>
              <w:pStyle w:val="CRCoverPage"/>
              <w:spacing w:after="0"/>
              <w:jc w:val="center"/>
              <w:rPr>
                <w:rFonts w:ascii="Times New Roman" w:hAnsi="Times New Roman"/>
                <w:b/>
                <w:bCs/>
                <w:caps/>
                <w:noProof/>
              </w:rPr>
            </w:pPr>
          </w:p>
        </w:tc>
      </w:tr>
    </w:tbl>
    <w:p w14:paraId="25FAD9B0" w14:textId="77777777" w:rsidR="001B3978" w:rsidRPr="00232036" w:rsidRDefault="001B3978" w:rsidP="001B3978">
      <w:pPr>
        <w:rPr>
          <w:rFonts w:ascii="Times New Roma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rsidRPr="00232036" w14:paraId="34ED26C5" w14:textId="77777777" w:rsidTr="00095479">
        <w:tc>
          <w:tcPr>
            <w:tcW w:w="9640" w:type="dxa"/>
            <w:gridSpan w:val="11"/>
          </w:tcPr>
          <w:p w14:paraId="237E075C"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265D26A2" w14:textId="77777777" w:rsidTr="00095479">
        <w:tc>
          <w:tcPr>
            <w:tcW w:w="1843" w:type="dxa"/>
            <w:tcBorders>
              <w:top w:val="single" w:sz="4" w:space="0" w:color="auto"/>
              <w:left w:val="single" w:sz="4" w:space="0" w:color="auto"/>
            </w:tcBorders>
          </w:tcPr>
          <w:p w14:paraId="08F51EF3"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Title:</w:t>
            </w:r>
            <w:r w:rsidRPr="00232036">
              <w:rPr>
                <w:rFonts w:ascii="Times New Roman" w:hAnsi="Times New Roman"/>
                <w:b/>
                <w:i/>
                <w:noProof/>
              </w:rPr>
              <w:tab/>
            </w:r>
          </w:p>
        </w:tc>
        <w:tc>
          <w:tcPr>
            <w:tcW w:w="7797" w:type="dxa"/>
            <w:gridSpan w:val="10"/>
            <w:tcBorders>
              <w:top w:val="single" w:sz="4" w:space="0" w:color="auto"/>
              <w:right w:val="single" w:sz="4" w:space="0" w:color="auto"/>
            </w:tcBorders>
            <w:shd w:val="pct30" w:color="FFFF00" w:fill="auto"/>
          </w:tcPr>
          <w:p w14:paraId="3EB0F96A" w14:textId="63E91C50" w:rsidR="001B3978" w:rsidRPr="00232036" w:rsidRDefault="00932517" w:rsidP="00D05A89">
            <w:pPr>
              <w:pStyle w:val="CRCoverPage"/>
              <w:spacing w:after="0"/>
              <w:ind w:left="100"/>
              <w:rPr>
                <w:rFonts w:ascii="Times New Roman" w:hAnsi="Times New Roman"/>
              </w:rPr>
            </w:pPr>
            <w:r w:rsidRPr="00232036">
              <w:rPr>
                <w:rFonts w:ascii="Times New Roman" w:hAnsi="Times New Roman"/>
              </w:rPr>
              <w:t>CR to 38.101-</w:t>
            </w:r>
            <w:r w:rsidR="00BE2B1A" w:rsidRPr="00232036">
              <w:rPr>
                <w:rFonts w:ascii="Times New Roman" w:hAnsi="Times New Roman"/>
              </w:rPr>
              <w:t>3</w:t>
            </w:r>
            <w:r w:rsidRPr="00232036">
              <w:rPr>
                <w:rFonts w:ascii="Times New Roman" w:hAnsi="Times New Roman"/>
              </w:rPr>
              <w:t xml:space="preserve">: </w:t>
            </w:r>
            <w:r w:rsidR="002B1FB0" w:rsidRPr="00232036">
              <w:rPr>
                <w:rFonts w:ascii="Times New Roman" w:hAnsi="Times New Roman"/>
              </w:rPr>
              <w:t xml:space="preserve">Introduce </w:t>
            </w:r>
            <w:r w:rsidRPr="00232036">
              <w:rPr>
                <w:rFonts w:ascii="Times New Roman" w:hAnsi="Times New Roman"/>
                <w:lang w:eastAsia="zh-CN"/>
              </w:rPr>
              <w:t xml:space="preserve">CA </w:t>
            </w:r>
            <w:r w:rsidR="002B1FB0" w:rsidRPr="00232036">
              <w:rPr>
                <w:rFonts w:ascii="Times New Roman" w:hAnsi="Times New Roman"/>
                <w:lang w:eastAsia="zh-CN"/>
              </w:rPr>
              <w:t>configurations</w:t>
            </w:r>
            <w:r w:rsidR="00BE2B1A" w:rsidRPr="00232036">
              <w:rPr>
                <w:rFonts w:ascii="Times New Roman" w:hAnsi="Times New Roman"/>
                <w:lang w:eastAsia="zh-CN"/>
              </w:rPr>
              <w:t xml:space="preserve"> for CA_</w:t>
            </w:r>
            <w:r w:rsidR="005A1C8F">
              <w:rPr>
                <w:rFonts w:ascii="Times New Roman" w:hAnsi="Times New Roman"/>
                <w:lang w:eastAsia="zh-CN"/>
              </w:rPr>
              <w:t>n5</w:t>
            </w:r>
            <w:r w:rsidR="00BE2B1A" w:rsidRPr="00232036">
              <w:rPr>
                <w:rFonts w:ascii="Times New Roman" w:hAnsi="Times New Roman"/>
                <w:lang w:eastAsia="zh-CN"/>
              </w:rPr>
              <w:t>-n26</w:t>
            </w:r>
            <w:r w:rsidR="00A97720">
              <w:rPr>
                <w:rFonts w:ascii="Times New Roman" w:hAnsi="Times New Roman"/>
                <w:lang w:eastAsia="zh-CN"/>
              </w:rPr>
              <w:t>0</w:t>
            </w:r>
            <w:r w:rsidR="00FB0DEB">
              <w:rPr>
                <w:rFonts w:ascii="Times New Roman" w:hAnsi="Times New Roman"/>
                <w:lang w:eastAsia="zh-CN"/>
              </w:rPr>
              <w:t xml:space="preserve">, n5-n261, n66-n260, n66-n261 n77-n261 </w:t>
            </w:r>
            <w:r w:rsidRPr="00232036">
              <w:rPr>
                <w:rFonts w:ascii="Times New Roman" w:hAnsi="Times New Roman"/>
              </w:rPr>
              <w:t xml:space="preserve"> </w:t>
            </w:r>
          </w:p>
        </w:tc>
      </w:tr>
      <w:tr w:rsidR="001B3978" w:rsidRPr="00232036" w14:paraId="6546ED57" w14:textId="77777777" w:rsidTr="00095479">
        <w:tc>
          <w:tcPr>
            <w:tcW w:w="1843" w:type="dxa"/>
            <w:tcBorders>
              <w:left w:val="single" w:sz="4" w:space="0" w:color="auto"/>
            </w:tcBorders>
          </w:tcPr>
          <w:p w14:paraId="5E9FE77F" w14:textId="77777777" w:rsidR="001B3978" w:rsidRPr="00232036" w:rsidRDefault="001B3978" w:rsidP="00095479">
            <w:pPr>
              <w:pStyle w:val="CRCoverPage"/>
              <w:spacing w:after="0"/>
              <w:rPr>
                <w:rFonts w:ascii="Times New Roman" w:hAnsi="Times New Roman"/>
                <w:b/>
                <w:i/>
                <w:noProof/>
                <w:sz w:val="8"/>
                <w:szCs w:val="8"/>
              </w:rPr>
            </w:pPr>
          </w:p>
        </w:tc>
        <w:tc>
          <w:tcPr>
            <w:tcW w:w="7797" w:type="dxa"/>
            <w:gridSpan w:val="10"/>
            <w:tcBorders>
              <w:right w:val="single" w:sz="4" w:space="0" w:color="auto"/>
            </w:tcBorders>
          </w:tcPr>
          <w:p w14:paraId="3780DA64"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71AAD3EC" w14:textId="77777777" w:rsidTr="00095479">
        <w:tc>
          <w:tcPr>
            <w:tcW w:w="1843" w:type="dxa"/>
            <w:tcBorders>
              <w:left w:val="single" w:sz="4" w:space="0" w:color="auto"/>
            </w:tcBorders>
          </w:tcPr>
          <w:p w14:paraId="6D0C1997"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Source to WG:</w:t>
            </w:r>
          </w:p>
        </w:tc>
        <w:tc>
          <w:tcPr>
            <w:tcW w:w="7797" w:type="dxa"/>
            <w:gridSpan w:val="10"/>
            <w:tcBorders>
              <w:right w:val="single" w:sz="4" w:space="0" w:color="auto"/>
            </w:tcBorders>
            <w:shd w:val="pct30" w:color="FFFF00" w:fill="auto"/>
          </w:tcPr>
          <w:p w14:paraId="043EA0C8" w14:textId="61500781" w:rsidR="001B3978" w:rsidRPr="00232036" w:rsidRDefault="00DC61C0" w:rsidP="007A7292">
            <w:pPr>
              <w:pStyle w:val="CRCoverPage"/>
              <w:spacing w:after="0"/>
              <w:ind w:left="100"/>
              <w:rPr>
                <w:rFonts w:ascii="Times New Roman" w:hAnsi="Times New Roman"/>
                <w:noProof/>
                <w:lang w:eastAsia="zh-TW"/>
              </w:rPr>
            </w:pPr>
            <w:r w:rsidRPr="00DC61C0">
              <w:rPr>
                <w:rFonts w:ascii="Times New Roman" w:hAnsi="Times New Roman"/>
                <w:lang w:eastAsia="zh-TW"/>
              </w:rPr>
              <w:t>Verizon, Nokia, Samsung, Ericsson, Qualcomm</w:t>
            </w:r>
          </w:p>
        </w:tc>
      </w:tr>
      <w:tr w:rsidR="001B3978" w:rsidRPr="00232036" w14:paraId="2D0A1D18" w14:textId="77777777" w:rsidTr="00095479">
        <w:tc>
          <w:tcPr>
            <w:tcW w:w="1843" w:type="dxa"/>
            <w:tcBorders>
              <w:left w:val="single" w:sz="4" w:space="0" w:color="auto"/>
            </w:tcBorders>
          </w:tcPr>
          <w:p w14:paraId="4190F893"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Source to TSG:</w:t>
            </w:r>
          </w:p>
        </w:tc>
        <w:tc>
          <w:tcPr>
            <w:tcW w:w="7797" w:type="dxa"/>
            <w:gridSpan w:val="10"/>
            <w:tcBorders>
              <w:right w:val="single" w:sz="4" w:space="0" w:color="auto"/>
            </w:tcBorders>
            <w:shd w:val="pct30" w:color="FFFF00" w:fill="auto"/>
          </w:tcPr>
          <w:p w14:paraId="719CF258" w14:textId="77777777" w:rsidR="001B3978" w:rsidRPr="00232036" w:rsidRDefault="001B3978" w:rsidP="00095479">
            <w:pPr>
              <w:pStyle w:val="CRCoverPage"/>
              <w:spacing w:after="0"/>
              <w:ind w:left="100"/>
              <w:rPr>
                <w:rFonts w:ascii="Times New Roman" w:hAnsi="Times New Roman"/>
                <w:noProof/>
              </w:rPr>
            </w:pPr>
            <w:r w:rsidRPr="00232036">
              <w:rPr>
                <w:rFonts w:ascii="Times New Roman" w:hAnsi="Times New Roman"/>
                <w:noProof/>
              </w:rPr>
              <w:fldChar w:fldCharType="begin"/>
            </w:r>
            <w:r w:rsidRPr="00232036">
              <w:rPr>
                <w:rFonts w:ascii="Times New Roman" w:hAnsi="Times New Roman"/>
                <w:noProof/>
              </w:rPr>
              <w:instrText xml:space="preserve"> DOCPROPERTY  SourceIfTsg  \* MERGEFORMAT </w:instrText>
            </w:r>
            <w:r w:rsidRPr="00232036">
              <w:rPr>
                <w:rFonts w:ascii="Times New Roman" w:hAnsi="Times New Roman"/>
                <w:noProof/>
              </w:rPr>
              <w:fldChar w:fldCharType="separate"/>
            </w:r>
            <w:r w:rsidRPr="00232036">
              <w:rPr>
                <w:rFonts w:ascii="Times New Roman" w:hAnsi="Times New Roman"/>
                <w:noProof/>
              </w:rPr>
              <w:t>R4</w:t>
            </w:r>
            <w:r w:rsidRPr="00232036">
              <w:rPr>
                <w:rFonts w:ascii="Times New Roman" w:hAnsi="Times New Roman"/>
                <w:noProof/>
              </w:rPr>
              <w:fldChar w:fldCharType="end"/>
            </w:r>
          </w:p>
        </w:tc>
      </w:tr>
      <w:tr w:rsidR="001B3978" w:rsidRPr="00232036" w14:paraId="1B432A4D" w14:textId="77777777" w:rsidTr="00095479">
        <w:tc>
          <w:tcPr>
            <w:tcW w:w="1843" w:type="dxa"/>
            <w:tcBorders>
              <w:left w:val="single" w:sz="4" w:space="0" w:color="auto"/>
            </w:tcBorders>
          </w:tcPr>
          <w:p w14:paraId="780AF6C2" w14:textId="77777777" w:rsidR="001B3978" w:rsidRPr="00232036" w:rsidRDefault="001B3978" w:rsidP="00095479">
            <w:pPr>
              <w:pStyle w:val="CRCoverPage"/>
              <w:spacing w:after="0"/>
              <w:rPr>
                <w:rFonts w:ascii="Times New Roman" w:hAnsi="Times New Roman"/>
                <w:b/>
                <w:i/>
                <w:noProof/>
                <w:sz w:val="8"/>
                <w:szCs w:val="8"/>
              </w:rPr>
            </w:pPr>
          </w:p>
        </w:tc>
        <w:tc>
          <w:tcPr>
            <w:tcW w:w="7797" w:type="dxa"/>
            <w:gridSpan w:val="10"/>
            <w:tcBorders>
              <w:right w:val="single" w:sz="4" w:space="0" w:color="auto"/>
            </w:tcBorders>
          </w:tcPr>
          <w:p w14:paraId="57A976E6"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5926FECF" w14:textId="77777777" w:rsidTr="00095479">
        <w:tc>
          <w:tcPr>
            <w:tcW w:w="1843" w:type="dxa"/>
            <w:tcBorders>
              <w:left w:val="single" w:sz="4" w:space="0" w:color="auto"/>
            </w:tcBorders>
          </w:tcPr>
          <w:p w14:paraId="7ABA9027"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Work item code:</w:t>
            </w:r>
          </w:p>
        </w:tc>
        <w:tc>
          <w:tcPr>
            <w:tcW w:w="3686" w:type="dxa"/>
            <w:gridSpan w:val="5"/>
            <w:shd w:val="pct30" w:color="FFFF00" w:fill="auto"/>
          </w:tcPr>
          <w:p w14:paraId="6239339C" w14:textId="6A9682B0" w:rsidR="001B3978" w:rsidRPr="00232036" w:rsidRDefault="00793C5B" w:rsidP="00095479">
            <w:pPr>
              <w:pStyle w:val="CRCoverPage"/>
              <w:spacing w:after="0"/>
              <w:ind w:left="100"/>
              <w:rPr>
                <w:rFonts w:ascii="Times New Roman" w:hAnsi="Times New Roman"/>
                <w:noProof/>
              </w:rPr>
            </w:pPr>
            <w:r w:rsidRPr="00232036">
              <w:rPr>
                <w:rFonts w:ascii="Times New Roman" w:hAnsi="Times New Roman"/>
                <w:noProof/>
              </w:rPr>
              <w:t>NR_CADC_R17_2BDL_xBUL</w:t>
            </w:r>
          </w:p>
        </w:tc>
        <w:tc>
          <w:tcPr>
            <w:tcW w:w="567" w:type="dxa"/>
            <w:tcBorders>
              <w:left w:val="nil"/>
            </w:tcBorders>
          </w:tcPr>
          <w:p w14:paraId="477DC2DC" w14:textId="77777777" w:rsidR="001B3978" w:rsidRPr="00232036" w:rsidRDefault="001B3978" w:rsidP="00095479">
            <w:pPr>
              <w:pStyle w:val="CRCoverPage"/>
              <w:spacing w:after="0"/>
              <w:ind w:right="100"/>
              <w:rPr>
                <w:rFonts w:ascii="Times New Roman" w:hAnsi="Times New Roman"/>
                <w:noProof/>
              </w:rPr>
            </w:pPr>
          </w:p>
        </w:tc>
        <w:tc>
          <w:tcPr>
            <w:tcW w:w="1417" w:type="dxa"/>
            <w:gridSpan w:val="3"/>
            <w:tcBorders>
              <w:left w:val="nil"/>
            </w:tcBorders>
          </w:tcPr>
          <w:p w14:paraId="3EA94DEF" w14:textId="77777777" w:rsidR="001B3978" w:rsidRPr="00232036" w:rsidRDefault="001B3978" w:rsidP="00095479">
            <w:pPr>
              <w:pStyle w:val="CRCoverPage"/>
              <w:spacing w:after="0"/>
              <w:jc w:val="right"/>
              <w:rPr>
                <w:rFonts w:ascii="Times New Roman" w:hAnsi="Times New Roman"/>
                <w:noProof/>
              </w:rPr>
            </w:pPr>
            <w:r w:rsidRPr="00232036">
              <w:rPr>
                <w:rFonts w:ascii="Times New Roman" w:hAnsi="Times New Roman"/>
                <w:b/>
                <w:i/>
                <w:noProof/>
              </w:rPr>
              <w:t>Date:</w:t>
            </w:r>
          </w:p>
        </w:tc>
        <w:tc>
          <w:tcPr>
            <w:tcW w:w="2127" w:type="dxa"/>
            <w:tcBorders>
              <w:right w:val="single" w:sz="4" w:space="0" w:color="auto"/>
            </w:tcBorders>
            <w:shd w:val="pct30" w:color="FFFF00" w:fill="auto"/>
          </w:tcPr>
          <w:p w14:paraId="001FA5C4" w14:textId="47F1D1EE" w:rsidR="001B3978" w:rsidRPr="00232036" w:rsidRDefault="001B3978" w:rsidP="004D0ABD">
            <w:pPr>
              <w:pStyle w:val="CRCoverPage"/>
              <w:spacing w:after="0"/>
              <w:ind w:left="100"/>
              <w:rPr>
                <w:rFonts w:ascii="Times New Roman" w:hAnsi="Times New Roman"/>
                <w:noProof/>
                <w:lang w:eastAsia="zh-TW"/>
              </w:rPr>
            </w:pPr>
            <w:r w:rsidRPr="00232036">
              <w:rPr>
                <w:rFonts w:ascii="Times New Roman" w:hAnsi="Times New Roman"/>
                <w:noProof/>
              </w:rPr>
              <w:fldChar w:fldCharType="begin"/>
            </w:r>
            <w:r w:rsidRPr="00232036">
              <w:rPr>
                <w:rFonts w:ascii="Times New Roman" w:hAnsi="Times New Roman"/>
                <w:noProof/>
              </w:rPr>
              <w:instrText xml:space="preserve"> DOCPROPERTY  ResDate  \* MERGEFORMAT </w:instrText>
            </w:r>
            <w:r w:rsidRPr="00232036">
              <w:rPr>
                <w:rFonts w:ascii="Times New Roman" w:hAnsi="Times New Roman"/>
                <w:noProof/>
              </w:rPr>
              <w:fldChar w:fldCharType="separate"/>
            </w:r>
            <w:r w:rsidR="004D0ABD" w:rsidRPr="00232036">
              <w:rPr>
                <w:rFonts w:ascii="Times New Roman" w:hAnsi="Times New Roman"/>
                <w:noProof/>
              </w:rPr>
              <w:t>2020-08</w:t>
            </w:r>
            <w:r w:rsidRPr="00232036">
              <w:rPr>
                <w:rFonts w:ascii="Times New Roman" w:hAnsi="Times New Roman"/>
                <w:noProof/>
              </w:rPr>
              <w:t>-</w:t>
            </w:r>
            <w:r w:rsidRPr="00232036">
              <w:rPr>
                <w:rFonts w:ascii="Times New Roman" w:hAnsi="Times New Roman"/>
                <w:noProof/>
              </w:rPr>
              <w:fldChar w:fldCharType="end"/>
            </w:r>
            <w:r w:rsidR="004D0ABD" w:rsidRPr="00232036">
              <w:rPr>
                <w:rFonts w:ascii="Times New Roman" w:hAnsi="Times New Roman"/>
                <w:noProof/>
              </w:rPr>
              <w:t>17</w:t>
            </w:r>
          </w:p>
        </w:tc>
      </w:tr>
      <w:tr w:rsidR="001B3978" w:rsidRPr="00232036" w14:paraId="5D6840C9" w14:textId="77777777" w:rsidTr="00095479">
        <w:tc>
          <w:tcPr>
            <w:tcW w:w="1843" w:type="dxa"/>
            <w:tcBorders>
              <w:left w:val="single" w:sz="4" w:space="0" w:color="auto"/>
            </w:tcBorders>
          </w:tcPr>
          <w:p w14:paraId="480A244A" w14:textId="77777777" w:rsidR="001B3978" w:rsidRPr="00232036" w:rsidRDefault="001B3978" w:rsidP="00095479">
            <w:pPr>
              <w:pStyle w:val="CRCoverPage"/>
              <w:spacing w:after="0"/>
              <w:rPr>
                <w:rFonts w:ascii="Times New Roman" w:hAnsi="Times New Roman"/>
                <w:b/>
                <w:i/>
                <w:noProof/>
                <w:sz w:val="8"/>
                <w:szCs w:val="8"/>
              </w:rPr>
            </w:pPr>
          </w:p>
        </w:tc>
        <w:tc>
          <w:tcPr>
            <w:tcW w:w="1986" w:type="dxa"/>
            <w:gridSpan w:val="4"/>
          </w:tcPr>
          <w:p w14:paraId="481F11FC" w14:textId="77777777" w:rsidR="001B3978" w:rsidRPr="00232036" w:rsidRDefault="001B3978" w:rsidP="00095479">
            <w:pPr>
              <w:pStyle w:val="CRCoverPage"/>
              <w:spacing w:after="0"/>
              <w:rPr>
                <w:rFonts w:ascii="Times New Roman" w:hAnsi="Times New Roman"/>
                <w:noProof/>
                <w:sz w:val="8"/>
                <w:szCs w:val="8"/>
              </w:rPr>
            </w:pPr>
          </w:p>
        </w:tc>
        <w:tc>
          <w:tcPr>
            <w:tcW w:w="2267" w:type="dxa"/>
            <w:gridSpan w:val="2"/>
          </w:tcPr>
          <w:p w14:paraId="6B01C7FC" w14:textId="77777777" w:rsidR="001B3978" w:rsidRPr="00232036" w:rsidRDefault="001B3978" w:rsidP="00095479">
            <w:pPr>
              <w:pStyle w:val="CRCoverPage"/>
              <w:spacing w:after="0"/>
              <w:rPr>
                <w:rFonts w:ascii="Times New Roman" w:hAnsi="Times New Roman"/>
                <w:noProof/>
                <w:sz w:val="8"/>
                <w:szCs w:val="8"/>
              </w:rPr>
            </w:pPr>
          </w:p>
        </w:tc>
        <w:tc>
          <w:tcPr>
            <w:tcW w:w="1417" w:type="dxa"/>
            <w:gridSpan w:val="3"/>
          </w:tcPr>
          <w:p w14:paraId="3E620DC7" w14:textId="77777777" w:rsidR="001B3978" w:rsidRPr="00232036" w:rsidRDefault="001B3978" w:rsidP="00095479">
            <w:pPr>
              <w:pStyle w:val="CRCoverPage"/>
              <w:spacing w:after="0"/>
              <w:rPr>
                <w:rFonts w:ascii="Times New Roman" w:hAnsi="Times New Roman"/>
                <w:noProof/>
                <w:sz w:val="8"/>
                <w:szCs w:val="8"/>
              </w:rPr>
            </w:pPr>
          </w:p>
        </w:tc>
        <w:tc>
          <w:tcPr>
            <w:tcW w:w="2127" w:type="dxa"/>
            <w:tcBorders>
              <w:right w:val="single" w:sz="4" w:space="0" w:color="auto"/>
            </w:tcBorders>
          </w:tcPr>
          <w:p w14:paraId="52B74F41"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204FB9A7" w14:textId="77777777" w:rsidTr="00095479">
        <w:trPr>
          <w:cantSplit/>
        </w:trPr>
        <w:tc>
          <w:tcPr>
            <w:tcW w:w="1843" w:type="dxa"/>
            <w:tcBorders>
              <w:left w:val="single" w:sz="4" w:space="0" w:color="auto"/>
            </w:tcBorders>
          </w:tcPr>
          <w:p w14:paraId="038A4680" w14:textId="77777777" w:rsidR="001B3978" w:rsidRPr="00232036" w:rsidRDefault="001B3978" w:rsidP="00095479">
            <w:pPr>
              <w:pStyle w:val="CRCoverPage"/>
              <w:tabs>
                <w:tab w:val="right" w:pos="1759"/>
              </w:tabs>
              <w:spacing w:after="0"/>
              <w:rPr>
                <w:rFonts w:ascii="Times New Roman" w:hAnsi="Times New Roman"/>
                <w:b/>
                <w:i/>
                <w:noProof/>
              </w:rPr>
            </w:pPr>
            <w:r w:rsidRPr="00232036">
              <w:rPr>
                <w:rFonts w:ascii="Times New Roman" w:hAnsi="Times New Roman"/>
                <w:b/>
                <w:i/>
                <w:noProof/>
              </w:rPr>
              <w:t>Category:</w:t>
            </w:r>
          </w:p>
        </w:tc>
        <w:tc>
          <w:tcPr>
            <w:tcW w:w="851" w:type="dxa"/>
            <w:shd w:val="pct30" w:color="FFFF00" w:fill="auto"/>
          </w:tcPr>
          <w:p w14:paraId="6ABF4A0E" w14:textId="77777777" w:rsidR="001B3978" w:rsidRPr="00232036" w:rsidRDefault="001B3978" w:rsidP="00095479">
            <w:pPr>
              <w:pStyle w:val="CRCoverPage"/>
              <w:spacing w:after="0"/>
              <w:ind w:left="100" w:right="-609"/>
              <w:rPr>
                <w:rFonts w:ascii="Times New Roman" w:hAnsi="Times New Roman"/>
                <w:b/>
                <w:noProof/>
                <w:lang w:eastAsia="zh-TW"/>
              </w:rPr>
            </w:pPr>
            <w:r w:rsidRPr="00232036">
              <w:rPr>
                <w:rFonts w:ascii="Times New Roman" w:hAnsi="Times New Roman"/>
                <w:lang w:eastAsia="zh-TW"/>
              </w:rPr>
              <w:t>B</w:t>
            </w:r>
          </w:p>
        </w:tc>
        <w:tc>
          <w:tcPr>
            <w:tcW w:w="3402" w:type="dxa"/>
            <w:gridSpan w:val="5"/>
            <w:tcBorders>
              <w:left w:val="nil"/>
            </w:tcBorders>
          </w:tcPr>
          <w:p w14:paraId="4788E5B5" w14:textId="77777777" w:rsidR="001B3978" w:rsidRPr="00232036" w:rsidRDefault="001B3978" w:rsidP="00095479">
            <w:pPr>
              <w:pStyle w:val="CRCoverPage"/>
              <w:spacing w:after="0"/>
              <w:rPr>
                <w:rFonts w:ascii="Times New Roman" w:hAnsi="Times New Roman"/>
                <w:noProof/>
              </w:rPr>
            </w:pPr>
          </w:p>
        </w:tc>
        <w:tc>
          <w:tcPr>
            <w:tcW w:w="1417" w:type="dxa"/>
            <w:gridSpan w:val="3"/>
            <w:tcBorders>
              <w:left w:val="nil"/>
            </w:tcBorders>
          </w:tcPr>
          <w:p w14:paraId="69E13CCC" w14:textId="77777777" w:rsidR="001B3978" w:rsidRPr="00232036" w:rsidRDefault="001B3978" w:rsidP="00095479">
            <w:pPr>
              <w:pStyle w:val="CRCoverPage"/>
              <w:spacing w:after="0"/>
              <w:jc w:val="right"/>
              <w:rPr>
                <w:rFonts w:ascii="Times New Roman" w:hAnsi="Times New Roman"/>
                <w:b/>
                <w:i/>
                <w:noProof/>
              </w:rPr>
            </w:pPr>
            <w:r w:rsidRPr="00232036">
              <w:rPr>
                <w:rFonts w:ascii="Times New Roman" w:hAnsi="Times New Roman"/>
                <w:b/>
                <w:i/>
                <w:noProof/>
              </w:rPr>
              <w:t>Release:</w:t>
            </w:r>
          </w:p>
        </w:tc>
        <w:tc>
          <w:tcPr>
            <w:tcW w:w="2127" w:type="dxa"/>
            <w:tcBorders>
              <w:right w:val="single" w:sz="4" w:space="0" w:color="auto"/>
            </w:tcBorders>
            <w:shd w:val="pct30" w:color="FFFF00" w:fill="auto"/>
          </w:tcPr>
          <w:p w14:paraId="00E65B78" w14:textId="776126B6" w:rsidR="001B3978" w:rsidRPr="00232036" w:rsidRDefault="001B3978" w:rsidP="007F46D4">
            <w:pPr>
              <w:pStyle w:val="CRCoverPage"/>
              <w:spacing w:after="0"/>
              <w:ind w:left="100"/>
              <w:rPr>
                <w:rFonts w:ascii="Times New Roman" w:hAnsi="Times New Roman"/>
                <w:noProof/>
                <w:lang w:eastAsia="zh-TW"/>
              </w:rPr>
            </w:pPr>
            <w:r w:rsidRPr="00232036">
              <w:rPr>
                <w:rFonts w:ascii="Times New Roman" w:hAnsi="Times New Roman"/>
              </w:rPr>
              <w:t>Rel-1</w:t>
            </w:r>
            <w:r w:rsidR="007F46D4" w:rsidRPr="00232036">
              <w:rPr>
                <w:rFonts w:ascii="Times New Roman" w:hAnsi="Times New Roman"/>
              </w:rPr>
              <w:t>7</w:t>
            </w:r>
          </w:p>
        </w:tc>
      </w:tr>
      <w:tr w:rsidR="001B3978" w:rsidRPr="00232036" w14:paraId="23B23F40" w14:textId="77777777" w:rsidTr="00095479">
        <w:tc>
          <w:tcPr>
            <w:tcW w:w="1843" w:type="dxa"/>
            <w:tcBorders>
              <w:left w:val="single" w:sz="4" w:space="0" w:color="auto"/>
              <w:bottom w:val="single" w:sz="4" w:space="0" w:color="auto"/>
            </w:tcBorders>
          </w:tcPr>
          <w:p w14:paraId="2D91F1D8" w14:textId="77777777" w:rsidR="001B3978" w:rsidRPr="00232036" w:rsidRDefault="001B3978" w:rsidP="00095479">
            <w:pPr>
              <w:pStyle w:val="CRCoverPage"/>
              <w:spacing w:after="0"/>
              <w:rPr>
                <w:rFonts w:ascii="Times New Roman" w:hAnsi="Times New Roman"/>
                <w:b/>
                <w:i/>
                <w:noProof/>
              </w:rPr>
            </w:pPr>
          </w:p>
        </w:tc>
        <w:tc>
          <w:tcPr>
            <w:tcW w:w="4677" w:type="dxa"/>
            <w:gridSpan w:val="8"/>
            <w:tcBorders>
              <w:bottom w:val="single" w:sz="4" w:space="0" w:color="auto"/>
            </w:tcBorders>
          </w:tcPr>
          <w:p w14:paraId="52F7B6F5" w14:textId="77777777" w:rsidR="001B3978" w:rsidRPr="00232036" w:rsidRDefault="001B3978" w:rsidP="00095479">
            <w:pPr>
              <w:pStyle w:val="CRCoverPage"/>
              <w:spacing w:after="0"/>
              <w:ind w:left="383" w:hanging="383"/>
              <w:rPr>
                <w:rFonts w:ascii="Times New Roman" w:hAnsi="Times New Roman"/>
                <w:i/>
                <w:noProof/>
                <w:sz w:val="18"/>
              </w:rPr>
            </w:pPr>
            <w:r w:rsidRPr="00232036">
              <w:rPr>
                <w:rFonts w:ascii="Times New Roman" w:hAnsi="Times New Roman"/>
                <w:i/>
                <w:noProof/>
                <w:sz w:val="18"/>
              </w:rPr>
              <w:t xml:space="preserve">Use </w:t>
            </w:r>
            <w:r w:rsidRPr="00232036">
              <w:rPr>
                <w:rFonts w:ascii="Times New Roman" w:hAnsi="Times New Roman"/>
                <w:i/>
                <w:noProof/>
                <w:sz w:val="18"/>
                <w:u w:val="single"/>
              </w:rPr>
              <w:t>one</w:t>
            </w:r>
            <w:r w:rsidRPr="00232036">
              <w:rPr>
                <w:rFonts w:ascii="Times New Roman" w:hAnsi="Times New Roman"/>
                <w:i/>
                <w:noProof/>
                <w:sz w:val="18"/>
              </w:rPr>
              <w:t xml:space="preserve"> of the following categories:</w:t>
            </w:r>
            <w:r w:rsidRPr="00232036">
              <w:rPr>
                <w:rFonts w:ascii="Times New Roman" w:hAnsi="Times New Roman"/>
                <w:b/>
                <w:i/>
                <w:noProof/>
                <w:sz w:val="18"/>
              </w:rPr>
              <w:br/>
              <w:t>F</w:t>
            </w:r>
            <w:r w:rsidRPr="00232036">
              <w:rPr>
                <w:rFonts w:ascii="Times New Roman" w:hAnsi="Times New Roman"/>
                <w:i/>
                <w:noProof/>
                <w:sz w:val="18"/>
              </w:rPr>
              <w:t xml:space="preserve">  (correction)</w:t>
            </w:r>
            <w:r w:rsidRPr="00232036">
              <w:rPr>
                <w:rFonts w:ascii="Times New Roman" w:hAnsi="Times New Roman"/>
                <w:i/>
                <w:noProof/>
                <w:sz w:val="18"/>
              </w:rPr>
              <w:br/>
            </w:r>
            <w:r w:rsidRPr="00232036">
              <w:rPr>
                <w:rFonts w:ascii="Times New Roman" w:hAnsi="Times New Roman"/>
                <w:b/>
                <w:i/>
                <w:noProof/>
                <w:sz w:val="18"/>
              </w:rPr>
              <w:t>A</w:t>
            </w:r>
            <w:r w:rsidRPr="00232036">
              <w:rPr>
                <w:rFonts w:ascii="Times New Roman" w:hAnsi="Times New Roman"/>
                <w:i/>
                <w:noProof/>
                <w:sz w:val="18"/>
              </w:rPr>
              <w:t xml:space="preserve">  (mirror corresponding to a change in an earlier release)</w:t>
            </w:r>
            <w:r w:rsidRPr="00232036">
              <w:rPr>
                <w:rFonts w:ascii="Times New Roman" w:hAnsi="Times New Roman"/>
                <w:i/>
                <w:noProof/>
                <w:sz w:val="18"/>
              </w:rPr>
              <w:br/>
            </w:r>
            <w:r w:rsidRPr="00232036">
              <w:rPr>
                <w:rFonts w:ascii="Times New Roman" w:hAnsi="Times New Roman"/>
                <w:b/>
                <w:i/>
                <w:noProof/>
                <w:sz w:val="18"/>
              </w:rPr>
              <w:t>B</w:t>
            </w:r>
            <w:r w:rsidRPr="00232036">
              <w:rPr>
                <w:rFonts w:ascii="Times New Roman" w:hAnsi="Times New Roman"/>
                <w:i/>
                <w:noProof/>
                <w:sz w:val="18"/>
              </w:rPr>
              <w:t xml:space="preserve">  (addition of feature), </w:t>
            </w:r>
            <w:r w:rsidRPr="00232036">
              <w:rPr>
                <w:rFonts w:ascii="Times New Roman" w:hAnsi="Times New Roman"/>
                <w:i/>
                <w:noProof/>
                <w:sz w:val="18"/>
              </w:rPr>
              <w:br/>
            </w:r>
            <w:r w:rsidRPr="00232036">
              <w:rPr>
                <w:rFonts w:ascii="Times New Roman" w:hAnsi="Times New Roman"/>
                <w:b/>
                <w:i/>
                <w:noProof/>
                <w:sz w:val="18"/>
              </w:rPr>
              <w:t>C</w:t>
            </w:r>
            <w:r w:rsidRPr="00232036">
              <w:rPr>
                <w:rFonts w:ascii="Times New Roman" w:hAnsi="Times New Roman"/>
                <w:i/>
                <w:noProof/>
                <w:sz w:val="18"/>
              </w:rPr>
              <w:t xml:space="preserve">  (functional modification of feature)</w:t>
            </w:r>
            <w:r w:rsidRPr="00232036">
              <w:rPr>
                <w:rFonts w:ascii="Times New Roman" w:hAnsi="Times New Roman"/>
                <w:i/>
                <w:noProof/>
                <w:sz w:val="18"/>
              </w:rPr>
              <w:br/>
            </w:r>
            <w:r w:rsidRPr="00232036">
              <w:rPr>
                <w:rFonts w:ascii="Times New Roman" w:hAnsi="Times New Roman"/>
                <w:b/>
                <w:i/>
                <w:noProof/>
                <w:sz w:val="18"/>
              </w:rPr>
              <w:t>D</w:t>
            </w:r>
            <w:r w:rsidRPr="00232036">
              <w:rPr>
                <w:rFonts w:ascii="Times New Roman" w:hAnsi="Times New Roman"/>
                <w:i/>
                <w:noProof/>
                <w:sz w:val="18"/>
              </w:rPr>
              <w:t xml:space="preserve">  (editorial modification)</w:t>
            </w:r>
          </w:p>
          <w:p w14:paraId="0432C224" w14:textId="77777777" w:rsidR="001B3978" w:rsidRPr="00232036" w:rsidRDefault="001B3978" w:rsidP="00095479">
            <w:pPr>
              <w:pStyle w:val="CRCoverPage"/>
              <w:rPr>
                <w:rFonts w:ascii="Times New Roman" w:hAnsi="Times New Roman"/>
                <w:noProof/>
              </w:rPr>
            </w:pPr>
            <w:r w:rsidRPr="00232036">
              <w:rPr>
                <w:rFonts w:ascii="Times New Roman" w:hAnsi="Times New Roman"/>
                <w:noProof/>
                <w:sz w:val="18"/>
              </w:rPr>
              <w:t>Detailed explanations of the above categories can</w:t>
            </w:r>
            <w:r w:rsidRPr="00232036">
              <w:rPr>
                <w:rFonts w:ascii="Times New Roman" w:hAnsi="Times New Roman"/>
                <w:noProof/>
                <w:sz w:val="18"/>
              </w:rPr>
              <w:br/>
              <w:t xml:space="preserve">be found in 3GPP </w:t>
            </w:r>
            <w:hyperlink r:id="rId14" w:history="1">
              <w:r w:rsidRPr="00232036">
                <w:rPr>
                  <w:rStyle w:val="Hyperlink"/>
                  <w:rFonts w:ascii="Times New Roman" w:hAnsi="Times New Roman"/>
                  <w:noProof/>
                  <w:sz w:val="18"/>
                </w:rPr>
                <w:t>TR 21.900</w:t>
              </w:r>
            </w:hyperlink>
            <w:r w:rsidRPr="00232036">
              <w:rPr>
                <w:rFonts w:ascii="Times New Roman" w:hAnsi="Times New Roman"/>
                <w:noProof/>
                <w:sz w:val="18"/>
              </w:rPr>
              <w:t>.</w:t>
            </w:r>
          </w:p>
        </w:tc>
        <w:tc>
          <w:tcPr>
            <w:tcW w:w="3120" w:type="dxa"/>
            <w:gridSpan w:val="2"/>
            <w:tcBorders>
              <w:bottom w:val="single" w:sz="4" w:space="0" w:color="auto"/>
              <w:right w:val="single" w:sz="4" w:space="0" w:color="auto"/>
            </w:tcBorders>
          </w:tcPr>
          <w:p w14:paraId="2A4E94E1" w14:textId="77777777" w:rsidR="001B3978" w:rsidRPr="00232036" w:rsidRDefault="001B3978" w:rsidP="00095479">
            <w:pPr>
              <w:pStyle w:val="CRCoverPage"/>
              <w:tabs>
                <w:tab w:val="left" w:pos="950"/>
              </w:tabs>
              <w:spacing w:after="0"/>
              <w:ind w:left="241" w:hanging="241"/>
              <w:rPr>
                <w:rFonts w:ascii="Times New Roman" w:hAnsi="Times New Roman"/>
                <w:i/>
                <w:noProof/>
                <w:sz w:val="18"/>
              </w:rPr>
            </w:pPr>
            <w:r w:rsidRPr="00232036">
              <w:rPr>
                <w:rFonts w:ascii="Times New Roman" w:hAnsi="Times New Roman"/>
                <w:i/>
                <w:noProof/>
                <w:sz w:val="18"/>
              </w:rPr>
              <w:t xml:space="preserve">Use </w:t>
            </w:r>
            <w:r w:rsidRPr="00232036">
              <w:rPr>
                <w:rFonts w:ascii="Times New Roman" w:hAnsi="Times New Roman"/>
                <w:i/>
                <w:noProof/>
                <w:sz w:val="18"/>
                <w:u w:val="single"/>
              </w:rPr>
              <w:t>one</w:t>
            </w:r>
            <w:r w:rsidRPr="00232036">
              <w:rPr>
                <w:rFonts w:ascii="Times New Roman" w:hAnsi="Times New Roman"/>
                <w:i/>
                <w:noProof/>
                <w:sz w:val="18"/>
              </w:rPr>
              <w:t xml:space="preserve"> of the following releases:</w:t>
            </w:r>
            <w:r w:rsidRPr="00232036">
              <w:rPr>
                <w:rFonts w:ascii="Times New Roman" w:hAnsi="Times New Roman"/>
                <w:i/>
                <w:noProof/>
                <w:sz w:val="18"/>
              </w:rPr>
              <w:br/>
              <w:t>Rel-8</w:t>
            </w:r>
            <w:r w:rsidRPr="00232036">
              <w:rPr>
                <w:rFonts w:ascii="Times New Roman" w:hAnsi="Times New Roman"/>
                <w:i/>
                <w:noProof/>
                <w:sz w:val="18"/>
              </w:rPr>
              <w:tab/>
              <w:t>(Release 8)</w:t>
            </w:r>
            <w:r w:rsidRPr="00232036">
              <w:rPr>
                <w:rFonts w:ascii="Times New Roman" w:hAnsi="Times New Roman"/>
                <w:i/>
                <w:noProof/>
                <w:sz w:val="18"/>
              </w:rPr>
              <w:br/>
              <w:t>Rel-9</w:t>
            </w:r>
            <w:r w:rsidRPr="00232036">
              <w:rPr>
                <w:rFonts w:ascii="Times New Roman" w:hAnsi="Times New Roman"/>
                <w:i/>
                <w:noProof/>
                <w:sz w:val="18"/>
              </w:rPr>
              <w:tab/>
              <w:t>(Release 9)</w:t>
            </w:r>
            <w:r w:rsidRPr="00232036">
              <w:rPr>
                <w:rFonts w:ascii="Times New Roman" w:hAnsi="Times New Roman"/>
                <w:i/>
                <w:noProof/>
                <w:sz w:val="18"/>
              </w:rPr>
              <w:br/>
              <w:t>Rel-10</w:t>
            </w:r>
            <w:r w:rsidRPr="00232036">
              <w:rPr>
                <w:rFonts w:ascii="Times New Roman" w:hAnsi="Times New Roman"/>
                <w:i/>
                <w:noProof/>
                <w:sz w:val="18"/>
              </w:rPr>
              <w:tab/>
              <w:t>(Release 10)</w:t>
            </w:r>
            <w:r w:rsidRPr="00232036">
              <w:rPr>
                <w:rFonts w:ascii="Times New Roman" w:hAnsi="Times New Roman"/>
                <w:i/>
                <w:noProof/>
                <w:sz w:val="18"/>
              </w:rPr>
              <w:br/>
              <w:t>Rel-11</w:t>
            </w:r>
            <w:r w:rsidRPr="00232036">
              <w:rPr>
                <w:rFonts w:ascii="Times New Roman" w:hAnsi="Times New Roman"/>
                <w:i/>
                <w:noProof/>
                <w:sz w:val="18"/>
              </w:rPr>
              <w:tab/>
              <w:t>(Release 11)</w:t>
            </w:r>
            <w:r w:rsidRPr="00232036">
              <w:rPr>
                <w:rFonts w:ascii="Times New Roman" w:hAnsi="Times New Roman"/>
                <w:i/>
                <w:noProof/>
                <w:sz w:val="18"/>
              </w:rPr>
              <w:br/>
              <w:t>Rel-12</w:t>
            </w:r>
            <w:r w:rsidRPr="00232036">
              <w:rPr>
                <w:rFonts w:ascii="Times New Roman" w:hAnsi="Times New Roman"/>
                <w:i/>
                <w:noProof/>
                <w:sz w:val="18"/>
              </w:rPr>
              <w:tab/>
              <w:t>(Release 12)</w:t>
            </w:r>
            <w:r w:rsidRPr="00232036">
              <w:rPr>
                <w:rFonts w:ascii="Times New Roman" w:hAnsi="Times New Roman"/>
                <w:i/>
                <w:noProof/>
                <w:sz w:val="18"/>
              </w:rPr>
              <w:br/>
              <w:t>Rel-13</w:t>
            </w:r>
            <w:r w:rsidRPr="00232036">
              <w:rPr>
                <w:rFonts w:ascii="Times New Roman" w:hAnsi="Times New Roman"/>
                <w:i/>
                <w:noProof/>
                <w:sz w:val="18"/>
              </w:rPr>
              <w:tab/>
              <w:t>(Release 13)</w:t>
            </w:r>
            <w:r w:rsidRPr="00232036">
              <w:rPr>
                <w:rFonts w:ascii="Times New Roman" w:hAnsi="Times New Roman"/>
                <w:i/>
                <w:noProof/>
                <w:sz w:val="18"/>
              </w:rPr>
              <w:br/>
              <w:t>Rel-14</w:t>
            </w:r>
            <w:r w:rsidRPr="00232036">
              <w:rPr>
                <w:rFonts w:ascii="Times New Roman" w:hAnsi="Times New Roman"/>
                <w:i/>
                <w:noProof/>
                <w:sz w:val="18"/>
              </w:rPr>
              <w:tab/>
              <w:t>(Release 14)</w:t>
            </w:r>
            <w:r w:rsidRPr="00232036">
              <w:rPr>
                <w:rFonts w:ascii="Times New Roman" w:hAnsi="Times New Roman"/>
                <w:i/>
                <w:noProof/>
                <w:sz w:val="18"/>
              </w:rPr>
              <w:br/>
              <w:t>Rel-15</w:t>
            </w:r>
            <w:r w:rsidRPr="00232036">
              <w:rPr>
                <w:rFonts w:ascii="Times New Roman" w:hAnsi="Times New Roman"/>
                <w:i/>
                <w:noProof/>
                <w:sz w:val="18"/>
              </w:rPr>
              <w:tab/>
              <w:t>(Release 15)</w:t>
            </w:r>
            <w:r w:rsidRPr="00232036">
              <w:rPr>
                <w:rFonts w:ascii="Times New Roman" w:hAnsi="Times New Roman"/>
                <w:i/>
                <w:noProof/>
                <w:sz w:val="18"/>
              </w:rPr>
              <w:br/>
              <w:t>Rel-16</w:t>
            </w:r>
            <w:r w:rsidRPr="00232036">
              <w:rPr>
                <w:rFonts w:ascii="Times New Roman" w:hAnsi="Times New Roman"/>
                <w:i/>
                <w:noProof/>
                <w:sz w:val="18"/>
              </w:rPr>
              <w:tab/>
              <w:t>(Release 16)</w:t>
            </w:r>
          </w:p>
        </w:tc>
      </w:tr>
      <w:tr w:rsidR="001B3978" w:rsidRPr="00232036" w14:paraId="7DAB2B10" w14:textId="77777777" w:rsidTr="00095479">
        <w:tc>
          <w:tcPr>
            <w:tcW w:w="1843" w:type="dxa"/>
          </w:tcPr>
          <w:p w14:paraId="083146FB" w14:textId="77777777" w:rsidR="001B3978" w:rsidRPr="00232036" w:rsidRDefault="001B3978" w:rsidP="00095479">
            <w:pPr>
              <w:pStyle w:val="CRCoverPage"/>
              <w:spacing w:after="0"/>
              <w:rPr>
                <w:rFonts w:ascii="Times New Roman" w:hAnsi="Times New Roman"/>
                <w:b/>
                <w:i/>
                <w:noProof/>
                <w:sz w:val="8"/>
                <w:szCs w:val="8"/>
              </w:rPr>
            </w:pPr>
          </w:p>
        </w:tc>
        <w:tc>
          <w:tcPr>
            <w:tcW w:w="7797" w:type="dxa"/>
            <w:gridSpan w:val="10"/>
          </w:tcPr>
          <w:p w14:paraId="657CBEA8" w14:textId="77777777" w:rsidR="001B3978" w:rsidRPr="00232036" w:rsidRDefault="001B3978" w:rsidP="00095479">
            <w:pPr>
              <w:pStyle w:val="CRCoverPage"/>
              <w:spacing w:after="0"/>
              <w:rPr>
                <w:rFonts w:ascii="Times New Roman" w:hAnsi="Times New Roman"/>
                <w:noProof/>
                <w:sz w:val="8"/>
                <w:szCs w:val="8"/>
              </w:rPr>
            </w:pPr>
          </w:p>
        </w:tc>
      </w:tr>
      <w:tr w:rsidR="009517FE" w:rsidRPr="00232036" w14:paraId="5C00FD5A" w14:textId="77777777" w:rsidTr="00095479">
        <w:tc>
          <w:tcPr>
            <w:tcW w:w="2694" w:type="dxa"/>
            <w:gridSpan w:val="2"/>
            <w:tcBorders>
              <w:top w:val="single" w:sz="4" w:space="0" w:color="auto"/>
              <w:left w:val="single" w:sz="4" w:space="0" w:color="auto"/>
            </w:tcBorders>
          </w:tcPr>
          <w:p w14:paraId="2AA00491" w14:textId="77777777" w:rsidR="009517FE" w:rsidRPr="00232036" w:rsidRDefault="009517FE" w:rsidP="009517FE">
            <w:pPr>
              <w:pStyle w:val="CRCoverPage"/>
              <w:tabs>
                <w:tab w:val="right" w:pos="2184"/>
              </w:tabs>
              <w:spacing w:after="0"/>
              <w:rPr>
                <w:rFonts w:ascii="Times New Roman" w:hAnsi="Times New Roman"/>
                <w:b/>
                <w:i/>
                <w:noProof/>
              </w:rPr>
            </w:pPr>
            <w:r w:rsidRPr="00232036">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6395EF64" w14:textId="3E0A7AA9" w:rsidR="009517FE" w:rsidRPr="00232036" w:rsidRDefault="00D0049B" w:rsidP="009517FE">
            <w:pPr>
              <w:pStyle w:val="CRCoverPage"/>
              <w:spacing w:after="0"/>
              <w:rPr>
                <w:rFonts w:ascii="Times New Roman" w:hAnsi="Times New Roman"/>
                <w:noProof/>
                <w:lang w:eastAsia="zh-TW"/>
              </w:rPr>
            </w:pPr>
            <w:r w:rsidRPr="00232036">
              <w:rPr>
                <w:rFonts w:ascii="Times New Roman" w:hAnsi="Times New Roman"/>
                <w:noProof/>
              </w:rPr>
              <w:t xml:space="preserve">Introduce new </w:t>
            </w:r>
            <w:r w:rsidR="001E6EA2" w:rsidRPr="00232036">
              <w:rPr>
                <w:rFonts w:ascii="Times New Roman" w:hAnsi="Times New Roman"/>
                <w:lang w:eastAsia="zh-CN"/>
              </w:rPr>
              <w:t>CA configurations</w:t>
            </w:r>
            <w:r w:rsidR="009517FE" w:rsidRPr="00232036">
              <w:rPr>
                <w:rFonts w:ascii="Times New Roman" w:hAnsi="Times New Roman"/>
                <w:noProof/>
              </w:rPr>
              <w:t xml:space="preserve"> for </w:t>
            </w:r>
            <w:r w:rsidR="000E48B8" w:rsidRPr="00232036">
              <w:rPr>
                <w:rFonts w:ascii="Times New Roman" w:hAnsi="Times New Roman"/>
                <w:lang w:eastAsia="zh-CN"/>
              </w:rPr>
              <w:t>CA_</w:t>
            </w:r>
            <w:r w:rsidR="005A1C8F">
              <w:rPr>
                <w:rFonts w:ascii="Times New Roman" w:hAnsi="Times New Roman"/>
                <w:lang w:eastAsia="zh-CN"/>
              </w:rPr>
              <w:t>n5</w:t>
            </w:r>
            <w:r w:rsidR="000E48B8" w:rsidRPr="00232036">
              <w:rPr>
                <w:rFonts w:ascii="Times New Roman" w:hAnsi="Times New Roman"/>
                <w:lang w:eastAsia="zh-CN"/>
              </w:rPr>
              <w:t>-n26</w:t>
            </w:r>
            <w:r w:rsidR="00A97720">
              <w:rPr>
                <w:rFonts w:ascii="Times New Roman" w:hAnsi="Times New Roman"/>
                <w:lang w:eastAsia="zh-CN"/>
              </w:rPr>
              <w:t>0</w:t>
            </w:r>
            <w:r w:rsidR="00D05A89">
              <w:rPr>
                <w:rFonts w:ascii="Times New Roman" w:hAnsi="Times New Roman"/>
                <w:lang w:eastAsia="zh-CN"/>
              </w:rPr>
              <w:t>,</w:t>
            </w:r>
            <w:r w:rsidR="000E48B8" w:rsidRPr="00232036">
              <w:rPr>
                <w:rFonts w:ascii="Times New Roman" w:hAnsi="Times New Roman"/>
                <w:lang w:eastAsia="zh-CN"/>
              </w:rPr>
              <w:t xml:space="preserve"> </w:t>
            </w:r>
            <w:r w:rsidR="00D05A89">
              <w:rPr>
                <w:rFonts w:ascii="Times New Roman" w:hAnsi="Times New Roman"/>
                <w:lang w:eastAsia="zh-CN"/>
              </w:rPr>
              <w:t>n5-n261, n66-n260, n66-n261 n77-n261</w:t>
            </w:r>
            <w:r w:rsidR="000E48B8" w:rsidRPr="00232036">
              <w:rPr>
                <w:rFonts w:ascii="Times New Roman" w:hAnsi="Times New Roman"/>
                <w:lang w:eastAsia="zh-CN"/>
              </w:rPr>
              <w:t>combos</w:t>
            </w:r>
          </w:p>
          <w:p w14:paraId="2D84D58B" w14:textId="77777777" w:rsidR="009517FE" w:rsidRPr="00232036" w:rsidRDefault="009517FE" w:rsidP="009517FE">
            <w:pPr>
              <w:pStyle w:val="CRCoverPage"/>
              <w:spacing w:after="0"/>
              <w:ind w:left="100"/>
              <w:rPr>
                <w:rFonts w:ascii="Times New Roman" w:hAnsi="Times New Roman"/>
                <w:noProof/>
              </w:rPr>
            </w:pPr>
          </w:p>
        </w:tc>
      </w:tr>
      <w:tr w:rsidR="009517FE" w:rsidRPr="00232036" w14:paraId="0A84879F" w14:textId="77777777" w:rsidTr="00095479">
        <w:tc>
          <w:tcPr>
            <w:tcW w:w="2694" w:type="dxa"/>
            <w:gridSpan w:val="2"/>
            <w:tcBorders>
              <w:left w:val="single" w:sz="4" w:space="0" w:color="auto"/>
            </w:tcBorders>
          </w:tcPr>
          <w:p w14:paraId="2D0446F4" w14:textId="77777777" w:rsidR="009517FE" w:rsidRPr="00232036" w:rsidRDefault="009517FE" w:rsidP="009517FE">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1822CFA4" w14:textId="77777777" w:rsidR="009517FE" w:rsidRPr="00232036" w:rsidRDefault="009517FE" w:rsidP="009517FE">
            <w:pPr>
              <w:pStyle w:val="CRCoverPage"/>
              <w:spacing w:after="0"/>
              <w:rPr>
                <w:rFonts w:ascii="Times New Roman" w:hAnsi="Times New Roman"/>
                <w:noProof/>
              </w:rPr>
            </w:pPr>
          </w:p>
        </w:tc>
      </w:tr>
      <w:tr w:rsidR="009517FE" w:rsidRPr="00232036" w14:paraId="17748A09" w14:textId="77777777" w:rsidTr="00095479">
        <w:tc>
          <w:tcPr>
            <w:tcW w:w="2694" w:type="dxa"/>
            <w:gridSpan w:val="2"/>
            <w:tcBorders>
              <w:left w:val="single" w:sz="4" w:space="0" w:color="auto"/>
            </w:tcBorders>
          </w:tcPr>
          <w:p w14:paraId="1953855A" w14:textId="77777777" w:rsidR="009517FE" w:rsidRPr="00232036" w:rsidRDefault="009517FE" w:rsidP="009517FE">
            <w:pPr>
              <w:pStyle w:val="CRCoverPage"/>
              <w:tabs>
                <w:tab w:val="right" w:pos="2184"/>
              </w:tabs>
              <w:spacing w:after="0"/>
              <w:rPr>
                <w:rFonts w:ascii="Times New Roman" w:hAnsi="Times New Roman"/>
                <w:b/>
                <w:i/>
                <w:noProof/>
              </w:rPr>
            </w:pPr>
            <w:r w:rsidRPr="00232036">
              <w:rPr>
                <w:rFonts w:ascii="Times New Roman" w:hAnsi="Times New Roman"/>
                <w:b/>
                <w:i/>
                <w:noProof/>
              </w:rPr>
              <w:t>Summary of change:</w:t>
            </w:r>
          </w:p>
        </w:tc>
        <w:tc>
          <w:tcPr>
            <w:tcW w:w="6946" w:type="dxa"/>
            <w:gridSpan w:val="9"/>
            <w:tcBorders>
              <w:right w:val="single" w:sz="4" w:space="0" w:color="auto"/>
            </w:tcBorders>
            <w:shd w:val="pct30" w:color="FFFF00" w:fill="auto"/>
          </w:tcPr>
          <w:p w14:paraId="4C0FDBEA" w14:textId="62855D69" w:rsidR="009517FE" w:rsidRPr="00232036" w:rsidRDefault="00B22681" w:rsidP="006E56E7">
            <w:pPr>
              <w:pStyle w:val="CRCoverPage"/>
              <w:spacing w:after="0"/>
              <w:rPr>
                <w:rFonts w:ascii="Times New Roman" w:hAnsi="Times New Roman"/>
                <w:noProof/>
                <w:lang w:eastAsia="zh-TW"/>
              </w:rPr>
            </w:pPr>
            <w:r w:rsidRPr="00232036">
              <w:rPr>
                <w:rFonts w:ascii="Times New Roman" w:hAnsi="Times New Roman"/>
                <w:noProof/>
              </w:rPr>
              <w:t>Incl</w:t>
            </w:r>
            <w:r w:rsidR="007A70F1" w:rsidRPr="00232036">
              <w:rPr>
                <w:rFonts w:ascii="Times New Roman" w:hAnsi="Times New Roman"/>
                <w:noProof/>
              </w:rPr>
              <w:t>ude</w:t>
            </w:r>
            <w:r w:rsidR="00620EE1" w:rsidRPr="00232036">
              <w:rPr>
                <w:rFonts w:ascii="Times New Roman" w:hAnsi="Times New Roman"/>
                <w:noProof/>
              </w:rPr>
              <w:t xml:space="preserve"> </w:t>
            </w:r>
            <w:r w:rsidR="000109A0" w:rsidRPr="00232036">
              <w:rPr>
                <w:rFonts w:ascii="Times New Roman" w:hAnsi="Times New Roman"/>
                <w:noProof/>
              </w:rPr>
              <w:t xml:space="preserve">new configrations </w:t>
            </w:r>
            <w:r w:rsidR="00253F6D" w:rsidRPr="00232036">
              <w:rPr>
                <w:rFonts w:ascii="Times New Roman" w:hAnsi="Times New Roman"/>
                <w:noProof/>
              </w:rPr>
              <w:t>in</w:t>
            </w:r>
            <w:r w:rsidR="003F108B" w:rsidRPr="00232036">
              <w:rPr>
                <w:rFonts w:ascii="Times New Roman" w:hAnsi="Times New Roman"/>
                <w:noProof/>
              </w:rPr>
              <w:t xml:space="preserve"> </w:t>
            </w:r>
            <w:r w:rsidR="00700065" w:rsidRPr="00232036">
              <w:rPr>
                <w:rFonts w:ascii="Times New Roman" w:hAnsi="Times New Roman"/>
                <w:noProof/>
              </w:rPr>
              <w:t>T</w:t>
            </w:r>
            <w:r w:rsidR="009517FE" w:rsidRPr="00232036">
              <w:rPr>
                <w:rFonts w:ascii="Times New Roman" w:hAnsi="Times New Roman"/>
              </w:rPr>
              <w:t>able 5.5A.1-1</w:t>
            </w:r>
            <w:r w:rsidR="0010558A" w:rsidRPr="00232036">
              <w:rPr>
                <w:rFonts w:ascii="Times New Roman" w:hAnsi="Times New Roman"/>
              </w:rPr>
              <w:t xml:space="preserve"> </w:t>
            </w:r>
            <w:r w:rsidR="00700065" w:rsidRPr="00232036">
              <w:rPr>
                <w:rFonts w:ascii="Times New Roman" w:hAnsi="Times New Roman"/>
              </w:rPr>
              <w:t xml:space="preserve">for CA, </w:t>
            </w:r>
            <w:r w:rsidR="0010558A" w:rsidRPr="00232036">
              <w:rPr>
                <w:rFonts w:ascii="Times New Roman" w:hAnsi="Times New Roman"/>
              </w:rPr>
              <w:t xml:space="preserve">and </w:t>
            </w:r>
            <w:r w:rsidR="00700065" w:rsidRPr="00232036">
              <w:rPr>
                <w:rFonts w:ascii="Times New Roman" w:hAnsi="Times New Roman"/>
              </w:rPr>
              <w:t xml:space="preserve">new </w:t>
            </w:r>
            <w:r w:rsidR="0010558A" w:rsidRPr="00232036">
              <w:rPr>
                <w:rFonts w:ascii="Times New Roman" w:hAnsi="Times New Roman"/>
              </w:rPr>
              <w:t>configuration</w:t>
            </w:r>
            <w:r w:rsidRPr="00232036">
              <w:rPr>
                <w:rFonts w:ascii="Times New Roman" w:hAnsi="Times New Roman"/>
              </w:rPr>
              <w:t>s</w:t>
            </w:r>
            <w:r w:rsidR="0010558A" w:rsidRPr="00232036">
              <w:rPr>
                <w:rFonts w:ascii="Times New Roman" w:hAnsi="Times New Roman"/>
              </w:rPr>
              <w:t xml:space="preserve"> </w:t>
            </w:r>
            <w:r w:rsidR="004C3E78" w:rsidRPr="00232036">
              <w:rPr>
                <w:rFonts w:ascii="Times New Roman" w:hAnsi="Times New Roman"/>
                <w:noProof/>
              </w:rPr>
              <w:t xml:space="preserve">in </w:t>
            </w:r>
            <w:r w:rsidR="0010558A" w:rsidRPr="00232036">
              <w:rPr>
                <w:rFonts w:ascii="Times New Roman" w:hAnsi="Times New Roman"/>
              </w:rPr>
              <w:t>Table 5.5</w:t>
            </w:r>
            <w:r w:rsidR="0010558A" w:rsidRPr="00232036">
              <w:rPr>
                <w:rFonts w:ascii="Times New Roman" w:hAnsi="Times New Roman"/>
                <w:lang w:eastAsia="zh-CN"/>
              </w:rPr>
              <w:t>B.7</w:t>
            </w:r>
            <w:r w:rsidR="0010558A" w:rsidRPr="00232036">
              <w:rPr>
                <w:rFonts w:ascii="Times New Roman" w:hAnsi="Times New Roman"/>
              </w:rPr>
              <w:t>-1</w:t>
            </w:r>
            <w:r w:rsidR="00700065" w:rsidRPr="00232036">
              <w:rPr>
                <w:rFonts w:ascii="Times New Roman" w:hAnsi="Times New Roman"/>
              </w:rPr>
              <w:t xml:space="preserve"> for DC</w:t>
            </w:r>
          </w:p>
        </w:tc>
      </w:tr>
      <w:tr w:rsidR="009517FE" w:rsidRPr="00232036" w14:paraId="2CE3D0B6" w14:textId="77777777" w:rsidTr="00095479">
        <w:tc>
          <w:tcPr>
            <w:tcW w:w="2694" w:type="dxa"/>
            <w:gridSpan w:val="2"/>
            <w:tcBorders>
              <w:left w:val="single" w:sz="4" w:space="0" w:color="auto"/>
            </w:tcBorders>
          </w:tcPr>
          <w:p w14:paraId="6CE02F91" w14:textId="77777777" w:rsidR="009517FE" w:rsidRPr="00232036" w:rsidRDefault="009517FE" w:rsidP="009517FE">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6F8DC5A2" w14:textId="77777777" w:rsidR="009517FE" w:rsidRPr="00232036" w:rsidRDefault="009517FE" w:rsidP="009517FE">
            <w:pPr>
              <w:pStyle w:val="CRCoverPage"/>
              <w:spacing w:after="0"/>
              <w:rPr>
                <w:rFonts w:ascii="Times New Roman" w:hAnsi="Times New Roman"/>
                <w:noProof/>
              </w:rPr>
            </w:pPr>
          </w:p>
        </w:tc>
      </w:tr>
      <w:tr w:rsidR="009517FE" w:rsidRPr="00232036" w14:paraId="1E0519E5" w14:textId="77777777" w:rsidTr="00095479">
        <w:tc>
          <w:tcPr>
            <w:tcW w:w="2694" w:type="dxa"/>
            <w:gridSpan w:val="2"/>
            <w:tcBorders>
              <w:left w:val="single" w:sz="4" w:space="0" w:color="auto"/>
              <w:bottom w:val="single" w:sz="4" w:space="0" w:color="auto"/>
            </w:tcBorders>
          </w:tcPr>
          <w:p w14:paraId="3ACAAF82" w14:textId="77777777" w:rsidR="009517FE" w:rsidRPr="00232036" w:rsidRDefault="009517FE" w:rsidP="009517FE">
            <w:pPr>
              <w:pStyle w:val="CRCoverPage"/>
              <w:tabs>
                <w:tab w:val="right" w:pos="2184"/>
              </w:tabs>
              <w:spacing w:after="0"/>
              <w:rPr>
                <w:rFonts w:ascii="Times New Roman" w:hAnsi="Times New Roman"/>
                <w:b/>
                <w:i/>
                <w:noProof/>
              </w:rPr>
            </w:pPr>
            <w:r w:rsidRPr="00232036">
              <w:rPr>
                <w:rFonts w:ascii="Times New Roman" w:hAnsi="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5AF9C57E" w:rsidR="009517FE" w:rsidRPr="00232036" w:rsidRDefault="00435770" w:rsidP="0048700A">
            <w:pPr>
              <w:pStyle w:val="CRCoverPage"/>
              <w:spacing w:after="0"/>
              <w:rPr>
                <w:rFonts w:ascii="Times New Roman" w:hAnsi="Times New Roman"/>
                <w:noProof/>
                <w:lang w:eastAsia="zh-TW"/>
              </w:rPr>
            </w:pPr>
            <w:r w:rsidRPr="00232036">
              <w:rPr>
                <w:rFonts w:ascii="Times New Roman" w:hAnsi="Times New Roman"/>
              </w:rPr>
              <w:t>CA</w:t>
            </w:r>
            <w:r w:rsidRPr="00232036">
              <w:rPr>
                <w:rFonts w:ascii="Times New Roman" w:hAnsi="Times New Roman"/>
                <w:noProof/>
              </w:rPr>
              <w:t xml:space="preserve"> configuratons </w:t>
            </w:r>
            <w:r w:rsidR="008716EB" w:rsidRPr="00232036">
              <w:rPr>
                <w:rFonts w:ascii="Times New Roman" w:hAnsi="Times New Roman"/>
                <w:noProof/>
              </w:rPr>
              <w:t>can</w:t>
            </w:r>
            <w:r w:rsidRPr="00232036">
              <w:rPr>
                <w:rFonts w:ascii="Times New Roman" w:hAnsi="Times New Roman"/>
                <w:noProof/>
              </w:rPr>
              <w:t>not be implmented in spec</w:t>
            </w:r>
          </w:p>
        </w:tc>
      </w:tr>
      <w:tr w:rsidR="001B3978" w:rsidRPr="00232036" w14:paraId="3F593562" w14:textId="77777777" w:rsidTr="00095479">
        <w:tc>
          <w:tcPr>
            <w:tcW w:w="2694" w:type="dxa"/>
            <w:gridSpan w:val="2"/>
          </w:tcPr>
          <w:p w14:paraId="44BF322B" w14:textId="77777777" w:rsidR="001B3978" w:rsidRPr="00232036" w:rsidRDefault="001B3978" w:rsidP="00095479">
            <w:pPr>
              <w:pStyle w:val="CRCoverPage"/>
              <w:spacing w:after="0"/>
              <w:rPr>
                <w:rFonts w:ascii="Times New Roman" w:hAnsi="Times New Roman"/>
                <w:b/>
                <w:i/>
                <w:noProof/>
                <w:sz w:val="8"/>
                <w:szCs w:val="8"/>
              </w:rPr>
            </w:pPr>
          </w:p>
        </w:tc>
        <w:tc>
          <w:tcPr>
            <w:tcW w:w="6946" w:type="dxa"/>
            <w:gridSpan w:val="9"/>
          </w:tcPr>
          <w:p w14:paraId="75F47C80"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30F9C2B8" w14:textId="77777777" w:rsidTr="00095479">
        <w:tc>
          <w:tcPr>
            <w:tcW w:w="2694" w:type="dxa"/>
            <w:gridSpan w:val="2"/>
            <w:tcBorders>
              <w:top w:val="single" w:sz="4" w:space="0" w:color="auto"/>
              <w:left w:val="single" w:sz="4" w:space="0" w:color="auto"/>
            </w:tcBorders>
          </w:tcPr>
          <w:p w14:paraId="5C61C63E" w14:textId="77777777" w:rsidR="001B3978" w:rsidRPr="00232036" w:rsidRDefault="001B3978" w:rsidP="00095479">
            <w:pPr>
              <w:pStyle w:val="CRCoverPage"/>
              <w:tabs>
                <w:tab w:val="right" w:pos="2184"/>
              </w:tabs>
              <w:spacing w:after="0"/>
              <w:rPr>
                <w:rFonts w:ascii="Times New Roman" w:hAnsi="Times New Roman"/>
                <w:b/>
                <w:i/>
                <w:noProof/>
              </w:rPr>
            </w:pPr>
            <w:r w:rsidRPr="00232036">
              <w:rPr>
                <w:rFonts w:ascii="Times New Roman" w:hAnsi="Times New Roman"/>
                <w:b/>
                <w:i/>
                <w:noProof/>
              </w:rPr>
              <w:t>Clauses affected:</w:t>
            </w:r>
          </w:p>
        </w:tc>
        <w:tc>
          <w:tcPr>
            <w:tcW w:w="6946" w:type="dxa"/>
            <w:gridSpan w:val="9"/>
            <w:tcBorders>
              <w:top w:val="single" w:sz="4" w:space="0" w:color="auto"/>
              <w:right w:val="single" w:sz="4" w:space="0" w:color="auto"/>
            </w:tcBorders>
            <w:shd w:val="pct30" w:color="FFFF00" w:fill="auto"/>
          </w:tcPr>
          <w:p w14:paraId="2DFF29F7" w14:textId="5F0BCA3C" w:rsidR="001B3978" w:rsidRPr="00232036" w:rsidRDefault="001B3978" w:rsidP="005C37B7">
            <w:pPr>
              <w:pStyle w:val="CRCoverPage"/>
              <w:spacing w:after="0"/>
              <w:ind w:left="100"/>
              <w:rPr>
                <w:rFonts w:ascii="Times New Roman" w:hAnsi="Times New Roman"/>
                <w:noProof/>
                <w:lang w:eastAsia="zh-TW"/>
              </w:rPr>
            </w:pPr>
            <w:r w:rsidRPr="00232036">
              <w:rPr>
                <w:rFonts w:ascii="Times New Roman" w:hAnsi="Times New Roman"/>
                <w:noProof/>
              </w:rPr>
              <w:t>5.</w:t>
            </w:r>
            <w:r w:rsidR="005C37B7" w:rsidRPr="00232036">
              <w:rPr>
                <w:rFonts w:ascii="Times New Roman" w:hAnsi="Times New Roman"/>
                <w:noProof/>
              </w:rPr>
              <w:t>5A</w:t>
            </w:r>
            <w:r w:rsidR="008F1AD3" w:rsidRPr="00232036">
              <w:rPr>
                <w:rFonts w:ascii="Times New Roman" w:hAnsi="Times New Roman"/>
                <w:noProof/>
              </w:rPr>
              <w:t>.1</w:t>
            </w:r>
            <w:r w:rsidR="00EE134C" w:rsidRPr="00232036">
              <w:rPr>
                <w:rFonts w:ascii="Times New Roman" w:hAnsi="Times New Roman"/>
                <w:noProof/>
              </w:rPr>
              <w:t xml:space="preserve"> and 5.5B</w:t>
            </w:r>
            <w:r w:rsidR="008F1AD3" w:rsidRPr="00232036">
              <w:rPr>
                <w:rFonts w:ascii="Times New Roman" w:hAnsi="Times New Roman"/>
                <w:noProof/>
              </w:rPr>
              <w:t>.7</w:t>
            </w:r>
          </w:p>
        </w:tc>
      </w:tr>
      <w:tr w:rsidR="001B3978" w:rsidRPr="00232036" w14:paraId="27FEB8EF" w14:textId="77777777" w:rsidTr="00095479">
        <w:tc>
          <w:tcPr>
            <w:tcW w:w="2694" w:type="dxa"/>
            <w:gridSpan w:val="2"/>
            <w:tcBorders>
              <w:left w:val="single" w:sz="4" w:space="0" w:color="auto"/>
            </w:tcBorders>
          </w:tcPr>
          <w:p w14:paraId="78AFEC73" w14:textId="77777777" w:rsidR="001B3978" w:rsidRPr="00232036" w:rsidRDefault="001B3978" w:rsidP="00095479">
            <w:pPr>
              <w:pStyle w:val="CRCoverPage"/>
              <w:spacing w:after="0"/>
              <w:rPr>
                <w:rFonts w:ascii="Times New Roman" w:hAnsi="Times New Roman"/>
                <w:b/>
                <w:i/>
                <w:noProof/>
                <w:sz w:val="8"/>
                <w:szCs w:val="8"/>
              </w:rPr>
            </w:pPr>
          </w:p>
        </w:tc>
        <w:tc>
          <w:tcPr>
            <w:tcW w:w="6946" w:type="dxa"/>
            <w:gridSpan w:val="9"/>
            <w:tcBorders>
              <w:right w:val="single" w:sz="4" w:space="0" w:color="auto"/>
            </w:tcBorders>
          </w:tcPr>
          <w:p w14:paraId="100EEF4B" w14:textId="77777777" w:rsidR="001B3978" w:rsidRPr="00232036" w:rsidRDefault="001B3978" w:rsidP="00095479">
            <w:pPr>
              <w:pStyle w:val="CRCoverPage"/>
              <w:spacing w:after="0"/>
              <w:rPr>
                <w:rFonts w:ascii="Times New Roman" w:hAnsi="Times New Roman"/>
                <w:noProof/>
                <w:sz w:val="8"/>
                <w:szCs w:val="8"/>
              </w:rPr>
            </w:pPr>
          </w:p>
        </w:tc>
      </w:tr>
      <w:tr w:rsidR="001B3978" w:rsidRPr="00232036" w14:paraId="63BE1929" w14:textId="77777777" w:rsidTr="00095479">
        <w:tc>
          <w:tcPr>
            <w:tcW w:w="2694" w:type="dxa"/>
            <w:gridSpan w:val="2"/>
            <w:tcBorders>
              <w:left w:val="single" w:sz="4" w:space="0" w:color="auto"/>
            </w:tcBorders>
          </w:tcPr>
          <w:p w14:paraId="72097480" w14:textId="77777777" w:rsidR="001B3978" w:rsidRPr="00232036" w:rsidRDefault="001B3978" w:rsidP="00095479">
            <w:pPr>
              <w:pStyle w:val="CRCoverPage"/>
              <w:tabs>
                <w:tab w:val="right" w:pos="2184"/>
              </w:tabs>
              <w:spacing w:after="0"/>
              <w:rPr>
                <w:rFonts w:ascii="Times New Roman" w:hAnsi="Times New Roman"/>
                <w:b/>
                <w:i/>
                <w:noProof/>
              </w:rPr>
            </w:pPr>
          </w:p>
        </w:tc>
        <w:tc>
          <w:tcPr>
            <w:tcW w:w="284" w:type="dxa"/>
            <w:tcBorders>
              <w:top w:val="single" w:sz="4" w:space="0" w:color="auto"/>
              <w:left w:val="single" w:sz="4" w:space="0" w:color="auto"/>
              <w:bottom w:val="single" w:sz="4" w:space="0" w:color="auto"/>
            </w:tcBorders>
          </w:tcPr>
          <w:p w14:paraId="6FC73DDF" w14:textId="77777777" w:rsidR="001B3978" w:rsidRPr="00232036" w:rsidRDefault="001B3978" w:rsidP="00095479">
            <w:pPr>
              <w:pStyle w:val="CRCoverPage"/>
              <w:spacing w:after="0"/>
              <w:jc w:val="center"/>
              <w:rPr>
                <w:rFonts w:ascii="Times New Roman" w:hAnsi="Times New Roman"/>
                <w:b/>
                <w:caps/>
                <w:noProof/>
              </w:rPr>
            </w:pPr>
            <w:r w:rsidRPr="00232036">
              <w:rPr>
                <w:rFonts w:ascii="Times New Roman" w:hAnsi="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Pr="00232036" w:rsidRDefault="001B3978" w:rsidP="00095479">
            <w:pPr>
              <w:pStyle w:val="CRCoverPage"/>
              <w:spacing w:after="0"/>
              <w:jc w:val="center"/>
              <w:rPr>
                <w:rFonts w:ascii="Times New Roman" w:hAnsi="Times New Roman"/>
                <w:b/>
                <w:caps/>
                <w:noProof/>
              </w:rPr>
            </w:pPr>
            <w:r w:rsidRPr="00232036">
              <w:rPr>
                <w:rFonts w:ascii="Times New Roman" w:hAnsi="Times New Roman"/>
                <w:b/>
                <w:caps/>
                <w:noProof/>
              </w:rPr>
              <w:t>N</w:t>
            </w:r>
          </w:p>
        </w:tc>
        <w:tc>
          <w:tcPr>
            <w:tcW w:w="2977" w:type="dxa"/>
            <w:gridSpan w:val="4"/>
          </w:tcPr>
          <w:p w14:paraId="393B428B" w14:textId="77777777" w:rsidR="001B3978" w:rsidRPr="00232036" w:rsidRDefault="001B3978" w:rsidP="00095479">
            <w:pPr>
              <w:pStyle w:val="CRCoverPage"/>
              <w:tabs>
                <w:tab w:val="right" w:pos="2893"/>
              </w:tabs>
              <w:spacing w:after="0"/>
              <w:rPr>
                <w:rFonts w:ascii="Times New Roman" w:hAnsi="Times New Roman"/>
                <w:noProof/>
              </w:rPr>
            </w:pPr>
          </w:p>
        </w:tc>
        <w:tc>
          <w:tcPr>
            <w:tcW w:w="3401" w:type="dxa"/>
            <w:gridSpan w:val="3"/>
            <w:tcBorders>
              <w:right w:val="single" w:sz="4" w:space="0" w:color="auto"/>
            </w:tcBorders>
            <w:shd w:val="clear" w:color="FFFF00" w:fill="auto"/>
          </w:tcPr>
          <w:p w14:paraId="3174AA82" w14:textId="77777777" w:rsidR="001B3978" w:rsidRPr="00232036" w:rsidRDefault="001B3978" w:rsidP="00095479">
            <w:pPr>
              <w:pStyle w:val="CRCoverPage"/>
              <w:spacing w:after="0"/>
              <w:ind w:left="99"/>
              <w:rPr>
                <w:rFonts w:ascii="Times New Roman" w:hAnsi="Times New Roman"/>
                <w:noProof/>
              </w:rPr>
            </w:pPr>
          </w:p>
        </w:tc>
      </w:tr>
      <w:tr w:rsidR="001B3978" w:rsidRPr="00232036" w14:paraId="5A3DFD1A" w14:textId="77777777" w:rsidTr="00095479">
        <w:tc>
          <w:tcPr>
            <w:tcW w:w="2694" w:type="dxa"/>
            <w:gridSpan w:val="2"/>
            <w:tcBorders>
              <w:left w:val="single" w:sz="4" w:space="0" w:color="auto"/>
            </w:tcBorders>
          </w:tcPr>
          <w:p w14:paraId="0ED8353B" w14:textId="77777777" w:rsidR="001B3978" w:rsidRPr="00232036" w:rsidRDefault="001B3978" w:rsidP="00095479">
            <w:pPr>
              <w:pStyle w:val="CRCoverPage"/>
              <w:tabs>
                <w:tab w:val="right" w:pos="2184"/>
              </w:tabs>
              <w:spacing w:after="0"/>
              <w:rPr>
                <w:rFonts w:ascii="Times New Roman" w:hAnsi="Times New Roman"/>
                <w:b/>
                <w:i/>
                <w:noProof/>
              </w:rPr>
            </w:pPr>
            <w:r w:rsidRPr="00232036">
              <w:rPr>
                <w:rFonts w:ascii="Times New Roman" w:hAnsi="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Pr="00232036" w:rsidRDefault="001B3978" w:rsidP="00095479">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Pr="00232036" w:rsidRDefault="001B3978" w:rsidP="00095479">
            <w:pPr>
              <w:pStyle w:val="CRCoverPage"/>
              <w:spacing w:after="0"/>
              <w:jc w:val="center"/>
              <w:rPr>
                <w:rFonts w:ascii="Times New Roman" w:hAnsi="Times New Roman"/>
                <w:b/>
                <w:caps/>
                <w:noProof/>
              </w:rPr>
            </w:pPr>
          </w:p>
        </w:tc>
        <w:tc>
          <w:tcPr>
            <w:tcW w:w="2977" w:type="dxa"/>
            <w:gridSpan w:val="4"/>
          </w:tcPr>
          <w:p w14:paraId="460488E9" w14:textId="77777777" w:rsidR="001B3978" w:rsidRPr="00232036" w:rsidRDefault="001B3978" w:rsidP="00095479">
            <w:pPr>
              <w:pStyle w:val="CRCoverPage"/>
              <w:tabs>
                <w:tab w:val="right" w:pos="2893"/>
              </w:tabs>
              <w:spacing w:after="0"/>
              <w:rPr>
                <w:rFonts w:ascii="Times New Roman" w:hAnsi="Times New Roman"/>
                <w:noProof/>
              </w:rPr>
            </w:pPr>
            <w:r w:rsidRPr="00232036">
              <w:rPr>
                <w:rFonts w:ascii="Times New Roman" w:hAnsi="Times New Roman"/>
                <w:noProof/>
              </w:rPr>
              <w:t xml:space="preserve"> Other core specifications</w:t>
            </w:r>
            <w:r w:rsidRPr="00232036">
              <w:rPr>
                <w:rFonts w:ascii="Times New Roman" w:hAnsi="Times New Roman"/>
                <w:noProof/>
              </w:rPr>
              <w:tab/>
            </w:r>
          </w:p>
        </w:tc>
        <w:tc>
          <w:tcPr>
            <w:tcW w:w="3401" w:type="dxa"/>
            <w:gridSpan w:val="3"/>
            <w:tcBorders>
              <w:right w:val="single" w:sz="4" w:space="0" w:color="auto"/>
            </w:tcBorders>
            <w:shd w:val="pct30" w:color="FFFF00" w:fill="auto"/>
          </w:tcPr>
          <w:p w14:paraId="37051D33" w14:textId="77777777" w:rsidR="001B3978" w:rsidRPr="00232036" w:rsidRDefault="001B3978" w:rsidP="00095479">
            <w:pPr>
              <w:pStyle w:val="CRCoverPage"/>
              <w:spacing w:after="0"/>
              <w:ind w:left="99"/>
              <w:rPr>
                <w:rFonts w:ascii="Times New Roman" w:hAnsi="Times New Roman"/>
                <w:noProof/>
              </w:rPr>
            </w:pPr>
            <w:r w:rsidRPr="00232036">
              <w:rPr>
                <w:rFonts w:ascii="Times New Roman" w:hAnsi="Times New Roman"/>
                <w:noProof/>
              </w:rPr>
              <w:t xml:space="preserve">TS/TR ... CR ... </w:t>
            </w:r>
          </w:p>
        </w:tc>
      </w:tr>
      <w:tr w:rsidR="001B3978" w:rsidRPr="00232036" w14:paraId="3F994B44" w14:textId="77777777" w:rsidTr="00095479">
        <w:tc>
          <w:tcPr>
            <w:tcW w:w="2694" w:type="dxa"/>
            <w:gridSpan w:val="2"/>
            <w:tcBorders>
              <w:left w:val="single" w:sz="4" w:space="0" w:color="auto"/>
            </w:tcBorders>
          </w:tcPr>
          <w:p w14:paraId="1723A48A" w14:textId="77777777" w:rsidR="001B3978" w:rsidRPr="00232036" w:rsidRDefault="001B3978" w:rsidP="00095479">
            <w:pPr>
              <w:pStyle w:val="CRCoverPage"/>
              <w:spacing w:after="0"/>
              <w:rPr>
                <w:rFonts w:ascii="Times New Roman" w:hAnsi="Times New Roman"/>
                <w:b/>
                <w:i/>
                <w:noProof/>
              </w:rPr>
            </w:pPr>
            <w:r w:rsidRPr="00232036">
              <w:rPr>
                <w:rFonts w:ascii="Times New Roman" w:hAnsi="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Pr="00232036" w:rsidRDefault="001B3978" w:rsidP="00095479">
            <w:pPr>
              <w:pStyle w:val="CRCoverPage"/>
              <w:spacing w:after="0"/>
              <w:jc w:val="center"/>
              <w:rPr>
                <w:rFonts w:ascii="Times New Roman" w:hAnsi="Times New Roman"/>
                <w:b/>
                <w:caps/>
                <w:noProof/>
              </w:rPr>
            </w:pPr>
            <w:r w:rsidRPr="00232036">
              <w:rPr>
                <w:rFonts w:ascii="Times New Roman" w:hAnsi="Times New Roman"/>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Pr="00232036" w:rsidRDefault="001B3978" w:rsidP="00095479">
            <w:pPr>
              <w:pStyle w:val="CRCoverPage"/>
              <w:spacing w:after="0"/>
              <w:jc w:val="center"/>
              <w:rPr>
                <w:rFonts w:ascii="Times New Roman" w:hAnsi="Times New Roman"/>
                <w:b/>
                <w:caps/>
                <w:noProof/>
              </w:rPr>
            </w:pPr>
          </w:p>
        </w:tc>
        <w:tc>
          <w:tcPr>
            <w:tcW w:w="2977" w:type="dxa"/>
            <w:gridSpan w:val="4"/>
          </w:tcPr>
          <w:p w14:paraId="209BE2E4" w14:textId="77777777" w:rsidR="001B3978" w:rsidRPr="00232036" w:rsidRDefault="001B3978" w:rsidP="00095479">
            <w:pPr>
              <w:pStyle w:val="CRCoverPage"/>
              <w:spacing w:after="0"/>
              <w:rPr>
                <w:rFonts w:ascii="Times New Roman" w:hAnsi="Times New Roman"/>
                <w:noProof/>
              </w:rPr>
            </w:pPr>
            <w:r w:rsidRPr="00232036">
              <w:rPr>
                <w:rFonts w:ascii="Times New Roman" w:hAnsi="Times New Roman"/>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Pr="00232036" w:rsidRDefault="001B3978" w:rsidP="00095479">
            <w:pPr>
              <w:pStyle w:val="CRCoverPage"/>
              <w:spacing w:after="0"/>
              <w:ind w:left="99"/>
              <w:rPr>
                <w:rFonts w:ascii="Times New Roman" w:hAnsi="Times New Roman"/>
                <w:noProof/>
              </w:rPr>
            </w:pPr>
            <w:r w:rsidRPr="00232036">
              <w:rPr>
                <w:rFonts w:ascii="Times New Roman" w:hAnsi="Times New Roman"/>
                <w:noProof/>
              </w:rPr>
              <w:t xml:space="preserve">38.521-3 </w:t>
            </w:r>
          </w:p>
        </w:tc>
      </w:tr>
      <w:tr w:rsidR="001B3978" w:rsidRPr="00232036" w14:paraId="2CF5A956" w14:textId="77777777" w:rsidTr="00095479">
        <w:tc>
          <w:tcPr>
            <w:tcW w:w="2694" w:type="dxa"/>
            <w:gridSpan w:val="2"/>
            <w:tcBorders>
              <w:left w:val="single" w:sz="4" w:space="0" w:color="auto"/>
            </w:tcBorders>
          </w:tcPr>
          <w:p w14:paraId="76E93FA6" w14:textId="77777777" w:rsidR="001B3978" w:rsidRPr="00232036" w:rsidRDefault="001B3978" w:rsidP="00095479">
            <w:pPr>
              <w:pStyle w:val="CRCoverPage"/>
              <w:spacing w:after="0"/>
              <w:rPr>
                <w:rFonts w:ascii="Times New Roman" w:hAnsi="Times New Roman"/>
                <w:b/>
                <w:i/>
                <w:noProof/>
              </w:rPr>
            </w:pPr>
            <w:r w:rsidRPr="00232036">
              <w:rPr>
                <w:rFonts w:ascii="Times New Roman" w:hAnsi="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Pr="00232036" w:rsidRDefault="001B3978" w:rsidP="00095479">
            <w:pPr>
              <w:pStyle w:val="CRCoverPage"/>
              <w:spacing w:after="0"/>
              <w:jc w:val="center"/>
              <w:rPr>
                <w:rFonts w:ascii="Times New Roman" w:hAnsi="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Pr="00232036" w:rsidRDefault="001B3978" w:rsidP="00095479">
            <w:pPr>
              <w:pStyle w:val="CRCoverPage"/>
              <w:spacing w:after="0"/>
              <w:jc w:val="center"/>
              <w:rPr>
                <w:rFonts w:ascii="Times New Roman" w:hAnsi="Times New Roman"/>
                <w:b/>
                <w:caps/>
                <w:noProof/>
              </w:rPr>
            </w:pPr>
          </w:p>
        </w:tc>
        <w:tc>
          <w:tcPr>
            <w:tcW w:w="2977" w:type="dxa"/>
            <w:gridSpan w:val="4"/>
          </w:tcPr>
          <w:p w14:paraId="586DA85D" w14:textId="77777777" w:rsidR="001B3978" w:rsidRPr="00232036" w:rsidRDefault="001B3978" w:rsidP="00095479">
            <w:pPr>
              <w:pStyle w:val="CRCoverPage"/>
              <w:spacing w:after="0"/>
              <w:rPr>
                <w:rFonts w:ascii="Times New Roman" w:hAnsi="Times New Roman"/>
                <w:noProof/>
              </w:rPr>
            </w:pPr>
            <w:r w:rsidRPr="00232036">
              <w:rPr>
                <w:rFonts w:ascii="Times New Roman" w:hAnsi="Times New Roman"/>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Pr="00232036" w:rsidRDefault="001B3978" w:rsidP="00095479">
            <w:pPr>
              <w:pStyle w:val="CRCoverPage"/>
              <w:spacing w:after="0"/>
              <w:ind w:left="99"/>
              <w:rPr>
                <w:rFonts w:ascii="Times New Roman" w:hAnsi="Times New Roman"/>
                <w:noProof/>
              </w:rPr>
            </w:pPr>
            <w:r w:rsidRPr="00232036">
              <w:rPr>
                <w:rFonts w:ascii="Times New Roman" w:hAnsi="Times New Roman"/>
                <w:noProof/>
              </w:rPr>
              <w:t xml:space="preserve">TS/TR ... CR ... </w:t>
            </w:r>
          </w:p>
        </w:tc>
      </w:tr>
      <w:tr w:rsidR="001B3978" w:rsidRPr="00232036" w14:paraId="253E0B0B" w14:textId="77777777" w:rsidTr="00095479">
        <w:tc>
          <w:tcPr>
            <w:tcW w:w="2694" w:type="dxa"/>
            <w:gridSpan w:val="2"/>
            <w:tcBorders>
              <w:left w:val="single" w:sz="4" w:space="0" w:color="auto"/>
            </w:tcBorders>
          </w:tcPr>
          <w:p w14:paraId="676E115F" w14:textId="77777777" w:rsidR="001B3978" w:rsidRPr="00232036" w:rsidRDefault="001B3978" w:rsidP="00095479">
            <w:pPr>
              <w:pStyle w:val="CRCoverPage"/>
              <w:spacing w:after="0"/>
              <w:rPr>
                <w:rFonts w:ascii="Times New Roman" w:hAnsi="Times New Roman"/>
                <w:b/>
                <w:i/>
                <w:noProof/>
              </w:rPr>
            </w:pPr>
          </w:p>
        </w:tc>
        <w:tc>
          <w:tcPr>
            <w:tcW w:w="6946" w:type="dxa"/>
            <w:gridSpan w:val="9"/>
            <w:tcBorders>
              <w:right w:val="single" w:sz="4" w:space="0" w:color="auto"/>
            </w:tcBorders>
          </w:tcPr>
          <w:p w14:paraId="049D6526" w14:textId="77777777" w:rsidR="001B3978" w:rsidRPr="00232036" w:rsidRDefault="001B3978" w:rsidP="00095479">
            <w:pPr>
              <w:pStyle w:val="CRCoverPage"/>
              <w:spacing w:after="0"/>
              <w:rPr>
                <w:rFonts w:ascii="Times New Roman" w:hAnsi="Times New Roman"/>
                <w:noProof/>
              </w:rPr>
            </w:pPr>
          </w:p>
        </w:tc>
      </w:tr>
      <w:tr w:rsidR="001B3978" w:rsidRPr="00232036" w14:paraId="606CEC97" w14:textId="77777777" w:rsidTr="00095479">
        <w:tc>
          <w:tcPr>
            <w:tcW w:w="2694" w:type="dxa"/>
            <w:gridSpan w:val="2"/>
            <w:tcBorders>
              <w:left w:val="single" w:sz="4" w:space="0" w:color="auto"/>
              <w:bottom w:val="single" w:sz="4" w:space="0" w:color="auto"/>
            </w:tcBorders>
          </w:tcPr>
          <w:p w14:paraId="583A6D3A" w14:textId="77777777" w:rsidR="001B3978" w:rsidRPr="00232036" w:rsidRDefault="001B3978" w:rsidP="00095479">
            <w:pPr>
              <w:pStyle w:val="CRCoverPage"/>
              <w:tabs>
                <w:tab w:val="right" w:pos="2184"/>
              </w:tabs>
              <w:spacing w:after="0"/>
              <w:rPr>
                <w:rFonts w:ascii="Times New Roman" w:hAnsi="Times New Roman"/>
                <w:b/>
                <w:i/>
                <w:noProof/>
              </w:rPr>
            </w:pPr>
            <w:r w:rsidRPr="00232036">
              <w:rPr>
                <w:rFonts w:ascii="Times New Roman" w:hAnsi="Times New Roman"/>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Pr="00232036" w:rsidRDefault="001B3978" w:rsidP="00095479">
            <w:pPr>
              <w:pStyle w:val="CRCoverPage"/>
              <w:spacing w:after="0"/>
              <w:ind w:left="100"/>
              <w:rPr>
                <w:rFonts w:ascii="Times New Roman" w:hAnsi="Times New Roman"/>
                <w:noProof/>
              </w:rPr>
            </w:pPr>
          </w:p>
        </w:tc>
      </w:tr>
      <w:tr w:rsidR="001B3978" w:rsidRPr="00232036" w14:paraId="163D1E1C" w14:textId="77777777" w:rsidTr="00095479">
        <w:tc>
          <w:tcPr>
            <w:tcW w:w="2694" w:type="dxa"/>
            <w:gridSpan w:val="2"/>
            <w:tcBorders>
              <w:top w:val="single" w:sz="4" w:space="0" w:color="auto"/>
              <w:bottom w:val="single" w:sz="4" w:space="0" w:color="auto"/>
            </w:tcBorders>
          </w:tcPr>
          <w:p w14:paraId="4DBD4621" w14:textId="77777777" w:rsidR="001B3978" w:rsidRPr="00232036" w:rsidRDefault="001B3978" w:rsidP="00095479">
            <w:pPr>
              <w:pStyle w:val="CRCoverPage"/>
              <w:tabs>
                <w:tab w:val="right" w:pos="2184"/>
              </w:tabs>
              <w:spacing w:after="0"/>
              <w:rPr>
                <w:rFonts w:ascii="Times New Roman" w:hAnsi="Times New Roman"/>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232036" w:rsidRDefault="001B3978" w:rsidP="00095479">
            <w:pPr>
              <w:pStyle w:val="CRCoverPage"/>
              <w:spacing w:after="0"/>
              <w:ind w:left="100"/>
              <w:rPr>
                <w:rFonts w:ascii="Times New Roman" w:hAnsi="Times New Roman"/>
                <w:noProof/>
                <w:sz w:val="8"/>
                <w:szCs w:val="8"/>
              </w:rPr>
            </w:pPr>
          </w:p>
        </w:tc>
      </w:tr>
      <w:tr w:rsidR="001B3978" w:rsidRPr="00232036"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Pr="00232036" w:rsidRDefault="001B3978" w:rsidP="00095479">
            <w:pPr>
              <w:pStyle w:val="CRCoverPage"/>
              <w:tabs>
                <w:tab w:val="right" w:pos="2184"/>
              </w:tabs>
              <w:spacing w:after="0"/>
              <w:rPr>
                <w:rFonts w:ascii="Times New Roman" w:hAnsi="Times New Roman"/>
                <w:b/>
                <w:i/>
                <w:noProof/>
              </w:rPr>
            </w:pPr>
            <w:r w:rsidRPr="00232036">
              <w:rPr>
                <w:rFonts w:ascii="Times New Roman" w:hAnsi="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Pr="00232036" w:rsidRDefault="001B3978" w:rsidP="00095479">
            <w:pPr>
              <w:pStyle w:val="CRCoverPage"/>
              <w:spacing w:after="0"/>
              <w:ind w:left="100"/>
              <w:rPr>
                <w:rFonts w:ascii="Times New Roman" w:hAnsi="Times New Roman"/>
                <w:noProof/>
              </w:rPr>
            </w:pPr>
          </w:p>
        </w:tc>
      </w:tr>
    </w:tbl>
    <w:p w14:paraId="5695B21D" w14:textId="77777777" w:rsidR="001B3978" w:rsidRPr="00232036" w:rsidRDefault="001B3978" w:rsidP="00AD43F7">
      <w:pPr>
        <w:pStyle w:val="Header"/>
        <w:keepLines/>
        <w:tabs>
          <w:tab w:val="right" w:pos="10440"/>
          <w:tab w:val="right" w:pos="13323"/>
        </w:tabs>
        <w:rPr>
          <w:rFonts w:ascii="Times New Roman" w:hAnsi="Times New Roman"/>
          <w:szCs w:val="18"/>
        </w:rPr>
      </w:pPr>
    </w:p>
    <w:p w14:paraId="04F9E475" w14:textId="77777777" w:rsidR="001E41F3" w:rsidRPr="00232036" w:rsidRDefault="001E41F3">
      <w:pPr>
        <w:rPr>
          <w:rFonts w:ascii="Times New Roman" w:hAnsi="Times New Roman" w:cs="Times New Roman"/>
          <w:noProof/>
          <w:sz w:val="18"/>
          <w:szCs w:val="18"/>
        </w:rPr>
        <w:sectPr w:rsidR="001E41F3" w:rsidRPr="00232036">
          <w:headerReference w:type="even" r:id="rId15"/>
          <w:footnotePr>
            <w:numRestart w:val="eachSect"/>
          </w:footnotePr>
          <w:pgSz w:w="11907" w:h="16840" w:code="9"/>
          <w:pgMar w:top="1418" w:right="1134" w:bottom="1134" w:left="1134" w:header="680" w:footer="567" w:gutter="0"/>
          <w:cols w:space="720"/>
        </w:sectPr>
      </w:pPr>
    </w:p>
    <w:p w14:paraId="01BE2231" w14:textId="77777777" w:rsidR="004C3F67" w:rsidRPr="00232036" w:rsidRDefault="004C3F67" w:rsidP="00F44365">
      <w:pPr>
        <w:pStyle w:val="Heading2"/>
        <w:jc w:val="center"/>
        <w:rPr>
          <w:rFonts w:ascii="Times New Roman" w:hAnsi="Times New Roman"/>
          <w:b/>
          <w:color w:val="FF0000"/>
          <w:sz w:val="28"/>
          <w:szCs w:val="28"/>
          <w:lang w:eastAsia="zh-TW"/>
        </w:rPr>
      </w:pPr>
      <w:bookmarkStart w:id="1" w:name="_Toc368026310"/>
      <w:r w:rsidRPr="00232036">
        <w:rPr>
          <w:rFonts w:ascii="Times New Roman" w:eastAsia="??" w:hAnsi="Times New Roman"/>
          <w:b/>
          <w:color w:val="FF0000"/>
          <w:sz w:val="28"/>
          <w:szCs w:val="28"/>
        </w:rPr>
        <w:lastRenderedPageBreak/>
        <w:t>&lt;&lt; Start of changes &gt;&gt;</w:t>
      </w:r>
    </w:p>
    <w:p w14:paraId="69D8C055" w14:textId="77777777" w:rsidR="0056040A" w:rsidRPr="00232036" w:rsidRDefault="0056040A" w:rsidP="0056040A">
      <w:pPr>
        <w:pStyle w:val="Heading2"/>
        <w:rPr>
          <w:rFonts w:cs="Arial"/>
        </w:rPr>
      </w:pPr>
      <w:bookmarkStart w:id="2" w:name="_Toc21351515"/>
      <w:bookmarkStart w:id="3" w:name="_Toc29807097"/>
      <w:bookmarkStart w:id="4" w:name="_Toc36648811"/>
      <w:bookmarkStart w:id="5" w:name="_Toc36651536"/>
      <w:bookmarkStart w:id="6" w:name="_Toc37256470"/>
      <w:bookmarkStart w:id="7" w:name="_Toc37256811"/>
      <w:bookmarkStart w:id="8" w:name="_Toc45890508"/>
      <w:bookmarkStart w:id="9" w:name="_Toc45891732"/>
      <w:bookmarkStart w:id="10" w:name="_Toc45892142"/>
      <w:bookmarkStart w:id="11" w:name="_Toc45892552"/>
      <w:bookmarkStart w:id="12" w:name="_Toc29802816"/>
      <w:bookmarkStart w:id="13" w:name="_Toc29802191"/>
      <w:bookmarkStart w:id="14" w:name="_Toc29801767"/>
      <w:bookmarkStart w:id="15" w:name="_Toc21344281"/>
      <w:bookmarkEnd w:id="1"/>
      <w:r w:rsidRPr="00232036">
        <w:rPr>
          <w:rFonts w:cs="Arial"/>
        </w:rPr>
        <w:t>5.5A</w:t>
      </w:r>
      <w:r w:rsidRPr="00232036">
        <w:rPr>
          <w:rFonts w:cs="Arial"/>
        </w:rPr>
        <w:tab/>
        <w:t>Configuration for CA</w:t>
      </w:r>
      <w:bookmarkEnd w:id="2"/>
      <w:bookmarkEnd w:id="3"/>
      <w:bookmarkEnd w:id="4"/>
      <w:bookmarkEnd w:id="5"/>
      <w:bookmarkEnd w:id="6"/>
      <w:bookmarkEnd w:id="7"/>
      <w:bookmarkEnd w:id="8"/>
      <w:bookmarkEnd w:id="9"/>
      <w:bookmarkEnd w:id="10"/>
      <w:bookmarkEnd w:id="11"/>
    </w:p>
    <w:p w14:paraId="3B575CF0" w14:textId="77777777" w:rsidR="0056040A" w:rsidRPr="00232036" w:rsidRDefault="0056040A" w:rsidP="0056040A">
      <w:pPr>
        <w:pStyle w:val="Heading4"/>
        <w:rPr>
          <w:rFonts w:cs="Arial"/>
          <w:lang w:eastAsia="zh-CN"/>
        </w:rPr>
      </w:pPr>
      <w:bookmarkStart w:id="16" w:name="_Toc21351516"/>
      <w:bookmarkStart w:id="17" w:name="_Toc29807098"/>
      <w:bookmarkStart w:id="18" w:name="_Toc36648812"/>
      <w:bookmarkStart w:id="19" w:name="_Toc36651537"/>
      <w:bookmarkStart w:id="20" w:name="_Toc37256471"/>
      <w:bookmarkStart w:id="21" w:name="_Toc37256812"/>
      <w:bookmarkStart w:id="22" w:name="_Toc45890509"/>
      <w:bookmarkStart w:id="23" w:name="_Toc45891733"/>
      <w:bookmarkStart w:id="24" w:name="_Toc45892143"/>
      <w:bookmarkStart w:id="25" w:name="_Toc45892553"/>
      <w:r w:rsidRPr="00232036">
        <w:rPr>
          <w:rFonts w:cs="Arial"/>
        </w:rPr>
        <w:t>5.5</w:t>
      </w:r>
      <w:r w:rsidRPr="00232036">
        <w:rPr>
          <w:rFonts w:cs="Arial"/>
          <w:lang w:eastAsia="zh-CN"/>
        </w:rPr>
        <w:t>A</w:t>
      </w:r>
      <w:r w:rsidRPr="00232036">
        <w:rPr>
          <w:rFonts w:cs="Arial"/>
        </w:rPr>
        <w:t>.1</w:t>
      </w:r>
      <w:r w:rsidRPr="00232036">
        <w:rPr>
          <w:rFonts w:cs="Arial"/>
        </w:rPr>
        <w:tab/>
        <w:t xml:space="preserve">Inter-band </w:t>
      </w:r>
      <w:r w:rsidRPr="00232036">
        <w:rPr>
          <w:rFonts w:cs="Arial"/>
          <w:lang w:eastAsia="zh-CN"/>
        </w:rPr>
        <w:t>CA</w:t>
      </w:r>
      <w:r w:rsidRPr="00232036">
        <w:rPr>
          <w:rFonts w:cs="Arial"/>
        </w:rPr>
        <w:t xml:space="preserve"> configurations </w:t>
      </w:r>
      <w:r w:rsidRPr="00232036">
        <w:rPr>
          <w:rFonts w:cs="Arial"/>
          <w:lang w:eastAsia="zh-CN"/>
        </w:rPr>
        <w:t>between FR1 and FR2</w:t>
      </w:r>
      <w:bookmarkEnd w:id="16"/>
      <w:bookmarkEnd w:id="17"/>
      <w:bookmarkEnd w:id="18"/>
      <w:bookmarkEnd w:id="19"/>
      <w:bookmarkEnd w:id="20"/>
      <w:bookmarkEnd w:id="21"/>
      <w:bookmarkEnd w:id="22"/>
      <w:bookmarkEnd w:id="23"/>
      <w:bookmarkEnd w:id="24"/>
      <w:bookmarkEnd w:id="25"/>
    </w:p>
    <w:p w14:paraId="219537C9" w14:textId="77777777" w:rsidR="0056040A" w:rsidRPr="00232036" w:rsidRDefault="0056040A" w:rsidP="0056040A">
      <w:pPr>
        <w:rPr>
          <w:rFonts w:ascii="Times New Roman" w:hAnsi="Times New Roman" w:cs="Times New Roman"/>
          <w:sz w:val="20"/>
          <w:szCs w:val="20"/>
          <w:lang w:eastAsia="zh-CN"/>
        </w:rPr>
      </w:pPr>
      <w:r w:rsidRPr="00232036">
        <w:rPr>
          <w:rFonts w:ascii="Times New Roman" w:hAnsi="Times New Roman" w:cs="Times New Roman"/>
          <w:sz w:val="20"/>
          <w:szCs w:val="20"/>
        </w:rP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7D4AF507" w14:textId="45EA88CA" w:rsidR="00AF2962" w:rsidRPr="00232036" w:rsidRDefault="00AF2962" w:rsidP="005A6E17">
      <w:pPr>
        <w:jc w:val="center"/>
        <w:rPr>
          <w:rFonts w:ascii="Times New Roman" w:hAnsi="Times New Roman" w:cs="Times New Roman"/>
          <w:b/>
        </w:rPr>
      </w:pPr>
      <w:r w:rsidRPr="00232036">
        <w:rPr>
          <w:rFonts w:ascii="Times New Roman" w:hAnsi="Times New Roman" w:cs="Times New Roman"/>
          <w:b/>
        </w:rPr>
        <w:t>Table 5.5A.1-1: Inter-band CA configurations and bandwidth combinations sets between FR1 and FR2 (two bands)</w:t>
      </w:r>
    </w:p>
    <w:tbl>
      <w:tblPr>
        <w:tblW w:w="16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5"/>
        <w:gridCol w:w="1980"/>
        <w:gridCol w:w="746"/>
        <w:gridCol w:w="667"/>
        <w:gridCol w:w="667"/>
        <w:gridCol w:w="667"/>
        <w:gridCol w:w="667"/>
        <w:gridCol w:w="18"/>
        <w:gridCol w:w="649"/>
        <w:gridCol w:w="667"/>
        <w:gridCol w:w="13"/>
        <w:gridCol w:w="654"/>
        <w:gridCol w:w="667"/>
        <w:gridCol w:w="667"/>
        <w:gridCol w:w="667"/>
        <w:gridCol w:w="667"/>
        <w:gridCol w:w="667"/>
        <w:gridCol w:w="667"/>
        <w:gridCol w:w="667"/>
        <w:gridCol w:w="13"/>
        <w:gridCol w:w="654"/>
        <w:gridCol w:w="671"/>
        <w:gridCol w:w="749"/>
      </w:tblGrid>
      <w:tr w:rsidR="00AF2962" w:rsidRPr="00232036" w14:paraId="0E427DD1" w14:textId="77777777" w:rsidTr="009A5134">
        <w:trPr>
          <w:trHeight w:val="552"/>
          <w:tblHeader/>
          <w:jc w:val="center"/>
        </w:trPr>
        <w:tc>
          <w:tcPr>
            <w:tcW w:w="2065" w:type="dxa"/>
            <w:tcBorders>
              <w:top w:val="single" w:sz="4" w:space="0" w:color="auto"/>
              <w:left w:val="single" w:sz="4" w:space="0" w:color="auto"/>
              <w:bottom w:val="single" w:sz="4" w:space="0" w:color="auto"/>
              <w:right w:val="single" w:sz="4" w:space="0" w:color="auto"/>
            </w:tcBorders>
            <w:vAlign w:val="center"/>
          </w:tcPr>
          <w:p w14:paraId="3FA70534" w14:textId="77777777" w:rsidR="00AF2962" w:rsidRPr="00232036" w:rsidRDefault="00AF2962" w:rsidP="006803D0">
            <w:pPr>
              <w:pStyle w:val="NoSpacing"/>
              <w:jc w:val="center"/>
              <w:rPr>
                <w:rFonts w:ascii="Arial" w:hAnsi="Arial" w:cs="Arial"/>
                <w:b/>
                <w:sz w:val="18"/>
                <w:szCs w:val="18"/>
              </w:rPr>
            </w:pPr>
            <w:r w:rsidRPr="00232036">
              <w:rPr>
                <w:rFonts w:ascii="Arial" w:hAnsi="Arial" w:cs="Arial"/>
                <w:b/>
                <w:sz w:val="18"/>
                <w:szCs w:val="18"/>
              </w:rPr>
              <w:t>NR CA configuration</w:t>
            </w:r>
          </w:p>
        </w:tc>
        <w:tc>
          <w:tcPr>
            <w:tcW w:w="1980" w:type="dxa"/>
            <w:tcBorders>
              <w:top w:val="single" w:sz="4" w:space="0" w:color="auto"/>
              <w:left w:val="single" w:sz="4" w:space="0" w:color="auto"/>
              <w:bottom w:val="single" w:sz="4" w:space="0" w:color="auto"/>
              <w:right w:val="single" w:sz="4" w:space="0" w:color="auto"/>
            </w:tcBorders>
            <w:vAlign w:val="center"/>
          </w:tcPr>
          <w:p w14:paraId="057F78E1" w14:textId="77777777" w:rsidR="00AF2962" w:rsidRPr="00232036" w:rsidRDefault="00AF2962" w:rsidP="006803D0">
            <w:pPr>
              <w:pStyle w:val="NoSpacing"/>
              <w:jc w:val="center"/>
              <w:rPr>
                <w:rFonts w:ascii="Arial" w:hAnsi="Arial" w:cs="Arial"/>
                <w:b/>
                <w:sz w:val="18"/>
                <w:szCs w:val="18"/>
              </w:rPr>
            </w:pPr>
            <w:r w:rsidRPr="00232036">
              <w:rPr>
                <w:rFonts w:ascii="Arial" w:hAnsi="Arial" w:cs="Arial"/>
                <w:b/>
                <w:sz w:val="18"/>
                <w:szCs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064D132D"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NR Band</w:t>
            </w:r>
          </w:p>
        </w:tc>
        <w:tc>
          <w:tcPr>
            <w:tcW w:w="667" w:type="dxa"/>
            <w:tcBorders>
              <w:top w:val="single" w:sz="4" w:space="0" w:color="auto"/>
              <w:left w:val="single" w:sz="4" w:space="0" w:color="auto"/>
              <w:bottom w:val="single" w:sz="4" w:space="0" w:color="auto"/>
              <w:right w:val="single" w:sz="4" w:space="0" w:color="auto"/>
            </w:tcBorders>
            <w:vAlign w:val="center"/>
          </w:tcPr>
          <w:p w14:paraId="55E56B1B"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SCS</w:t>
            </w:r>
          </w:p>
          <w:p w14:paraId="5D4AC8C4"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(kHz)</w:t>
            </w:r>
          </w:p>
        </w:tc>
        <w:tc>
          <w:tcPr>
            <w:tcW w:w="667" w:type="dxa"/>
            <w:tcBorders>
              <w:top w:val="single" w:sz="4" w:space="0" w:color="auto"/>
              <w:left w:val="single" w:sz="4" w:space="0" w:color="auto"/>
              <w:bottom w:val="single" w:sz="4" w:space="0" w:color="auto"/>
              <w:right w:val="single" w:sz="4" w:space="0" w:color="auto"/>
            </w:tcBorders>
            <w:vAlign w:val="center"/>
          </w:tcPr>
          <w:p w14:paraId="1904FEDE"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5</w:t>
            </w:r>
          </w:p>
          <w:p w14:paraId="6FB24132"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247BFDFF"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10</w:t>
            </w:r>
          </w:p>
          <w:p w14:paraId="43CBE997"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00CD2A6A"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15</w:t>
            </w:r>
          </w:p>
          <w:p w14:paraId="59E0CED7"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6C0000"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20</w:t>
            </w:r>
          </w:p>
          <w:p w14:paraId="6A48C289"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045BE700"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25</w:t>
            </w:r>
          </w:p>
          <w:p w14:paraId="54B9ADAF"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4905BC"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30</w:t>
            </w:r>
          </w:p>
          <w:p w14:paraId="766E0477"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75AE3D24"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40</w:t>
            </w:r>
          </w:p>
          <w:p w14:paraId="386C8E48"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379B31E7"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50</w:t>
            </w:r>
          </w:p>
          <w:p w14:paraId="57D64B46"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312ACE5"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60</w:t>
            </w:r>
          </w:p>
          <w:p w14:paraId="0E7FBFAF"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55E96507"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70</w:t>
            </w:r>
          </w:p>
          <w:p w14:paraId="75D5B02E"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21D4D178"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80</w:t>
            </w:r>
          </w:p>
          <w:p w14:paraId="7C74ACB3"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23125381"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90</w:t>
            </w:r>
          </w:p>
          <w:p w14:paraId="111A34BD"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MHz</w:t>
            </w:r>
          </w:p>
        </w:tc>
        <w:tc>
          <w:tcPr>
            <w:tcW w:w="667" w:type="dxa"/>
            <w:tcBorders>
              <w:top w:val="single" w:sz="4" w:space="0" w:color="auto"/>
              <w:left w:val="single" w:sz="4" w:space="0" w:color="auto"/>
              <w:bottom w:val="single" w:sz="4" w:space="0" w:color="auto"/>
              <w:right w:val="single" w:sz="4" w:space="0" w:color="auto"/>
            </w:tcBorders>
            <w:vAlign w:val="center"/>
          </w:tcPr>
          <w:p w14:paraId="3565E4F8"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100 MHz</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0DBB50"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200 MHz</w:t>
            </w:r>
          </w:p>
        </w:tc>
        <w:tc>
          <w:tcPr>
            <w:tcW w:w="671" w:type="dxa"/>
            <w:tcBorders>
              <w:top w:val="single" w:sz="4" w:space="0" w:color="auto"/>
              <w:left w:val="single" w:sz="4" w:space="0" w:color="auto"/>
              <w:bottom w:val="single" w:sz="4" w:space="0" w:color="auto"/>
              <w:right w:val="single" w:sz="4" w:space="0" w:color="auto"/>
            </w:tcBorders>
            <w:vAlign w:val="center"/>
          </w:tcPr>
          <w:p w14:paraId="26D7AEE7"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400 MHz</w:t>
            </w:r>
          </w:p>
        </w:tc>
        <w:tc>
          <w:tcPr>
            <w:tcW w:w="749" w:type="dxa"/>
            <w:tcBorders>
              <w:top w:val="single" w:sz="4" w:space="0" w:color="auto"/>
              <w:left w:val="single" w:sz="4" w:space="0" w:color="auto"/>
              <w:bottom w:val="single" w:sz="4" w:space="0" w:color="auto"/>
              <w:right w:val="single" w:sz="4" w:space="0" w:color="auto"/>
            </w:tcBorders>
            <w:vAlign w:val="center"/>
          </w:tcPr>
          <w:p w14:paraId="3B5D884B" w14:textId="77777777" w:rsidR="00AF2962" w:rsidRPr="00232036" w:rsidRDefault="00AF2962" w:rsidP="006803D0">
            <w:pPr>
              <w:jc w:val="center"/>
              <w:rPr>
                <w:rFonts w:ascii="Arial" w:hAnsi="Arial" w:cs="Arial"/>
                <w:b/>
                <w:sz w:val="18"/>
                <w:szCs w:val="18"/>
              </w:rPr>
            </w:pPr>
            <w:r w:rsidRPr="00232036">
              <w:rPr>
                <w:rFonts w:ascii="Arial" w:hAnsi="Arial" w:cs="Arial"/>
                <w:b/>
                <w:sz w:val="18"/>
                <w:szCs w:val="18"/>
              </w:rPr>
              <w:t>Bandwidth combination set</w:t>
            </w:r>
          </w:p>
        </w:tc>
      </w:tr>
      <w:tr w:rsidR="00AF2962" w:rsidRPr="00232036" w14:paraId="7877903A"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27E162DD"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CA_n1A-n257A</w:t>
            </w:r>
          </w:p>
        </w:tc>
        <w:tc>
          <w:tcPr>
            <w:tcW w:w="1980" w:type="dxa"/>
            <w:vMerge w:val="restart"/>
            <w:tcBorders>
              <w:top w:val="single" w:sz="4" w:space="0" w:color="auto"/>
              <w:left w:val="single" w:sz="4" w:space="0" w:color="auto"/>
              <w:right w:val="single" w:sz="4" w:space="0" w:color="auto"/>
            </w:tcBorders>
            <w:vAlign w:val="center"/>
          </w:tcPr>
          <w:p w14:paraId="0C9A8B02"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CA_n1A-n257A</w:t>
            </w:r>
          </w:p>
        </w:tc>
        <w:tc>
          <w:tcPr>
            <w:tcW w:w="746" w:type="dxa"/>
            <w:vMerge w:val="restart"/>
            <w:tcBorders>
              <w:top w:val="single" w:sz="4" w:space="0" w:color="auto"/>
              <w:left w:val="single" w:sz="4" w:space="0" w:color="auto"/>
              <w:right w:val="single" w:sz="4" w:space="0" w:color="auto"/>
            </w:tcBorders>
            <w:vAlign w:val="center"/>
          </w:tcPr>
          <w:p w14:paraId="1FD3939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n1</w:t>
            </w:r>
          </w:p>
        </w:tc>
        <w:tc>
          <w:tcPr>
            <w:tcW w:w="667" w:type="dxa"/>
            <w:tcBorders>
              <w:top w:val="single" w:sz="4" w:space="0" w:color="auto"/>
              <w:left w:val="single" w:sz="4" w:space="0" w:color="auto"/>
              <w:bottom w:val="single" w:sz="4" w:space="0" w:color="auto"/>
              <w:right w:val="single" w:sz="4" w:space="0" w:color="auto"/>
            </w:tcBorders>
            <w:vAlign w:val="center"/>
          </w:tcPr>
          <w:p w14:paraId="12D19C6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0E6952F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A08EC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91E88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91FEC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E7BE34"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78CDA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761D6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53499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3C11A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7D488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53F9E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A6AF6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A36A1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28E6BD"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28D552"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28CA3D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437B417D" w14:textId="77777777" w:rsidTr="009A5134">
        <w:trPr>
          <w:trHeight w:val="125"/>
          <w:jc w:val="center"/>
        </w:trPr>
        <w:tc>
          <w:tcPr>
            <w:tcW w:w="2065" w:type="dxa"/>
            <w:vMerge/>
            <w:tcBorders>
              <w:left w:val="single" w:sz="4" w:space="0" w:color="auto"/>
              <w:right w:val="single" w:sz="4" w:space="0" w:color="auto"/>
            </w:tcBorders>
            <w:vAlign w:val="center"/>
          </w:tcPr>
          <w:p w14:paraId="1DE508B1"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68B3F72"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70DEDC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66C9F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1E5F2C8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3BED1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027D9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98F09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525F17"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16E2D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08A10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16645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14D69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794F6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E7CF2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02CF8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DF5483"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BA1ED4"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3D5A98"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7C9602C" w14:textId="77777777" w:rsidR="00AF2962" w:rsidRPr="00232036" w:rsidRDefault="00AF2962" w:rsidP="006803D0">
            <w:pPr>
              <w:jc w:val="center"/>
              <w:rPr>
                <w:rFonts w:ascii="Arial" w:hAnsi="Arial" w:cs="Arial"/>
                <w:sz w:val="18"/>
                <w:szCs w:val="18"/>
              </w:rPr>
            </w:pPr>
          </w:p>
        </w:tc>
      </w:tr>
      <w:tr w:rsidR="00AF2962" w:rsidRPr="00232036" w14:paraId="11446E05" w14:textId="77777777" w:rsidTr="009A5134">
        <w:trPr>
          <w:trHeight w:val="125"/>
          <w:jc w:val="center"/>
        </w:trPr>
        <w:tc>
          <w:tcPr>
            <w:tcW w:w="2065" w:type="dxa"/>
            <w:vMerge/>
            <w:tcBorders>
              <w:left w:val="single" w:sz="4" w:space="0" w:color="auto"/>
              <w:right w:val="single" w:sz="4" w:space="0" w:color="auto"/>
            </w:tcBorders>
            <w:vAlign w:val="center"/>
          </w:tcPr>
          <w:p w14:paraId="6A8C3984"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0876661"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56F608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D69A8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6FF2AFB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4CD42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4BF8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E5721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5DAF5"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BDA83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EC380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2F294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F91D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9AA11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240F2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65624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77BF84"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B0B9C"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F945A5"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DF1D350" w14:textId="77777777" w:rsidR="00AF2962" w:rsidRPr="00232036" w:rsidRDefault="00AF2962" w:rsidP="006803D0">
            <w:pPr>
              <w:jc w:val="center"/>
              <w:rPr>
                <w:rFonts w:ascii="Arial" w:hAnsi="Arial" w:cs="Arial"/>
                <w:sz w:val="18"/>
                <w:szCs w:val="18"/>
              </w:rPr>
            </w:pPr>
          </w:p>
        </w:tc>
      </w:tr>
      <w:tr w:rsidR="00AF2962" w:rsidRPr="00232036" w14:paraId="236F6E1F" w14:textId="77777777" w:rsidTr="009A5134">
        <w:trPr>
          <w:trHeight w:val="125"/>
          <w:jc w:val="center"/>
        </w:trPr>
        <w:tc>
          <w:tcPr>
            <w:tcW w:w="2065" w:type="dxa"/>
            <w:vMerge/>
            <w:tcBorders>
              <w:left w:val="single" w:sz="4" w:space="0" w:color="auto"/>
              <w:right w:val="single" w:sz="4" w:space="0" w:color="auto"/>
            </w:tcBorders>
            <w:vAlign w:val="center"/>
          </w:tcPr>
          <w:p w14:paraId="093D7403"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598416D" w14:textId="77777777" w:rsidR="00AF2962" w:rsidRPr="00232036" w:rsidRDefault="00AF2962" w:rsidP="006803D0">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0D12BE2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2314AF1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6B8CBFB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A2E31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D96BC"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BC6D6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BF0B92"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2BCE7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9D3AD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E75B7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ACCCC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37F0D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20259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4E69B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99DB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645D5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D5648"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4C3B7D0" w14:textId="77777777" w:rsidR="00AF2962" w:rsidRPr="00232036" w:rsidRDefault="00AF2962" w:rsidP="006803D0">
            <w:pPr>
              <w:jc w:val="center"/>
              <w:rPr>
                <w:rFonts w:ascii="Arial" w:hAnsi="Arial" w:cs="Arial"/>
                <w:sz w:val="18"/>
                <w:szCs w:val="18"/>
              </w:rPr>
            </w:pPr>
          </w:p>
        </w:tc>
      </w:tr>
      <w:tr w:rsidR="00AF2962" w:rsidRPr="00232036" w14:paraId="506BAF4C"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04E060A6"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2EE87B6D"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7D3C42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184DC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96BB32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C61C9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44C49F"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37DED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6C4768"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FC12D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6B5C1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B95E4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62792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CFE8D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23BDF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3AB7D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ABA58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F9C72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A8D0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49E0CED5" w14:textId="77777777" w:rsidR="00AF2962" w:rsidRPr="00232036" w:rsidRDefault="00AF2962" w:rsidP="006803D0">
            <w:pPr>
              <w:jc w:val="center"/>
              <w:rPr>
                <w:rFonts w:ascii="Arial" w:hAnsi="Arial" w:cs="Arial"/>
                <w:sz w:val="18"/>
                <w:szCs w:val="18"/>
              </w:rPr>
            </w:pPr>
          </w:p>
        </w:tc>
      </w:tr>
      <w:tr w:rsidR="00AF2962" w:rsidRPr="00232036" w14:paraId="1793A680"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4E30E25B"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CA_n3A-n257A</w:t>
            </w:r>
          </w:p>
        </w:tc>
        <w:tc>
          <w:tcPr>
            <w:tcW w:w="1980" w:type="dxa"/>
            <w:vMerge w:val="restart"/>
            <w:tcBorders>
              <w:top w:val="single" w:sz="4" w:space="0" w:color="auto"/>
              <w:left w:val="single" w:sz="4" w:space="0" w:color="auto"/>
              <w:right w:val="single" w:sz="4" w:space="0" w:color="auto"/>
            </w:tcBorders>
            <w:vAlign w:val="center"/>
          </w:tcPr>
          <w:p w14:paraId="44689E8A"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CA_n3A-n257A</w:t>
            </w:r>
          </w:p>
        </w:tc>
        <w:tc>
          <w:tcPr>
            <w:tcW w:w="746" w:type="dxa"/>
            <w:vMerge w:val="restart"/>
            <w:tcBorders>
              <w:top w:val="single" w:sz="4" w:space="0" w:color="auto"/>
              <w:left w:val="single" w:sz="4" w:space="0" w:color="auto"/>
              <w:right w:val="single" w:sz="4" w:space="0" w:color="auto"/>
            </w:tcBorders>
            <w:vAlign w:val="center"/>
          </w:tcPr>
          <w:p w14:paraId="7C96FA0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n3</w:t>
            </w:r>
          </w:p>
        </w:tc>
        <w:tc>
          <w:tcPr>
            <w:tcW w:w="667" w:type="dxa"/>
            <w:tcBorders>
              <w:top w:val="single" w:sz="4" w:space="0" w:color="auto"/>
              <w:left w:val="single" w:sz="4" w:space="0" w:color="auto"/>
              <w:bottom w:val="single" w:sz="4" w:space="0" w:color="auto"/>
              <w:right w:val="single" w:sz="4" w:space="0" w:color="auto"/>
            </w:tcBorders>
            <w:vAlign w:val="center"/>
          </w:tcPr>
          <w:p w14:paraId="4703064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5A15D2D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46B9F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9A24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B384A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545C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38D5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D2CBC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E0647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7B000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BBC08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D54A7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9782A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7B9056"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5D2D73"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A57883"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60CE3F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28709409" w14:textId="77777777" w:rsidTr="009A5134">
        <w:trPr>
          <w:trHeight w:val="125"/>
          <w:jc w:val="center"/>
        </w:trPr>
        <w:tc>
          <w:tcPr>
            <w:tcW w:w="2065" w:type="dxa"/>
            <w:vMerge/>
            <w:tcBorders>
              <w:left w:val="single" w:sz="4" w:space="0" w:color="auto"/>
              <w:right w:val="single" w:sz="4" w:space="0" w:color="auto"/>
            </w:tcBorders>
            <w:vAlign w:val="center"/>
          </w:tcPr>
          <w:p w14:paraId="16672F74"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F943C67"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4DDE4E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A44A1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2CBA2C3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3F231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32969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7889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057E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C84E1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67F8A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BA2E7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96C19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8C7BD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78C33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E637C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F781FF"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2FB43"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AE1B33"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F562FB1" w14:textId="77777777" w:rsidR="00AF2962" w:rsidRPr="00232036" w:rsidRDefault="00AF2962" w:rsidP="006803D0">
            <w:pPr>
              <w:jc w:val="center"/>
              <w:rPr>
                <w:rFonts w:ascii="Arial" w:hAnsi="Arial" w:cs="Arial"/>
                <w:sz w:val="18"/>
                <w:szCs w:val="18"/>
              </w:rPr>
            </w:pPr>
          </w:p>
        </w:tc>
      </w:tr>
      <w:tr w:rsidR="00AF2962" w:rsidRPr="00232036" w14:paraId="4446DB31" w14:textId="77777777" w:rsidTr="009A5134">
        <w:trPr>
          <w:trHeight w:val="125"/>
          <w:jc w:val="center"/>
        </w:trPr>
        <w:tc>
          <w:tcPr>
            <w:tcW w:w="2065" w:type="dxa"/>
            <w:vMerge/>
            <w:tcBorders>
              <w:left w:val="single" w:sz="4" w:space="0" w:color="auto"/>
              <w:right w:val="single" w:sz="4" w:space="0" w:color="auto"/>
            </w:tcBorders>
            <w:vAlign w:val="center"/>
          </w:tcPr>
          <w:p w14:paraId="01EBE521"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1C1DDE2"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569F81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5FD57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008DE04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E28CD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40F32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D4AE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EF660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2AA40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E2F62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09578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6FECC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DC39A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9BC86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64EFD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52CB33"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4A3C2B"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F312E4"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328836F" w14:textId="77777777" w:rsidR="00AF2962" w:rsidRPr="00232036" w:rsidRDefault="00AF2962" w:rsidP="006803D0">
            <w:pPr>
              <w:jc w:val="center"/>
              <w:rPr>
                <w:rFonts w:ascii="Arial" w:hAnsi="Arial" w:cs="Arial"/>
                <w:sz w:val="18"/>
                <w:szCs w:val="18"/>
              </w:rPr>
            </w:pPr>
          </w:p>
        </w:tc>
      </w:tr>
      <w:tr w:rsidR="00AF2962" w:rsidRPr="00232036" w14:paraId="34C07819" w14:textId="77777777" w:rsidTr="009A5134">
        <w:trPr>
          <w:trHeight w:val="125"/>
          <w:jc w:val="center"/>
        </w:trPr>
        <w:tc>
          <w:tcPr>
            <w:tcW w:w="2065" w:type="dxa"/>
            <w:vMerge/>
            <w:tcBorders>
              <w:left w:val="single" w:sz="4" w:space="0" w:color="auto"/>
              <w:right w:val="single" w:sz="4" w:space="0" w:color="auto"/>
            </w:tcBorders>
            <w:vAlign w:val="center"/>
          </w:tcPr>
          <w:p w14:paraId="6D53C489"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1A7B587" w14:textId="77777777" w:rsidR="00AF2962" w:rsidRPr="00232036" w:rsidRDefault="00AF2962" w:rsidP="006803D0">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59EBDC5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487045A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162CE7E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C9EA7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3433F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B9692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05189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8D8E5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9A2A2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50A4E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D3710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A5344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D43E5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69988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0D60F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DA91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5D9F04"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EAA425C" w14:textId="77777777" w:rsidR="00AF2962" w:rsidRPr="00232036" w:rsidRDefault="00AF2962" w:rsidP="006803D0">
            <w:pPr>
              <w:jc w:val="center"/>
              <w:rPr>
                <w:rFonts w:ascii="Arial" w:hAnsi="Arial" w:cs="Arial"/>
                <w:sz w:val="18"/>
                <w:szCs w:val="18"/>
              </w:rPr>
            </w:pPr>
          </w:p>
        </w:tc>
      </w:tr>
      <w:tr w:rsidR="00AF2962" w:rsidRPr="00232036" w14:paraId="6B088652"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56CC2528"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0BA53B5"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72A415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19605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47931E7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03875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6B76C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B8CBC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6E1ABB"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0473C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DAEFF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34999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F42A6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0BFD1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F8905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C6AD5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F53BA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FF177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506B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594FF21F" w14:textId="77777777" w:rsidR="00AF2962" w:rsidRPr="00232036" w:rsidRDefault="00AF2962" w:rsidP="006803D0">
            <w:pPr>
              <w:jc w:val="center"/>
              <w:rPr>
                <w:rFonts w:ascii="Arial" w:hAnsi="Arial" w:cs="Arial"/>
                <w:sz w:val="18"/>
                <w:szCs w:val="18"/>
              </w:rPr>
            </w:pPr>
          </w:p>
        </w:tc>
      </w:tr>
      <w:tr w:rsidR="00AF2962" w:rsidRPr="00232036" w14:paraId="613D35F0"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4115E9AE"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CA_n3A-n257D</w:t>
            </w:r>
          </w:p>
        </w:tc>
        <w:tc>
          <w:tcPr>
            <w:tcW w:w="1980" w:type="dxa"/>
            <w:vMerge w:val="restart"/>
            <w:tcBorders>
              <w:top w:val="single" w:sz="4" w:space="0" w:color="auto"/>
              <w:left w:val="single" w:sz="4" w:space="0" w:color="auto"/>
              <w:right w:val="single" w:sz="4" w:space="0" w:color="auto"/>
            </w:tcBorders>
            <w:vAlign w:val="center"/>
          </w:tcPr>
          <w:p w14:paraId="00B295A7"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CA_n3A-n257A, CA_n3A-n257D</w:t>
            </w:r>
          </w:p>
        </w:tc>
        <w:tc>
          <w:tcPr>
            <w:tcW w:w="746" w:type="dxa"/>
            <w:vMerge w:val="restart"/>
            <w:tcBorders>
              <w:top w:val="single" w:sz="4" w:space="0" w:color="auto"/>
              <w:left w:val="single" w:sz="4" w:space="0" w:color="auto"/>
              <w:right w:val="single" w:sz="4" w:space="0" w:color="auto"/>
            </w:tcBorders>
            <w:vAlign w:val="center"/>
          </w:tcPr>
          <w:p w14:paraId="5E23C82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n3</w:t>
            </w:r>
          </w:p>
        </w:tc>
        <w:tc>
          <w:tcPr>
            <w:tcW w:w="667" w:type="dxa"/>
            <w:tcBorders>
              <w:top w:val="single" w:sz="4" w:space="0" w:color="auto"/>
              <w:left w:val="single" w:sz="4" w:space="0" w:color="auto"/>
              <w:bottom w:val="single" w:sz="4" w:space="0" w:color="auto"/>
              <w:right w:val="single" w:sz="4" w:space="0" w:color="auto"/>
            </w:tcBorders>
            <w:vAlign w:val="center"/>
          </w:tcPr>
          <w:p w14:paraId="1DC3ACD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76CA530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E0F43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068BD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2ED1F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394F3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1A99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F38B7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3A92B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1AAC8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59862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7CF24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6701F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C2D304"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263771"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29AE9C"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A1C783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0F4C03E8" w14:textId="77777777" w:rsidTr="009A5134">
        <w:trPr>
          <w:trHeight w:val="125"/>
          <w:jc w:val="center"/>
        </w:trPr>
        <w:tc>
          <w:tcPr>
            <w:tcW w:w="2065" w:type="dxa"/>
            <w:vMerge/>
            <w:tcBorders>
              <w:left w:val="single" w:sz="4" w:space="0" w:color="auto"/>
              <w:right w:val="single" w:sz="4" w:space="0" w:color="auto"/>
            </w:tcBorders>
            <w:vAlign w:val="center"/>
          </w:tcPr>
          <w:p w14:paraId="044B3579"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44F0B0B"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76785A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7F3DA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016CC50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CF481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0DEDE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BAD4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E33CC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FA32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4277C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FA66D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46F8B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0D62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E392A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7E8C6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DE176C"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584AA"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2F6677"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C7AD50B" w14:textId="77777777" w:rsidR="00AF2962" w:rsidRPr="00232036" w:rsidRDefault="00AF2962" w:rsidP="006803D0">
            <w:pPr>
              <w:jc w:val="center"/>
              <w:rPr>
                <w:rFonts w:ascii="Arial" w:hAnsi="Arial" w:cs="Arial"/>
                <w:sz w:val="18"/>
                <w:szCs w:val="18"/>
              </w:rPr>
            </w:pPr>
          </w:p>
        </w:tc>
      </w:tr>
      <w:tr w:rsidR="00AF2962" w:rsidRPr="00232036" w14:paraId="5CFEEDFF" w14:textId="77777777" w:rsidTr="009A5134">
        <w:trPr>
          <w:trHeight w:val="125"/>
          <w:jc w:val="center"/>
        </w:trPr>
        <w:tc>
          <w:tcPr>
            <w:tcW w:w="2065" w:type="dxa"/>
            <w:vMerge/>
            <w:tcBorders>
              <w:left w:val="single" w:sz="4" w:space="0" w:color="auto"/>
              <w:right w:val="single" w:sz="4" w:space="0" w:color="auto"/>
            </w:tcBorders>
            <w:vAlign w:val="center"/>
          </w:tcPr>
          <w:p w14:paraId="723E86F6"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3CC8799"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87AD8B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D8C00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254C3E7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0608B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A37D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8E073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B741B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0CB9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6E5B7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B772F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34BC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3F9C9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6616D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87A18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4CAD74"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A72D2F"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7D2915"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39DEFA3" w14:textId="77777777" w:rsidR="00AF2962" w:rsidRPr="00232036" w:rsidRDefault="00AF2962" w:rsidP="006803D0">
            <w:pPr>
              <w:jc w:val="center"/>
              <w:rPr>
                <w:rFonts w:ascii="Arial" w:hAnsi="Arial" w:cs="Arial"/>
                <w:sz w:val="18"/>
                <w:szCs w:val="18"/>
              </w:rPr>
            </w:pPr>
          </w:p>
        </w:tc>
      </w:tr>
      <w:tr w:rsidR="00AF2962" w:rsidRPr="00232036" w14:paraId="0384AFCD" w14:textId="77777777" w:rsidTr="009A5134">
        <w:trPr>
          <w:trHeight w:val="125"/>
          <w:jc w:val="center"/>
        </w:trPr>
        <w:tc>
          <w:tcPr>
            <w:tcW w:w="2065" w:type="dxa"/>
            <w:vMerge/>
            <w:tcBorders>
              <w:left w:val="single" w:sz="4" w:space="0" w:color="auto"/>
              <w:right w:val="single" w:sz="4" w:space="0" w:color="auto"/>
            </w:tcBorders>
            <w:vAlign w:val="center"/>
          </w:tcPr>
          <w:p w14:paraId="3AFD28CD"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D132029"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1C576A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F65892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454BAEFB" w14:textId="77777777" w:rsidR="00AF2962" w:rsidRPr="00232036" w:rsidRDefault="00AF2962" w:rsidP="006803D0">
            <w:pPr>
              <w:jc w:val="center"/>
              <w:rPr>
                <w:rFonts w:ascii="Arial" w:hAnsi="Arial" w:cs="Arial"/>
                <w:sz w:val="18"/>
                <w:szCs w:val="18"/>
              </w:rPr>
            </w:pPr>
          </w:p>
        </w:tc>
      </w:tr>
      <w:tr w:rsidR="00AF2962" w:rsidRPr="00232036" w14:paraId="1EAE1528"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1458EC12"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lastRenderedPageBreak/>
              <w:t>CA_n3A-n257G</w:t>
            </w:r>
          </w:p>
        </w:tc>
        <w:tc>
          <w:tcPr>
            <w:tcW w:w="1980" w:type="dxa"/>
            <w:vMerge w:val="restart"/>
            <w:tcBorders>
              <w:top w:val="single" w:sz="4" w:space="0" w:color="auto"/>
              <w:left w:val="single" w:sz="4" w:space="0" w:color="auto"/>
              <w:right w:val="single" w:sz="4" w:space="0" w:color="auto"/>
            </w:tcBorders>
            <w:vAlign w:val="center"/>
          </w:tcPr>
          <w:p w14:paraId="3265228A"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CA_n3A-n257A, CA_n3A-n257G</w:t>
            </w:r>
          </w:p>
        </w:tc>
        <w:tc>
          <w:tcPr>
            <w:tcW w:w="746" w:type="dxa"/>
            <w:vMerge w:val="restart"/>
            <w:tcBorders>
              <w:top w:val="single" w:sz="4" w:space="0" w:color="auto"/>
              <w:left w:val="single" w:sz="4" w:space="0" w:color="auto"/>
              <w:right w:val="single" w:sz="4" w:space="0" w:color="auto"/>
            </w:tcBorders>
            <w:vAlign w:val="center"/>
          </w:tcPr>
          <w:p w14:paraId="6CEAE43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n3</w:t>
            </w:r>
          </w:p>
        </w:tc>
        <w:tc>
          <w:tcPr>
            <w:tcW w:w="667" w:type="dxa"/>
            <w:tcBorders>
              <w:top w:val="single" w:sz="4" w:space="0" w:color="auto"/>
              <w:left w:val="single" w:sz="4" w:space="0" w:color="auto"/>
              <w:bottom w:val="single" w:sz="4" w:space="0" w:color="auto"/>
              <w:right w:val="single" w:sz="4" w:space="0" w:color="auto"/>
            </w:tcBorders>
            <w:vAlign w:val="center"/>
          </w:tcPr>
          <w:p w14:paraId="0A421B4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51C371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7A938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7B370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FBDBB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528EE3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E46D19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E3C7D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75E39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A7D31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5A1A0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A493D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C8AC7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8E549D"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B50C1CF"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27F392"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BB80BE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022FCD95" w14:textId="77777777" w:rsidTr="009A5134">
        <w:trPr>
          <w:trHeight w:val="125"/>
          <w:jc w:val="center"/>
        </w:trPr>
        <w:tc>
          <w:tcPr>
            <w:tcW w:w="2065" w:type="dxa"/>
            <w:vMerge/>
            <w:tcBorders>
              <w:left w:val="single" w:sz="4" w:space="0" w:color="auto"/>
              <w:right w:val="single" w:sz="4" w:space="0" w:color="auto"/>
            </w:tcBorders>
            <w:vAlign w:val="center"/>
          </w:tcPr>
          <w:p w14:paraId="176E70C2"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2E8720F"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A6C6A0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2CCB2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D79F5D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D8800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B3BD5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3B30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1A820A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9F8C1D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30419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150654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4AAD4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5B3F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35CF4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D5E2B7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0B554B6"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77F88AE"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AB6EC1"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5C4990A" w14:textId="77777777" w:rsidR="00AF2962" w:rsidRPr="00232036" w:rsidRDefault="00AF2962" w:rsidP="006803D0">
            <w:pPr>
              <w:jc w:val="center"/>
              <w:rPr>
                <w:rFonts w:ascii="Arial" w:hAnsi="Arial" w:cs="Arial"/>
                <w:sz w:val="18"/>
                <w:szCs w:val="18"/>
              </w:rPr>
            </w:pPr>
          </w:p>
        </w:tc>
      </w:tr>
      <w:tr w:rsidR="00AF2962" w:rsidRPr="00232036" w14:paraId="23A0C06E" w14:textId="77777777" w:rsidTr="009A5134">
        <w:trPr>
          <w:trHeight w:val="125"/>
          <w:jc w:val="center"/>
        </w:trPr>
        <w:tc>
          <w:tcPr>
            <w:tcW w:w="2065" w:type="dxa"/>
            <w:vMerge/>
            <w:tcBorders>
              <w:left w:val="single" w:sz="4" w:space="0" w:color="auto"/>
              <w:right w:val="single" w:sz="4" w:space="0" w:color="auto"/>
            </w:tcBorders>
            <w:vAlign w:val="center"/>
          </w:tcPr>
          <w:p w14:paraId="7EEE8266"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F0D88E2"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548FA0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ACB3A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B75416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B9CB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97A8E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37043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3A8FC6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4E8007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67AC0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3F62A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B99AC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72CD6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3DF85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76C6C2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7F0D5C"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6304470"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BE3123"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F6FEB40" w14:textId="77777777" w:rsidR="00AF2962" w:rsidRPr="00232036" w:rsidRDefault="00AF2962" w:rsidP="006803D0">
            <w:pPr>
              <w:jc w:val="center"/>
              <w:rPr>
                <w:rFonts w:ascii="Arial" w:hAnsi="Arial" w:cs="Arial"/>
                <w:sz w:val="18"/>
                <w:szCs w:val="18"/>
              </w:rPr>
            </w:pPr>
          </w:p>
        </w:tc>
      </w:tr>
      <w:tr w:rsidR="00AF2962" w:rsidRPr="00232036" w14:paraId="439C2A36" w14:textId="77777777" w:rsidTr="009A5134">
        <w:trPr>
          <w:trHeight w:val="125"/>
          <w:jc w:val="center"/>
        </w:trPr>
        <w:tc>
          <w:tcPr>
            <w:tcW w:w="2065" w:type="dxa"/>
            <w:vMerge/>
            <w:tcBorders>
              <w:left w:val="single" w:sz="4" w:space="0" w:color="auto"/>
              <w:right w:val="single" w:sz="4" w:space="0" w:color="auto"/>
            </w:tcBorders>
            <w:vAlign w:val="center"/>
          </w:tcPr>
          <w:p w14:paraId="69030F0E"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56576C9"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108AC9A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7679E5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CA_n257G</w:t>
            </w:r>
          </w:p>
        </w:tc>
        <w:tc>
          <w:tcPr>
            <w:tcW w:w="749" w:type="dxa"/>
            <w:vMerge/>
            <w:tcBorders>
              <w:left w:val="single" w:sz="4" w:space="0" w:color="auto"/>
              <w:right w:val="single" w:sz="4" w:space="0" w:color="auto"/>
            </w:tcBorders>
            <w:vAlign w:val="center"/>
          </w:tcPr>
          <w:p w14:paraId="1D32DEDB" w14:textId="77777777" w:rsidR="00AF2962" w:rsidRPr="00232036" w:rsidRDefault="00AF2962" w:rsidP="006803D0">
            <w:pPr>
              <w:jc w:val="center"/>
              <w:rPr>
                <w:rFonts w:ascii="Arial" w:hAnsi="Arial" w:cs="Arial"/>
                <w:sz w:val="18"/>
                <w:szCs w:val="18"/>
              </w:rPr>
            </w:pPr>
          </w:p>
        </w:tc>
      </w:tr>
      <w:tr w:rsidR="00AF2962" w:rsidRPr="00232036" w14:paraId="4074D00F"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590C2B5D"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CA_n3A-n257H</w:t>
            </w:r>
          </w:p>
        </w:tc>
        <w:tc>
          <w:tcPr>
            <w:tcW w:w="1980" w:type="dxa"/>
            <w:vMerge w:val="restart"/>
            <w:tcBorders>
              <w:top w:val="single" w:sz="4" w:space="0" w:color="auto"/>
              <w:left w:val="single" w:sz="4" w:space="0" w:color="auto"/>
              <w:right w:val="single" w:sz="4" w:space="0" w:color="auto"/>
            </w:tcBorders>
            <w:vAlign w:val="center"/>
          </w:tcPr>
          <w:p w14:paraId="42E86F25"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CA_n3A-n257A, CA_n3A-n257G, CA_n3A-n257H</w:t>
            </w:r>
          </w:p>
        </w:tc>
        <w:tc>
          <w:tcPr>
            <w:tcW w:w="746" w:type="dxa"/>
            <w:vMerge w:val="restart"/>
            <w:tcBorders>
              <w:top w:val="single" w:sz="4" w:space="0" w:color="auto"/>
              <w:left w:val="single" w:sz="4" w:space="0" w:color="auto"/>
              <w:right w:val="single" w:sz="4" w:space="0" w:color="auto"/>
            </w:tcBorders>
            <w:vAlign w:val="center"/>
          </w:tcPr>
          <w:p w14:paraId="69FCA88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n3</w:t>
            </w:r>
          </w:p>
        </w:tc>
        <w:tc>
          <w:tcPr>
            <w:tcW w:w="667" w:type="dxa"/>
            <w:tcBorders>
              <w:top w:val="single" w:sz="4" w:space="0" w:color="auto"/>
              <w:left w:val="single" w:sz="4" w:space="0" w:color="auto"/>
              <w:bottom w:val="single" w:sz="4" w:space="0" w:color="auto"/>
              <w:right w:val="single" w:sz="4" w:space="0" w:color="auto"/>
            </w:tcBorders>
            <w:vAlign w:val="center"/>
          </w:tcPr>
          <w:p w14:paraId="1CDACEF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143885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D34A6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B0DF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B48D4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19DE6D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1ADA97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4AE82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AB95F7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91713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B1976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09783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55F29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4809BB"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AAA2F56"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6DF5E"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D13ECE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0D651FEF" w14:textId="77777777" w:rsidTr="009A5134">
        <w:trPr>
          <w:trHeight w:val="125"/>
          <w:jc w:val="center"/>
        </w:trPr>
        <w:tc>
          <w:tcPr>
            <w:tcW w:w="2065" w:type="dxa"/>
            <w:vMerge/>
            <w:tcBorders>
              <w:left w:val="single" w:sz="4" w:space="0" w:color="auto"/>
              <w:right w:val="single" w:sz="4" w:space="0" w:color="auto"/>
            </w:tcBorders>
            <w:vAlign w:val="center"/>
          </w:tcPr>
          <w:p w14:paraId="5C5E9D60"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4C8421E"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19D555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E089C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013867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1983E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E5941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6F6DD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4D63E2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A1C397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53A0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2040C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615C5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207E3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96497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8D130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C1FC13E"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454F3A"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D2689"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4BC0DAB" w14:textId="77777777" w:rsidR="00AF2962" w:rsidRPr="00232036" w:rsidRDefault="00AF2962" w:rsidP="006803D0">
            <w:pPr>
              <w:jc w:val="center"/>
              <w:rPr>
                <w:rFonts w:ascii="Arial" w:hAnsi="Arial" w:cs="Arial"/>
                <w:sz w:val="18"/>
                <w:szCs w:val="18"/>
              </w:rPr>
            </w:pPr>
          </w:p>
        </w:tc>
      </w:tr>
      <w:tr w:rsidR="00AF2962" w:rsidRPr="00232036" w14:paraId="3C2295A6" w14:textId="77777777" w:rsidTr="009A5134">
        <w:trPr>
          <w:trHeight w:val="125"/>
          <w:jc w:val="center"/>
        </w:trPr>
        <w:tc>
          <w:tcPr>
            <w:tcW w:w="2065" w:type="dxa"/>
            <w:vMerge/>
            <w:tcBorders>
              <w:left w:val="single" w:sz="4" w:space="0" w:color="auto"/>
              <w:right w:val="single" w:sz="4" w:space="0" w:color="auto"/>
            </w:tcBorders>
            <w:vAlign w:val="center"/>
          </w:tcPr>
          <w:p w14:paraId="7B86B9E2"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A961DCA"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C01D6F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A113C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77FB25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E9D50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D449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5CCAF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3E3407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02D142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6B373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314BE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390B5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42A0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7DDF5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EE8D8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B894B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2D0E8F"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946FFF"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99960C7" w14:textId="77777777" w:rsidR="00AF2962" w:rsidRPr="00232036" w:rsidRDefault="00AF2962" w:rsidP="006803D0">
            <w:pPr>
              <w:jc w:val="center"/>
              <w:rPr>
                <w:rFonts w:ascii="Arial" w:hAnsi="Arial" w:cs="Arial"/>
                <w:sz w:val="18"/>
                <w:szCs w:val="18"/>
              </w:rPr>
            </w:pPr>
          </w:p>
        </w:tc>
      </w:tr>
      <w:tr w:rsidR="00AF2962" w:rsidRPr="00232036" w14:paraId="004A1514" w14:textId="77777777" w:rsidTr="009A5134">
        <w:trPr>
          <w:trHeight w:val="125"/>
          <w:jc w:val="center"/>
        </w:trPr>
        <w:tc>
          <w:tcPr>
            <w:tcW w:w="2065" w:type="dxa"/>
            <w:vMerge/>
            <w:tcBorders>
              <w:left w:val="single" w:sz="4" w:space="0" w:color="auto"/>
              <w:right w:val="single" w:sz="4" w:space="0" w:color="auto"/>
            </w:tcBorders>
            <w:vAlign w:val="center"/>
          </w:tcPr>
          <w:p w14:paraId="15D3D59A"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AB635AE"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3B36520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DF53C6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CA_n257H</w:t>
            </w:r>
          </w:p>
        </w:tc>
        <w:tc>
          <w:tcPr>
            <w:tcW w:w="749" w:type="dxa"/>
            <w:vMerge/>
            <w:tcBorders>
              <w:left w:val="single" w:sz="4" w:space="0" w:color="auto"/>
              <w:right w:val="single" w:sz="4" w:space="0" w:color="auto"/>
            </w:tcBorders>
            <w:vAlign w:val="center"/>
          </w:tcPr>
          <w:p w14:paraId="341AB979" w14:textId="77777777" w:rsidR="00AF2962" w:rsidRPr="00232036" w:rsidRDefault="00AF2962" w:rsidP="006803D0">
            <w:pPr>
              <w:jc w:val="center"/>
              <w:rPr>
                <w:rFonts w:ascii="Arial" w:hAnsi="Arial" w:cs="Arial"/>
                <w:sz w:val="18"/>
                <w:szCs w:val="18"/>
              </w:rPr>
            </w:pPr>
          </w:p>
        </w:tc>
      </w:tr>
      <w:tr w:rsidR="00AF2962" w:rsidRPr="00232036" w14:paraId="1C771473"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51743A2"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CA_n3A-n257I</w:t>
            </w:r>
          </w:p>
        </w:tc>
        <w:tc>
          <w:tcPr>
            <w:tcW w:w="1980" w:type="dxa"/>
            <w:vMerge w:val="restart"/>
            <w:tcBorders>
              <w:top w:val="single" w:sz="4" w:space="0" w:color="auto"/>
              <w:left w:val="single" w:sz="4" w:space="0" w:color="auto"/>
              <w:right w:val="single" w:sz="4" w:space="0" w:color="auto"/>
            </w:tcBorders>
            <w:vAlign w:val="center"/>
          </w:tcPr>
          <w:p w14:paraId="588A6D80"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CA_n3A-n257A, CA_n3A-n257G, CA_n3A-n257H, CA_n3A-n257I</w:t>
            </w:r>
          </w:p>
        </w:tc>
        <w:tc>
          <w:tcPr>
            <w:tcW w:w="746" w:type="dxa"/>
            <w:vMerge w:val="restart"/>
            <w:tcBorders>
              <w:top w:val="single" w:sz="4" w:space="0" w:color="auto"/>
              <w:left w:val="single" w:sz="4" w:space="0" w:color="auto"/>
              <w:right w:val="single" w:sz="4" w:space="0" w:color="auto"/>
            </w:tcBorders>
            <w:vAlign w:val="center"/>
          </w:tcPr>
          <w:p w14:paraId="5197B2F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n3</w:t>
            </w:r>
          </w:p>
        </w:tc>
        <w:tc>
          <w:tcPr>
            <w:tcW w:w="667" w:type="dxa"/>
            <w:tcBorders>
              <w:top w:val="single" w:sz="4" w:space="0" w:color="auto"/>
              <w:left w:val="single" w:sz="4" w:space="0" w:color="auto"/>
              <w:bottom w:val="single" w:sz="4" w:space="0" w:color="auto"/>
              <w:right w:val="single" w:sz="4" w:space="0" w:color="auto"/>
            </w:tcBorders>
            <w:vAlign w:val="center"/>
          </w:tcPr>
          <w:p w14:paraId="43B8D9E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58BA97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F1F9F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EBB7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9A1B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8FD9DC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49AD36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ACF6D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086DA4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70511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E30EB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B90B0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E9D9E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582C48"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0A7B20D"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668C25"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51B1EB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15CD81F5" w14:textId="77777777" w:rsidTr="009A5134">
        <w:trPr>
          <w:trHeight w:val="125"/>
          <w:jc w:val="center"/>
        </w:trPr>
        <w:tc>
          <w:tcPr>
            <w:tcW w:w="2065" w:type="dxa"/>
            <w:vMerge/>
            <w:tcBorders>
              <w:left w:val="single" w:sz="4" w:space="0" w:color="auto"/>
              <w:right w:val="single" w:sz="4" w:space="0" w:color="auto"/>
            </w:tcBorders>
            <w:vAlign w:val="center"/>
          </w:tcPr>
          <w:p w14:paraId="1F5846D0"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8A15489"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034BD6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51C8C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690E11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17692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9361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0D3F1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F3A1F5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3CFFE4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59D45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A32CC9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F9A4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2EF62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A5236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04B46D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E86CBB"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9A0339B"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E871DC"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D64F9BD" w14:textId="77777777" w:rsidR="00AF2962" w:rsidRPr="00232036" w:rsidRDefault="00AF2962" w:rsidP="006803D0">
            <w:pPr>
              <w:jc w:val="center"/>
              <w:rPr>
                <w:rFonts w:ascii="Arial" w:hAnsi="Arial" w:cs="Arial"/>
                <w:sz w:val="18"/>
                <w:szCs w:val="18"/>
              </w:rPr>
            </w:pPr>
          </w:p>
        </w:tc>
      </w:tr>
      <w:tr w:rsidR="00AF2962" w:rsidRPr="00232036" w14:paraId="65745553" w14:textId="77777777" w:rsidTr="009A5134">
        <w:trPr>
          <w:trHeight w:val="125"/>
          <w:jc w:val="center"/>
        </w:trPr>
        <w:tc>
          <w:tcPr>
            <w:tcW w:w="2065" w:type="dxa"/>
            <w:vMerge/>
            <w:tcBorders>
              <w:left w:val="single" w:sz="4" w:space="0" w:color="auto"/>
              <w:right w:val="single" w:sz="4" w:space="0" w:color="auto"/>
            </w:tcBorders>
            <w:vAlign w:val="center"/>
          </w:tcPr>
          <w:p w14:paraId="07FF539F"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937B667"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95D7DB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AD79D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42870E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7FCCB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DD8C4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5B6D0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372EC0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AD5A8C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7B04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F28E9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55789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013AF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3FC8F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0E285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22D6AE4"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6A80E6"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DFC9C0"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F4BAE8F" w14:textId="77777777" w:rsidR="00AF2962" w:rsidRPr="00232036" w:rsidRDefault="00AF2962" w:rsidP="006803D0">
            <w:pPr>
              <w:jc w:val="center"/>
              <w:rPr>
                <w:rFonts w:ascii="Arial" w:hAnsi="Arial" w:cs="Arial"/>
                <w:sz w:val="18"/>
                <w:szCs w:val="18"/>
              </w:rPr>
            </w:pPr>
          </w:p>
        </w:tc>
      </w:tr>
      <w:tr w:rsidR="00AF2962" w:rsidRPr="00232036" w14:paraId="6C941D90" w14:textId="77777777" w:rsidTr="009A5134">
        <w:trPr>
          <w:trHeight w:val="125"/>
          <w:jc w:val="center"/>
        </w:trPr>
        <w:tc>
          <w:tcPr>
            <w:tcW w:w="2065" w:type="dxa"/>
            <w:vMerge/>
            <w:tcBorders>
              <w:left w:val="single" w:sz="4" w:space="0" w:color="auto"/>
              <w:right w:val="single" w:sz="4" w:space="0" w:color="auto"/>
            </w:tcBorders>
            <w:vAlign w:val="center"/>
          </w:tcPr>
          <w:p w14:paraId="3AFA45E4"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E581585"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43E530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04FB5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CA_n257I</w:t>
            </w:r>
          </w:p>
        </w:tc>
        <w:tc>
          <w:tcPr>
            <w:tcW w:w="749" w:type="dxa"/>
            <w:vMerge/>
            <w:tcBorders>
              <w:left w:val="single" w:sz="4" w:space="0" w:color="auto"/>
              <w:right w:val="single" w:sz="4" w:space="0" w:color="auto"/>
            </w:tcBorders>
            <w:vAlign w:val="center"/>
          </w:tcPr>
          <w:p w14:paraId="682B9F88" w14:textId="77777777" w:rsidR="00AF2962" w:rsidRPr="00232036" w:rsidRDefault="00AF2962" w:rsidP="006803D0">
            <w:pPr>
              <w:jc w:val="center"/>
              <w:rPr>
                <w:rFonts w:ascii="Arial" w:hAnsi="Arial" w:cs="Arial"/>
                <w:sz w:val="18"/>
                <w:szCs w:val="18"/>
              </w:rPr>
            </w:pPr>
          </w:p>
        </w:tc>
      </w:tr>
      <w:tr w:rsidR="00AF2962" w:rsidRPr="00232036" w14:paraId="20F995FD"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093F1281"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tc>
        <w:tc>
          <w:tcPr>
            <w:tcW w:w="1980" w:type="dxa"/>
            <w:vMerge w:val="restart"/>
            <w:tcBorders>
              <w:top w:val="single" w:sz="4" w:space="0" w:color="auto"/>
              <w:left w:val="single" w:sz="4" w:space="0" w:color="auto"/>
              <w:right w:val="single" w:sz="4" w:space="0" w:color="auto"/>
            </w:tcBorders>
            <w:vAlign w:val="center"/>
          </w:tcPr>
          <w:p w14:paraId="53B595A3"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tc>
        <w:tc>
          <w:tcPr>
            <w:tcW w:w="746" w:type="dxa"/>
            <w:vMerge w:val="restart"/>
            <w:tcBorders>
              <w:top w:val="single" w:sz="4" w:space="0" w:color="auto"/>
              <w:left w:val="single" w:sz="4" w:space="0" w:color="auto"/>
              <w:right w:val="single" w:sz="4" w:space="0" w:color="auto"/>
            </w:tcBorders>
            <w:vAlign w:val="center"/>
          </w:tcPr>
          <w:p w14:paraId="783A5F9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7271E15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5DFD84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79ACE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EB1D3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CBC3A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B1CE7BB"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EF2CE8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E9992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A49ED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6F8B9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4B94C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827B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1381D2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0C419B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E1A8D0C"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A1AE7F"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4B00D4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20FF83F4" w14:textId="77777777" w:rsidTr="009A5134">
        <w:trPr>
          <w:trHeight w:val="125"/>
          <w:jc w:val="center"/>
        </w:trPr>
        <w:tc>
          <w:tcPr>
            <w:tcW w:w="2065" w:type="dxa"/>
            <w:vMerge/>
            <w:tcBorders>
              <w:left w:val="single" w:sz="4" w:space="0" w:color="auto"/>
              <w:right w:val="single" w:sz="4" w:space="0" w:color="auto"/>
            </w:tcBorders>
            <w:vAlign w:val="center"/>
          </w:tcPr>
          <w:p w14:paraId="21FBCBE0"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3C9165B"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46B93E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16B00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76C00F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6CF5D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1F2BB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CEEB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4BD9C4D"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21D89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7EEF8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B8ADD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F2051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BA4A7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C70AB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F3393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E7D7C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4E392C"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F43030"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EE98E29" w14:textId="77777777" w:rsidR="00AF2962" w:rsidRPr="00232036" w:rsidRDefault="00AF2962" w:rsidP="006803D0">
            <w:pPr>
              <w:jc w:val="center"/>
              <w:rPr>
                <w:rFonts w:ascii="Arial" w:hAnsi="Arial" w:cs="Arial"/>
                <w:sz w:val="18"/>
                <w:szCs w:val="18"/>
              </w:rPr>
            </w:pPr>
          </w:p>
        </w:tc>
      </w:tr>
      <w:tr w:rsidR="00AF2962" w:rsidRPr="00232036" w14:paraId="68497AA5" w14:textId="77777777" w:rsidTr="009A5134">
        <w:trPr>
          <w:trHeight w:val="125"/>
          <w:jc w:val="center"/>
        </w:trPr>
        <w:tc>
          <w:tcPr>
            <w:tcW w:w="2065" w:type="dxa"/>
            <w:vMerge/>
            <w:tcBorders>
              <w:left w:val="single" w:sz="4" w:space="0" w:color="auto"/>
              <w:right w:val="single" w:sz="4" w:space="0" w:color="auto"/>
            </w:tcBorders>
            <w:vAlign w:val="center"/>
          </w:tcPr>
          <w:p w14:paraId="0575DEF1"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5F678FA"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B8BD5D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97ED8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5802C0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252C0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16160E"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8DBF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FAA9F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657DEB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081F4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6A47F8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BCE8E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3FF31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5D4E8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9BAD4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E542548"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2731D7"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AFFA85"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12A8BFE" w14:textId="77777777" w:rsidR="00AF2962" w:rsidRPr="00232036" w:rsidRDefault="00AF2962" w:rsidP="006803D0">
            <w:pPr>
              <w:jc w:val="center"/>
              <w:rPr>
                <w:rFonts w:ascii="Arial" w:hAnsi="Arial" w:cs="Arial"/>
                <w:sz w:val="18"/>
                <w:szCs w:val="18"/>
              </w:rPr>
            </w:pPr>
          </w:p>
        </w:tc>
      </w:tr>
      <w:tr w:rsidR="00AF2962" w:rsidRPr="00232036" w14:paraId="510A8D6B" w14:textId="77777777" w:rsidTr="009A5134">
        <w:trPr>
          <w:trHeight w:val="125"/>
          <w:jc w:val="center"/>
        </w:trPr>
        <w:tc>
          <w:tcPr>
            <w:tcW w:w="2065" w:type="dxa"/>
            <w:vMerge/>
            <w:tcBorders>
              <w:left w:val="single" w:sz="4" w:space="0" w:color="auto"/>
              <w:right w:val="single" w:sz="4" w:space="0" w:color="auto"/>
            </w:tcBorders>
            <w:vAlign w:val="center"/>
          </w:tcPr>
          <w:p w14:paraId="65F2F0F1"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412480F" w14:textId="77777777" w:rsidR="00AF2962" w:rsidRPr="00232036" w:rsidRDefault="00AF2962" w:rsidP="006803D0">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3C63409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6B2A6B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EB2B8F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6E803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39CFC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5645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47C715"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AD4A2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032FC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4CF58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742F3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43E51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B7645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A921D8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84806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03FC1C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F8FDB3"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329AE24" w14:textId="77777777" w:rsidR="00AF2962" w:rsidRPr="00232036" w:rsidRDefault="00AF2962" w:rsidP="006803D0">
            <w:pPr>
              <w:jc w:val="center"/>
              <w:rPr>
                <w:rFonts w:ascii="Arial" w:hAnsi="Arial" w:cs="Arial"/>
                <w:sz w:val="18"/>
                <w:szCs w:val="18"/>
              </w:rPr>
            </w:pPr>
          </w:p>
        </w:tc>
      </w:tr>
      <w:tr w:rsidR="00AF2962" w:rsidRPr="00232036" w14:paraId="0E8BCDB0"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1CE022C1"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DA21AA2"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EE48E7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3B693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2F403CF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6FD5B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662B8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A11C1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CC022E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207015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C9F8E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5FBC6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CA674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E99FD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A5845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3D224B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FD8568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97C5A2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9B4D3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5AEE99B6" w14:textId="77777777" w:rsidR="00AF2962" w:rsidRPr="00232036" w:rsidRDefault="00AF2962" w:rsidP="006803D0">
            <w:pPr>
              <w:jc w:val="center"/>
              <w:rPr>
                <w:rFonts w:ascii="Arial" w:hAnsi="Arial" w:cs="Arial"/>
                <w:sz w:val="18"/>
                <w:szCs w:val="18"/>
              </w:rPr>
            </w:pPr>
          </w:p>
        </w:tc>
      </w:tr>
      <w:tr w:rsidR="00AF2962" w:rsidRPr="00232036" w14:paraId="2A9C702E"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245E8200"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CA_n5A-n260(2A)</w:t>
            </w:r>
          </w:p>
        </w:tc>
        <w:tc>
          <w:tcPr>
            <w:tcW w:w="1980" w:type="dxa"/>
            <w:vMerge w:val="restart"/>
            <w:tcBorders>
              <w:top w:val="single" w:sz="4" w:space="0" w:color="auto"/>
              <w:left w:val="single" w:sz="4" w:space="0" w:color="auto"/>
              <w:right w:val="single" w:sz="4" w:space="0" w:color="auto"/>
            </w:tcBorders>
            <w:vAlign w:val="center"/>
          </w:tcPr>
          <w:p w14:paraId="58AE0228"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tc>
        <w:tc>
          <w:tcPr>
            <w:tcW w:w="746" w:type="dxa"/>
            <w:vMerge w:val="restart"/>
            <w:tcBorders>
              <w:top w:val="single" w:sz="4" w:space="0" w:color="auto"/>
              <w:left w:val="single" w:sz="4" w:space="0" w:color="auto"/>
              <w:right w:val="single" w:sz="4" w:space="0" w:color="auto"/>
            </w:tcBorders>
            <w:vAlign w:val="center"/>
          </w:tcPr>
          <w:p w14:paraId="26958F4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52A73D7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74EEA6F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87772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2893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663A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EAA3E15"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41C96D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D4005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1DC69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58AFE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600B7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A51EC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999F7B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C09E90"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8FE2E9"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0F45E"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0AB670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325DFCDE" w14:textId="77777777" w:rsidTr="009A5134">
        <w:trPr>
          <w:trHeight w:val="125"/>
          <w:jc w:val="center"/>
        </w:trPr>
        <w:tc>
          <w:tcPr>
            <w:tcW w:w="2065" w:type="dxa"/>
            <w:vMerge/>
            <w:tcBorders>
              <w:left w:val="single" w:sz="4" w:space="0" w:color="auto"/>
              <w:right w:val="single" w:sz="4" w:space="0" w:color="auto"/>
            </w:tcBorders>
            <w:vAlign w:val="center"/>
          </w:tcPr>
          <w:p w14:paraId="4E88591F"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FCFCDE1"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21A25D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2AF25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AA0AF4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711A4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0AC63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631D1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06112E4"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71E8C7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00AB8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C1D14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87871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552F9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10090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37227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320FAB"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C8FBDD5"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725C62"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B4F0ACB" w14:textId="77777777" w:rsidR="00AF2962" w:rsidRPr="00232036" w:rsidRDefault="00AF2962" w:rsidP="006803D0">
            <w:pPr>
              <w:jc w:val="center"/>
              <w:rPr>
                <w:rFonts w:ascii="Arial" w:hAnsi="Arial" w:cs="Arial"/>
                <w:sz w:val="18"/>
                <w:szCs w:val="18"/>
              </w:rPr>
            </w:pPr>
          </w:p>
        </w:tc>
      </w:tr>
      <w:tr w:rsidR="00AF2962" w:rsidRPr="00232036" w14:paraId="7507E0E5" w14:textId="77777777" w:rsidTr="009A5134">
        <w:trPr>
          <w:trHeight w:val="125"/>
          <w:jc w:val="center"/>
        </w:trPr>
        <w:tc>
          <w:tcPr>
            <w:tcW w:w="2065" w:type="dxa"/>
            <w:vMerge/>
            <w:tcBorders>
              <w:left w:val="single" w:sz="4" w:space="0" w:color="auto"/>
              <w:right w:val="single" w:sz="4" w:space="0" w:color="auto"/>
            </w:tcBorders>
            <w:vAlign w:val="center"/>
          </w:tcPr>
          <w:p w14:paraId="5ABA926F"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2909899"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03AEB1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5AA6F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3C3BC4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1BB1C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7F4CE0"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B4E85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424FEF"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001671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DD442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38BB79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E597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8B2CF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49719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97E14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AB6EA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C136DE"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2A496"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750E255" w14:textId="77777777" w:rsidR="00AF2962" w:rsidRPr="00232036" w:rsidRDefault="00AF2962" w:rsidP="006803D0">
            <w:pPr>
              <w:jc w:val="center"/>
              <w:rPr>
                <w:rFonts w:ascii="Arial" w:hAnsi="Arial" w:cs="Arial"/>
                <w:sz w:val="18"/>
                <w:szCs w:val="18"/>
              </w:rPr>
            </w:pPr>
          </w:p>
        </w:tc>
      </w:tr>
      <w:tr w:rsidR="00AF2962" w:rsidRPr="00232036" w14:paraId="054CCAB7" w14:textId="77777777" w:rsidTr="009A5134">
        <w:trPr>
          <w:trHeight w:val="125"/>
          <w:jc w:val="center"/>
        </w:trPr>
        <w:tc>
          <w:tcPr>
            <w:tcW w:w="2065" w:type="dxa"/>
            <w:vMerge/>
            <w:tcBorders>
              <w:left w:val="single" w:sz="4" w:space="0" w:color="auto"/>
              <w:right w:val="single" w:sz="4" w:space="0" w:color="auto"/>
            </w:tcBorders>
            <w:vAlign w:val="center"/>
          </w:tcPr>
          <w:p w14:paraId="4A4BA182"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27FDCDB"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E48953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191997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CA_n260(2A)</w:t>
            </w:r>
          </w:p>
        </w:tc>
        <w:tc>
          <w:tcPr>
            <w:tcW w:w="749" w:type="dxa"/>
            <w:vMerge/>
            <w:tcBorders>
              <w:left w:val="single" w:sz="4" w:space="0" w:color="auto"/>
              <w:right w:val="single" w:sz="4" w:space="0" w:color="auto"/>
            </w:tcBorders>
            <w:vAlign w:val="center"/>
          </w:tcPr>
          <w:p w14:paraId="19B9BB22" w14:textId="77777777" w:rsidR="00AF2962" w:rsidRPr="00232036" w:rsidRDefault="00AF2962" w:rsidP="006803D0">
            <w:pPr>
              <w:jc w:val="center"/>
              <w:rPr>
                <w:rFonts w:ascii="Arial" w:hAnsi="Arial" w:cs="Arial"/>
                <w:sz w:val="18"/>
                <w:szCs w:val="18"/>
              </w:rPr>
            </w:pPr>
          </w:p>
        </w:tc>
      </w:tr>
      <w:tr w:rsidR="00AF2962" w:rsidRPr="00232036" w14:paraId="4778A5A7"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6E098D45"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lastRenderedPageBreak/>
              <w:t>CA_n5A-n260(3A)</w:t>
            </w:r>
          </w:p>
        </w:tc>
        <w:tc>
          <w:tcPr>
            <w:tcW w:w="1980" w:type="dxa"/>
            <w:vMerge w:val="restart"/>
            <w:tcBorders>
              <w:top w:val="single" w:sz="4" w:space="0" w:color="auto"/>
              <w:left w:val="single" w:sz="4" w:space="0" w:color="auto"/>
              <w:right w:val="single" w:sz="4" w:space="0" w:color="auto"/>
            </w:tcBorders>
            <w:vAlign w:val="center"/>
          </w:tcPr>
          <w:p w14:paraId="7F7D7225"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tc>
        <w:tc>
          <w:tcPr>
            <w:tcW w:w="746" w:type="dxa"/>
            <w:vMerge w:val="restart"/>
            <w:tcBorders>
              <w:top w:val="single" w:sz="4" w:space="0" w:color="auto"/>
              <w:left w:val="single" w:sz="4" w:space="0" w:color="auto"/>
              <w:right w:val="single" w:sz="4" w:space="0" w:color="auto"/>
            </w:tcBorders>
            <w:vAlign w:val="center"/>
          </w:tcPr>
          <w:p w14:paraId="0A90ECC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74D95BF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1A94D3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361C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CB481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988B2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31FC60B"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4FD4A2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339F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0A3E3F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6C704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1BA0C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F3702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2294C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B230D2"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07A74D"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AA2BF6"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06540E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5C0F31B2" w14:textId="77777777" w:rsidTr="009A5134">
        <w:trPr>
          <w:trHeight w:val="125"/>
          <w:jc w:val="center"/>
        </w:trPr>
        <w:tc>
          <w:tcPr>
            <w:tcW w:w="2065" w:type="dxa"/>
            <w:vMerge/>
            <w:tcBorders>
              <w:left w:val="single" w:sz="4" w:space="0" w:color="auto"/>
              <w:right w:val="single" w:sz="4" w:space="0" w:color="auto"/>
            </w:tcBorders>
            <w:vAlign w:val="center"/>
          </w:tcPr>
          <w:p w14:paraId="7A77E489"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487676F"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997FD5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DEE1A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F837E7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984B7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92F33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892B4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84DC8F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B2274F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EE9A3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9E684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1325D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A0605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9D716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1551D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F2815F"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59FD8A"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083DB"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0AF319E" w14:textId="77777777" w:rsidR="00AF2962" w:rsidRPr="00232036" w:rsidRDefault="00AF2962" w:rsidP="006803D0">
            <w:pPr>
              <w:jc w:val="center"/>
              <w:rPr>
                <w:rFonts w:ascii="Arial" w:hAnsi="Arial" w:cs="Arial"/>
                <w:sz w:val="18"/>
                <w:szCs w:val="18"/>
              </w:rPr>
            </w:pPr>
          </w:p>
        </w:tc>
      </w:tr>
      <w:tr w:rsidR="00AF2962" w:rsidRPr="00232036" w14:paraId="6D24A31E" w14:textId="77777777" w:rsidTr="009A5134">
        <w:trPr>
          <w:trHeight w:val="125"/>
          <w:jc w:val="center"/>
        </w:trPr>
        <w:tc>
          <w:tcPr>
            <w:tcW w:w="2065" w:type="dxa"/>
            <w:vMerge/>
            <w:tcBorders>
              <w:left w:val="single" w:sz="4" w:space="0" w:color="auto"/>
              <w:right w:val="single" w:sz="4" w:space="0" w:color="auto"/>
            </w:tcBorders>
            <w:vAlign w:val="center"/>
          </w:tcPr>
          <w:p w14:paraId="4DF25574"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4C515A2"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7DBE78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4E13A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305530B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3A625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DAEA70"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608DD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D2DA7E6"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8F110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8BFCF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73C8D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ED0D1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1CFB0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D7588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E6BAE7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4112EB9"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23A5616"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54C88"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D55BC46" w14:textId="77777777" w:rsidR="00AF2962" w:rsidRPr="00232036" w:rsidRDefault="00AF2962" w:rsidP="006803D0">
            <w:pPr>
              <w:jc w:val="center"/>
              <w:rPr>
                <w:rFonts w:ascii="Arial" w:hAnsi="Arial" w:cs="Arial"/>
                <w:sz w:val="18"/>
                <w:szCs w:val="18"/>
              </w:rPr>
            </w:pPr>
          </w:p>
        </w:tc>
      </w:tr>
      <w:tr w:rsidR="00AF2962" w:rsidRPr="00232036" w14:paraId="71BE89AC" w14:textId="77777777" w:rsidTr="009A5134">
        <w:trPr>
          <w:trHeight w:val="125"/>
          <w:jc w:val="center"/>
        </w:trPr>
        <w:tc>
          <w:tcPr>
            <w:tcW w:w="2065" w:type="dxa"/>
            <w:vMerge/>
            <w:tcBorders>
              <w:left w:val="single" w:sz="4" w:space="0" w:color="auto"/>
              <w:right w:val="single" w:sz="4" w:space="0" w:color="auto"/>
            </w:tcBorders>
            <w:vAlign w:val="center"/>
          </w:tcPr>
          <w:p w14:paraId="3192A000"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10DB44"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5EB8B38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ECCAE4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CA_n260(3A)</w:t>
            </w:r>
          </w:p>
        </w:tc>
        <w:tc>
          <w:tcPr>
            <w:tcW w:w="749" w:type="dxa"/>
            <w:vMerge/>
            <w:tcBorders>
              <w:left w:val="single" w:sz="4" w:space="0" w:color="auto"/>
              <w:right w:val="single" w:sz="4" w:space="0" w:color="auto"/>
            </w:tcBorders>
            <w:vAlign w:val="center"/>
          </w:tcPr>
          <w:p w14:paraId="3D474212" w14:textId="77777777" w:rsidR="00AF2962" w:rsidRPr="00232036" w:rsidRDefault="00AF2962" w:rsidP="006803D0">
            <w:pPr>
              <w:jc w:val="center"/>
              <w:rPr>
                <w:rFonts w:ascii="Arial" w:hAnsi="Arial" w:cs="Arial"/>
                <w:sz w:val="18"/>
                <w:szCs w:val="18"/>
              </w:rPr>
            </w:pPr>
          </w:p>
        </w:tc>
      </w:tr>
      <w:tr w:rsidR="00AF2962" w:rsidRPr="00232036" w14:paraId="7AF62E8E"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5B48339"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CA_n5A-n260(4A)</w:t>
            </w:r>
          </w:p>
        </w:tc>
        <w:tc>
          <w:tcPr>
            <w:tcW w:w="1980" w:type="dxa"/>
            <w:vMerge w:val="restart"/>
            <w:tcBorders>
              <w:top w:val="single" w:sz="4" w:space="0" w:color="auto"/>
              <w:left w:val="single" w:sz="4" w:space="0" w:color="auto"/>
              <w:right w:val="single" w:sz="4" w:space="0" w:color="auto"/>
            </w:tcBorders>
            <w:vAlign w:val="center"/>
          </w:tcPr>
          <w:p w14:paraId="691ADF5F"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tc>
        <w:tc>
          <w:tcPr>
            <w:tcW w:w="746" w:type="dxa"/>
            <w:vMerge w:val="restart"/>
            <w:tcBorders>
              <w:top w:val="single" w:sz="4" w:space="0" w:color="auto"/>
              <w:left w:val="single" w:sz="4" w:space="0" w:color="auto"/>
              <w:right w:val="single" w:sz="4" w:space="0" w:color="auto"/>
            </w:tcBorders>
            <w:vAlign w:val="center"/>
          </w:tcPr>
          <w:p w14:paraId="46F82C2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39C2E2E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487B91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D4AD4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0760C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191ED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FC108CE"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B7B937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D5F54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12FA11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44231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03B9B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F8ABC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E396C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1C8997"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D74744"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5B447"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471C09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0882D5AB" w14:textId="77777777" w:rsidTr="009A5134">
        <w:trPr>
          <w:trHeight w:val="125"/>
          <w:jc w:val="center"/>
        </w:trPr>
        <w:tc>
          <w:tcPr>
            <w:tcW w:w="2065" w:type="dxa"/>
            <w:vMerge/>
            <w:tcBorders>
              <w:left w:val="single" w:sz="4" w:space="0" w:color="auto"/>
              <w:right w:val="single" w:sz="4" w:space="0" w:color="auto"/>
            </w:tcBorders>
            <w:vAlign w:val="center"/>
          </w:tcPr>
          <w:p w14:paraId="5164E549"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6BD0A59"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D42B03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6F8E3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CB0ACF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7CA9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547E7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4732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7414892"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8A00D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4F6FA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7C40C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CEC31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1F92F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56C5E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F23E2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A4729D9"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1D2ED8"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9AD31B"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FA1AD51" w14:textId="77777777" w:rsidR="00AF2962" w:rsidRPr="00232036" w:rsidRDefault="00AF2962" w:rsidP="006803D0">
            <w:pPr>
              <w:jc w:val="center"/>
              <w:rPr>
                <w:rFonts w:ascii="Arial" w:hAnsi="Arial" w:cs="Arial"/>
                <w:sz w:val="18"/>
                <w:szCs w:val="18"/>
              </w:rPr>
            </w:pPr>
          </w:p>
        </w:tc>
      </w:tr>
      <w:tr w:rsidR="00AF2962" w:rsidRPr="00232036" w14:paraId="0322E0FC" w14:textId="77777777" w:rsidTr="009A5134">
        <w:trPr>
          <w:trHeight w:val="125"/>
          <w:jc w:val="center"/>
        </w:trPr>
        <w:tc>
          <w:tcPr>
            <w:tcW w:w="2065" w:type="dxa"/>
            <w:vMerge/>
            <w:tcBorders>
              <w:left w:val="single" w:sz="4" w:space="0" w:color="auto"/>
              <w:right w:val="single" w:sz="4" w:space="0" w:color="auto"/>
            </w:tcBorders>
            <w:vAlign w:val="center"/>
          </w:tcPr>
          <w:p w14:paraId="1E4BC169"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B47AD23"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7CA094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D3DD4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76DC2AB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5F33A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4D55AD"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DC96C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9039D6"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807AAC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2F343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2F2E3F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21622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BFA56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39001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C62C0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93098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2E1D18C"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30963D"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F008CB5" w14:textId="77777777" w:rsidR="00AF2962" w:rsidRPr="00232036" w:rsidRDefault="00AF2962" w:rsidP="006803D0">
            <w:pPr>
              <w:jc w:val="center"/>
              <w:rPr>
                <w:rFonts w:ascii="Arial" w:hAnsi="Arial" w:cs="Arial"/>
                <w:sz w:val="18"/>
                <w:szCs w:val="18"/>
              </w:rPr>
            </w:pPr>
          </w:p>
        </w:tc>
      </w:tr>
      <w:tr w:rsidR="00AF2962" w:rsidRPr="00232036" w14:paraId="34463CED" w14:textId="77777777" w:rsidTr="009A5134">
        <w:trPr>
          <w:trHeight w:val="125"/>
          <w:jc w:val="center"/>
        </w:trPr>
        <w:tc>
          <w:tcPr>
            <w:tcW w:w="2065" w:type="dxa"/>
            <w:vMerge/>
            <w:tcBorders>
              <w:left w:val="single" w:sz="4" w:space="0" w:color="auto"/>
              <w:right w:val="single" w:sz="4" w:space="0" w:color="auto"/>
            </w:tcBorders>
            <w:vAlign w:val="center"/>
          </w:tcPr>
          <w:p w14:paraId="6C1DE64E"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2193878"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2C98475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8F6603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CA_n260(4A)</w:t>
            </w:r>
          </w:p>
        </w:tc>
        <w:tc>
          <w:tcPr>
            <w:tcW w:w="749" w:type="dxa"/>
            <w:vMerge/>
            <w:tcBorders>
              <w:left w:val="single" w:sz="4" w:space="0" w:color="auto"/>
              <w:right w:val="single" w:sz="4" w:space="0" w:color="auto"/>
            </w:tcBorders>
            <w:vAlign w:val="center"/>
          </w:tcPr>
          <w:p w14:paraId="4ED74A32" w14:textId="77777777" w:rsidR="00AF2962" w:rsidRPr="00232036" w:rsidRDefault="00AF2962" w:rsidP="006803D0">
            <w:pPr>
              <w:jc w:val="center"/>
              <w:rPr>
                <w:rFonts w:ascii="Arial" w:hAnsi="Arial" w:cs="Arial"/>
                <w:sz w:val="18"/>
                <w:szCs w:val="18"/>
              </w:rPr>
            </w:pPr>
          </w:p>
        </w:tc>
      </w:tr>
      <w:tr w:rsidR="00AF2962" w:rsidRPr="00232036" w14:paraId="1C584C1B"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059C24FF"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CA_n5A-n260(5A)</w:t>
            </w:r>
          </w:p>
        </w:tc>
        <w:tc>
          <w:tcPr>
            <w:tcW w:w="1980" w:type="dxa"/>
            <w:vMerge w:val="restart"/>
            <w:tcBorders>
              <w:top w:val="single" w:sz="4" w:space="0" w:color="auto"/>
              <w:left w:val="single" w:sz="4" w:space="0" w:color="auto"/>
              <w:right w:val="single" w:sz="4" w:space="0" w:color="auto"/>
            </w:tcBorders>
            <w:vAlign w:val="center"/>
          </w:tcPr>
          <w:p w14:paraId="5243F665"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p w14:paraId="14505D88" w14:textId="77777777" w:rsidR="00AF2962" w:rsidRPr="00232036" w:rsidRDefault="00AF2962" w:rsidP="006803D0">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6A20DFE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0A3A954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47DC85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7C967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A6192C"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2065B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6EA977D"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0C25BD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4B3C1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4D6CD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5635C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59BE7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EC339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8424B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0803EF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2FB7692"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00A2C4"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771305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6C07B779" w14:textId="77777777" w:rsidTr="009A5134">
        <w:trPr>
          <w:trHeight w:val="125"/>
          <w:jc w:val="center"/>
        </w:trPr>
        <w:tc>
          <w:tcPr>
            <w:tcW w:w="2065" w:type="dxa"/>
            <w:vMerge/>
            <w:tcBorders>
              <w:left w:val="single" w:sz="4" w:space="0" w:color="auto"/>
              <w:right w:val="single" w:sz="4" w:space="0" w:color="auto"/>
            </w:tcBorders>
            <w:vAlign w:val="center"/>
          </w:tcPr>
          <w:p w14:paraId="026C5AC4"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1E2B21A"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0D738F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0F19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E31C90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F93BA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732FB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F97CF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93B8CCE"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95B7D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B9A5D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1D008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A919F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55450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46483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4DD0B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94D72D9"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B3BAB4C"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2772DA"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36DF2C8" w14:textId="77777777" w:rsidR="00AF2962" w:rsidRPr="00232036" w:rsidRDefault="00AF2962" w:rsidP="006803D0">
            <w:pPr>
              <w:jc w:val="center"/>
              <w:rPr>
                <w:rFonts w:ascii="Arial" w:hAnsi="Arial" w:cs="Arial"/>
                <w:sz w:val="18"/>
                <w:szCs w:val="18"/>
              </w:rPr>
            </w:pPr>
          </w:p>
        </w:tc>
      </w:tr>
      <w:tr w:rsidR="00AF2962" w:rsidRPr="00232036" w14:paraId="3A7D170F" w14:textId="77777777" w:rsidTr="009A5134">
        <w:trPr>
          <w:trHeight w:val="125"/>
          <w:jc w:val="center"/>
        </w:trPr>
        <w:tc>
          <w:tcPr>
            <w:tcW w:w="2065" w:type="dxa"/>
            <w:vMerge/>
            <w:tcBorders>
              <w:left w:val="single" w:sz="4" w:space="0" w:color="auto"/>
              <w:right w:val="single" w:sz="4" w:space="0" w:color="auto"/>
            </w:tcBorders>
            <w:vAlign w:val="center"/>
          </w:tcPr>
          <w:p w14:paraId="7F168E78"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F6498FE"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14E047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0D376B"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B13F21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B3D9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B7812F"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3B72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2F5124E"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ECBFF5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0FB7F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119F9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24B01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8501D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A506A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CFDE5B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61EF79"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F2CE114"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39A3A"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600745E" w14:textId="77777777" w:rsidR="00AF2962" w:rsidRPr="00232036" w:rsidRDefault="00AF2962" w:rsidP="006803D0">
            <w:pPr>
              <w:jc w:val="center"/>
              <w:rPr>
                <w:rFonts w:ascii="Arial" w:hAnsi="Arial" w:cs="Arial"/>
                <w:sz w:val="18"/>
                <w:szCs w:val="18"/>
              </w:rPr>
            </w:pPr>
          </w:p>
        </w:tc>
      </w:tr>
      <w:tr w:rsidR="00AF2962" w:rsidRPr="00232036" w14:paraId="3DA3F2C4" w14:textId="77777777" w:rsidTr="009A5134">
        <w:trPr>
          <w:trHeight w:val="125"/>
          <w:jc w:val="center"/>
        </w:trPr>
        <w:tc>
          <w:tcPr>
            <w:tcW w:w="2065" w:type="dxa"/>
            <w:vMerge/>
            <w:tcBorders>
              <w:left w:val="single" w:sz="4" w:space="0" w:color="auto"/>
              <w:right w:val="single" w:sz="4" w:space="0" w:color="auto"/>
            </w:tcBorders>
            <w:vAlign w:val="center"/>
          </w:tcPr>
          <w:p w14:paraId="6BEA7D47"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DD4FD0A"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EFC200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964A91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CA_n260(5A)</w:t>
            </w:r>
          </w:p>
        </w:tc>
        <w:tc>
          <w:tcPr>
            <w:tcW w:w="749" w:type="dxa"/>
            <w:vMerge/>
            <w:tcBorders>
              <w:left w:val="single" w:sz="4" w:space="0" w:color="auto"/>
              <w:right w:val="single" w:sz="4" w:space="0" w:color="auto"/>
            </w:tcBorders>
            <w:vAlign w:val="center"/>
          </w:tcPr>
          <w:p w14:paraId="25B8CD2D" w14:textId="77777777" w:rsidR="00AF2962" w:rsidRPr="00232036" w:rsidRDefault="00AF2962" w:rsidP="006803D0">
            <w:pPr>
              <w:jc w:val="center"/>
              <w:rPr>
                <w:rFonts w:ascii="Arial" w:hAnsi="Arial" w:cs="Arial"/>
                <w:sz w:val="18"/>
                <w:szCs w:val="18"/>
              </w:rPr>
            </w:pPr>
          </w:p>
        </w:tc>
      </w:tr>
      <w:tr w:rsidR="00AF2962" w:rsidRPr="00232036" w14:paraId="7B9D7801"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55A5249D"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CA_n5A-n260(6A)</w:t>
            </w:r>
          </w:p>
        </w:tc>
        <w:tc>
          <w:tcPr>
            <w:tcW w:w="1980" w:type="dxa"/>
            <w:vMerge w:val="restart"/>
            <w:tcBorders>
              <w:top w:val="single" w:sz="4" w:space="0" w:color="auto"/>
              <w:left w:val="single" w:sz="4" w:space="0" w:color="auto"/>
              <w:right w:val="single" w:sz="4" w:space="0" w:color="auto"/>
            </w:tcBorders>
            <w:vAlign w:val="center"/>
          </w:tcPr>
          <w:p w14:paraId="3B7A8BF4"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tc>
        <w:tc>
          <w:tcPr>
            <w:tcW w:w="746" w:type="dxa"/>
            <w:vMerge w:val="restart"/>
            <w:tcBorders>
              <w:top w:val="single" w:sz="4" w:space="0" w:color="auto"/>
              <w:left w:val="single" w:sz="4" w:space="0" w:color="auto"/>
              <w:right w:val="single" w:sz="4" w:space="0" w:color="auto"/>
            </w:tcBorders>
            <w:vAlign w:val="center"/>
          </w:tcPr>
          <w:p w14:paraId="6757DF3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311B171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7751026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D6F73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727A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881A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23239DC"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E2792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4D900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9C0AE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5A308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3ABE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E61A4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8BD8F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0F18E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B3A3C77"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2E7B11"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6343335"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71E10C1A" w14:textId="77777777" w:rsidTr="009A5134">
        <w:trPr>
          <w:trHeight w:val="125"/>
          <w:jc w:val="center"/>
        </w:trPr>
        <w:tc>
          <w:tcPr>
            <w:tcW w:w="2065" w:type="dxa"/>
            <w:vMerge/>
            <w:tcBorders>
              <w:left w:val="single" w:sz="4" w:space="0" w:color="auto"/>
              <w:right w:val="single" w:sz="4" w:space="0" w:color="auto"/>
            </w:tcBorders>
            <w:vAlign w:val="center"/>
          </w:tcPr>
          <w:p w14:paraId="6311B2F3"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90B0665"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7011CA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B5AD0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54BAD3F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623A9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6F91D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39F7A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2DDF398"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7D6DDB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04AAF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1FBEBE"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E53FE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D1B30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CDBDC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F74C6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3AA053"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C255DA2"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85BC4A"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5950B57" w14:textId="77777777" w:rsidR="00AF2962" w:rsidRPr="00232036" w:rsidRDefault="00AF2962" w:rsidP="006803D0">
            <w:pPr>
              <w:jc w:val="center"/>
              <w:rPr>
                <w:rFonts w:ascii="Arial" w:hAnsi="Arial" w:cs="Arial"/>
                <w:sz w:val="18"/>
                <w:szCs w:val="18"/>
              </w:rPr>
            </w:pPr>
          </w:p>
        </w:tc>
      </w:tr>
      <w:tr w:rsidR="00AF2962" w:rsidRPr="00232036" w14:paraId="45815501" w14:textId="77777777" w:rsidTr="009A5134">
        <w:trPr>
          <w:trHeight w:val="125"/>
          <w:jc w:val="center"/>
        </w:trPr>
        <w:tc>
          <w:tcPr>
            <w:tcW w:w="2065" w:type="dxa"/>
            <w:vMerge/>
            <w:tcBorders>
              <w:left w:val="single" w:sz="4" w:space="0" w:color="auto"/>
              <w:right w:val="single" w:sz="4" w:space="0" w:color="auto"/>
            </w:tcBorders>
            <w:vAlign w:val="center"/>
          </w:tcPr>
          <w:p w14:paraId="619A3941"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4935D88"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478325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2F872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46187D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A5094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632378"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54918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75FC734"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069E39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CFF8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F4D36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5F416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5CF99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DFE25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FBA85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768918"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7635FB"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1DD56"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4950F85" w14:textId="77777777" w:rsidR="00AF2962" w:rsidRPr="00232036" w:rsidRDefault="00AF2962" w:rsidP="006803D0">
            <w:pPr>
              <w:jc w:val="center"/>
              <w:rPr>
                <w:rFonts w:ascii="Arial" w:hAnsi="Arial" w:cs="Arial"/>
                <w:sz w:val="18"/>
                <w:szCs w:val="18"/>
              </w:rPr>
            </w:pPr>
          </w:p>
        </w:tc>
      </w:tr>
      <w:tr w:rsidR="00AF2962" w:rsidRPr="00232036" w14:paraId="70414470" w14:textId="77777777" w:rsidTr="009A5134">
        <w:trPr>
          <w:trHeight w:val="125"/>
          <w:jc w:val="center"/>
        </w:trPr>
        <w:tc>
          <w:tcPr>
            <w:tcW w:w="2065" w:type="dxa"/>
            <w:vMerge/>
            <w:tcBorders>
              <w:left w:val="single" w:sz="4" w:space="0" w:color="auto"/>
              <w:right w:val="single" w:sz="4" w:space="0" w:color="auto"/>
            </w:tcBorders>
            <w:vAlign w:val="center"/>
          </w:tcPr>
          <w:p w14:paraId="0DA6F297"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8B53B8F"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3BBAB95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564F0A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CA_n260(6A)</w:t>
            </w:r>
          </w:p>
        </w:tc>
        <w:tc>
          <w:tcPr>
            <w:tcW w:w="749" w:type="dxa"/>
            <w:vMerge/>
            <w:tcBorders>
              <w:left w:val="single" w:sz="4" w:space="0" w:color="auto"/>
              <w:right w:val="single" w:sz="4" w:space="0" w:color="auto"/>
            </w:tcBorders>
            <w:vAlign w:val="center"/>
          </w:tcPr>
          <w:p w14:paraId="0C7143C3" w14:textId="77777777" w:rsidR="00AF2962" w:rsidRPr="00232036" w:rsidRDefault="00AF2962" w:rsidP="006803D0">
            <w:pPr>
              <w:jc w:val="center"/>
              <w:rPr>
                <w:rFonts w:ascii="Arial" w:hAnsi="Arial" w:cs="Arial"/>
                <w:sz w:val="18"/>
                <w:szCs w:val="18"/>
              </w:rPr>
            </w:pPr>
          </w:p>
        </w:tc>
      </w:tr>
      <w:tr w:rsidR="00AF2962" w:rsidRPr="00232036" w14:paraId="7A6F9FBE"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12EB6A29"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CA_n5A-n260(7A)</w:t>
            </w:r>
          </w:p>
        </w:tc>
        <w:tc>
          <w:tcPr>
            <w:tcW w:w="1980" w:type="dxa"/>
            <w:vMerge w:val="restart"/>
            <w:tcBorders>
              <w:top w:val="single" w:sz="4" w:space="0" w:color="auto"/>
              <w:left w:val="single" w:sz="4" w:space="0" w:color="auto"/>
              <w:right w:val="single" w:sz="4" w:space="0" w:color="auto"/>
            </w:tcBorders>
            <w:vAlign w:val="center"/>
          </w:tcPr>
          <w:p w14:paraId="6C5468E7"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p w14:paraId="7D496717" w14:textId="77777777" w:rsidR="00AF2962" w:rsidRPr="00232036" w:rsidRDefault="00AF2962" w:rsidP="006803D0">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0404E34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4A8EFED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AD464B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2880B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DF9C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C3AA99"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474739E"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2844B8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52D07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151FB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6E239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57501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A830BD"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06286D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DBF18D"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6CE630D"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A9F5F"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080DB7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065EFF20" w14:textId="77777777" w:rsidTr="009A5134">
        <w:trPr>
          <w:trHeight w:val="125"/>
          <w:jc w:val="center"/>
        </w:trPr>
        <w:tc>
          <w:tcPr>
            <w:tcW w:w="2065" w:type="dxa"/>
            <w:vMerge/>
            <w:tcBorders>
              <w:left w:val="single" w:sz="4" w:space="0" w:color="auto"/>
              <w:right w:val="single" w:sz="4" w:space="0" w:color="auto"/>
            </w:tcBorders>
            <w:vAlign w:val="center"/>
          </w:tcPr>
          <w:p w14:paraId="27503B7A"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C06901C"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2D3656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E5009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5654B69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C8928"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568B04"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1FD6D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E82E84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14C4C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CDE4D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7D1620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AA706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A7BCD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03991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615925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49B5B1C"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031CA9"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6F50EC"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28012D4" w14:textId="77777777" w:rsidR="00AF2962" w:rsidRPr="00232036" w:rsidRDefault="00AF2962" w:rsidP="006803D0">
            <w:pPr>
              <w:jc w:val="center"/>
              <w:rPr>
                <w:rFonts w:ascii="Arial" w:hAnsi="Arial" w:cs="Arial"/>
                <w:sz w:val="18"/>
                <w:szCs w:val="18"/>
              </w:rPr>
            </w:pPr>
          </w:p>
        </w:tc>
      </w:tr>
      <w:tr w:rsidR="00AF2962" w:rsidRPr="00232036" w14:paraId="7BB5DABF" w14:textId="77777777" w:rsidTr="009A5134">
        <w:trPr>
          <w:trHeight w:val="125"/>
          <w:jc w:val="center"/>
        </w:trPr>
        <w:tc>
          <w:tcPr>
            <w:tcW w:w="2065" w:type="dxa"/>
            <w:vMerge/>
            <w:tcBorders>
              <w:left w:val="single" w:sz="4" w:space="0" w:color="auto"/>
              <w:right w:val="single" w:sz="4" w:space="0" w:color="auto"/>
            </w:tcBorders>
            <w:vAlign w:val="center"/>
          </w:tcPr>
          <w:p w14:paraId="056E1345"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AE601B7"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4DCBB4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085D3D"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2EDE8F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0E421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0A2C58"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540A7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21DFD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09594A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37D3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977E9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DF8DE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432E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31D38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A8C0B4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996F98"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5AFB07"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5D0919"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332B77B" w14:textId="77777777" w:rsidR="00AF2962" w:rsidRPr="00232036" w:rsidRDefault="00AF2962" w:rsidP="006803D0">
            <w:pPr>
              <w:jc w:val="center"/>
              <w:rPr>
                <w:rFonts w:ascii="Arial" w:hAnsi="Arial" w:cs="Arial"/>
                <w:sz w:val="18"/>
                <w:szCs w:val="18"/>
              </w:rPr>
            </w:pPr>
          </w:p>
        </w:tc>
      </w:tr>
      <w:tr w:rsidR="00AF2962" w:rsidRPr="00232036" w14:paraId="2635CAA4" w14:textId="77777777" w:rsidTr="009A5134">
        <w:trPr>
          <w:trHeight w:val="125"/>
          <w:jc w:val="center"/>
        </w:trPr>
        <w:tc>
          <w:tcPr>
            <w:tcW w:w="2065" w:type="dxa"/>
            <w:vMerge/>
            <w:tcBorders>
              <w:left w:val="single" w:sz="4" w:space="0" w:color="auto"/>
              <w:right w:val="single" w:sz="4" w:space="0" w:color="auto"/>
            </w:tcBorders>
            <w:vAlign w:val="center"/>
          </w:tcPr>
          <w:p w14:paraId="0A95D557"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1261923"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1D9F25D7"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D7B5F9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CA_n260(7A)</w:t>
            </w:r>
          </w:p>
        </w:tc>
        <w:tc>
          <w:tcPr>
            <w:tcW w:w="749" w:type="dxa"/>
            <w:vMerge/>
            <w:tcBorders>
              <w:left w:val="single" w:sz="4" w:space="0" w:color="auto"/>
              <w:right w:val="single" w:sz="4" w:space="0" w:color="auto"/>
            </w:tcBorders>
            <w:vAlign w:val="center"/>
          </w:tcPr>
          <w:p w14:paraId="010E8CA2" w14:textId="77777777" w:rsidR="00AF2962" w:rsidRPr="00232036" w:rsidRDefault="00AF2962" w:rsidP="006803D0">
            <w:pPr>
              <w:jc w:val="center"/>
              <w:rPr>
                <w:rFonts w:ascii="Arial" w:hAnsi="Arial" w:cs="Arial"/>
                <w:sz w:val="18"/>
                <w:szCs w:val="18"/>
              </w:rPr>
            </w:pPr>
          </w:p>
        </w:tc>
      </w:tr>
      <w:tr w:rsidR="00AF2962" w:rsidRPr="00232036" w14:paraId="552AD042"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78ABBA5C"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CA_n5A-n260(8A)</w:t>
            </w:r>
          </w:p>
        </w:tc>
        <w:tc>
          <w:tcPr>
            <w:tcW w:w="1980" w:type="dxa"/>
            <w:vMerge w:val="restart"/>
            <w:tcBorders>
              <w:top w:val="single" w:sz="4" w:space="0" w:color="auto"/>
              <w:left w:val="single" w:sz="4" w:space="0" w:color="auto"/>
              <w:right w:val="single" w:sz="4" w:space="0" w:color="auto"/>
            </w:tcBorders>
            <w:vAlign w:val="center"/>
          </w:tcPr>
          <w:p w14:paraId="6F195D62" w14:textId="77777777" w:rsidR="00AF2962" w:rsidRPr="00232036" w:rsidRDefault="00AF2962" w:rsidP="006803D0">
            <w:pPr>
              <w:pStyle w:val="NoSpacing"/>
              <w:jc w:val="center"/>
              <w:rPr>
                <w:rFonts w:ascii="Arial" w:hAnsi="Arial" w:cs="Arial"/>
                <w:sz w:val="18"/>
                <w:szCs w:val="18"/>
              </w:rPr>
            </w:pPr>
            <w:r w:rsidRPr="00232036">
              <w:rPr>
                <w:rFonts w:ascii="Arial" w:hAnsi="Arial" w:cs="Arial"/>
                <w:sz w:val="18"/>
                <w:szCs w:val="18"/>
              </w:rPr>
              <w:t>CA_n5A-n260A</w:t>
            </w:r>
          </w:p>
        </w:tc>
        <w:tc>
          <w:tcPr>
            <w:tcW w:w="746" w:type="dxa"/>
            <w:vMerge w:val="restart"/>
            <w:tcBorders>
              <w:top w:val="single" w:sz="4" w:space="0" w:color="auto"/>
              <w:left w:val="single" w:sz="4" w:space="0" w:color="auto"/>
              <w:right w:val="single" w:sz="4" w:space="0" w:color="auto"/>
            </w:tcBorders>
            <w:vAlign w:val="center"/>
          </w:tcPr>
          <w:p w14:paraId="3B2067D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653DA5C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90EE133"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E223B1"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FFFA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80DA3A"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F40D46F"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5229FC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58A65B"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F2BDB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64C1F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72DCB3"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89BE7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65D4D78"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471FE29"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430579D"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9E1174" w14:textId="77777777" w:rsidR="00AF2962" w:rsidRPr="00232036" w:rsidRDefault="00AF2962" w:rsidP="006803D0">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4106CC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0</w:t>
            </w:r>
          </w:p>
        </w:tc>
      </w:tr>
      <w:tr w:rsidR="00AF2962" w:rsidRPr="00232036" w14:paraId="62BA9ECA" w14:textId="77777777" w:rsidTr="009A5134">
        <w:trPr>
          <w:trHeight w:val="125"/>
          <w:jc w:val="center"/>
        </w:trPr>
        <w:tc>
          <w:tcPr>
            <w:tcW w:w="2065" w:type="dxa"/>
            <w:vMerge/>
            <w:tcBorders>
              <w:left w:val="single" w:sz="4" w:space="0" w:color="auto"/>
              <w:right w:val="single" w:sz="4" w:space="0" w:color="auto"/>
            </w:tcBorders>
            <w:vAlign w:val="center"/>
          </w:tcPr>
          <w:p w14:paraId="6684615F"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F985AD7"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2E1E870"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9ECDC0"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A48406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DA860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53BA1E"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17DDFF"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3AC7C51"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B2A12D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2236D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39DF94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70A3E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4BEA7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6DECFC"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2943A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B156225"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E62DE50"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F777BB"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DB92484" w14:textId="77777777" w:rsidR="00AF2962" w:rsidRPr="00232036" w:rsidRDefault="00AF2962" w:rsidP="006803D0">
            <w:pPr>
              <w:jc w:val="center"/>
              <w:rPr>
                <w:rFonts w:ascii="Arial" w:hAnsi="Arial" w:cs="Arial"/>
                <w:sz w:val="18"/>
                <w:szCs w:val="18"/>
              </w:rPr>
            </w:pPr>
          </w:p>
        </w:tc>
      </w:tr>
      <w:tr w:rsidR="00AF2962" w:rsidRPr="00232036" w14:paraId="55093A64" w14:textId="77777777" w:rsidTr="009A5134">
        <w:trPr>
          <w:trHeight w:val="125"/>
          <w:jc w:val="center"/>
        </w:trPr>
        <w:tc>
          <w:tcPr>
            <w:tcW w:w="2065" w:type="dxa"/>
            <w:vMerge/>
            <w:tcBorders>
              <w:left w:val="single" w:sz="4" w:space="0" w:color="auto"/>
              <w:right w:val="single" w:sz="4" w:space="0" w:color="auto"/>
            </w:tcBorders>
            <w:vAlign w:val="center"/>
          </w:tcPr>
          <w:p w14:paraId="2C6A861F"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DA82BD5" w14:textId="77777777" w:rsidR="00AF2962" w:rsidRPr="00232036" w:rsidRDefault="00AF2962" w:rsidP="006803D0">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7A63252"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E5202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A0F19A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5849A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0E5CAA"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05CD29"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99C6AD9"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0BBCF37"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09364A"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748F65"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ADFFB6"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37EA24"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1E5F31"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3694DF" w14:textId="77777777" w:rsidR="00AF2962" w:rsidRPr="00232036" w:rsidRDefault="00AF2962" w:rsidP="006803D0">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0FA0015" w14:textId="77777777" w:rsidR="00AF2962" w:rsidRPr="00232036" w:rsidRDefault="00AF2962" w:rsidP="006803D0">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1E21400" w14:textId="77777777" w:rsidR="00AF2962" w:rsidRPr="00232036" w:rsidRDefault="00AF2962" w:rsidP="006803D0">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260CE8" w14:textId="77777777" w:rsidR="00AF2962" w:rsidRPr="00232036" w:rsidRDefault="00AF2962" w:rsidP="006803D0">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3C9F001" w14:textId="77777777" w:rsidR="00AF2962" w:rsidRPr="00232036" w:rsidRDefault="00AF2962" w:rsidP="006803D0">
            <w:pPr>
              <w:jc w:val="center"/>
              <w:rPr>
                <w:rFonts w:ascii="Arial" w:hAnsi="Arial" w:cs="Arial"/>
                <w:sz w:val="18"/>
                <w:szCs w:val="18"/>
              </w:rPr>
            </w:pPr>
          </w:p>
        </w:tc>
      </w:tr>
      <w:tr w:rsidR="00AF2962" w:rsidRPr="00232036" w14:paraId="4EED1254" w14:textId="77777777" w:rsidTr="009A5134">
        <w:trPr>
          <w:trHeight w:val="125"/>
          <w:jc w:val="center"/>
        </w:trPr>
        <w:tc>
          <w:tcPr>
            <w:tcW w:w="2065" w:type="dxa"/>
            <w:vMerge/>
            <w:tcBorders>
              <w:left w:val="single" w:sz="4" w:space="0" w:color="auto"/>
              <w:right w:val="single" w:sz="4" w:space="0" w:color="auto"/>
            </w:tcBorders>
            <w:vAlign w:val="center"/>
          </w:tcPr>
          <w:p w14:paraId="5E11FAF9" w14:textId="77777777" w:rsidR="00AF2962" w:rsidRPr="00232036" w:rsidRDefault="00AF2962" w:rsidP="006803D0">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2D60AD4" w14:textId="77777777" w:rsidR="00AF2962" w:rsidRPr="00232036" w:rsidRDefault="00AF2962" w:rsidP="006803D0">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186A6832"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52BFF56" w14:textId="77777777" w:rsidR="00AF2962" w:rsidRPr="00232036" w:rsidRDefault="00AF2962" w:rsidP="006803D0">
            <w:pPr>
              <w:jc w:val="center"/>
              <w:rPr>
                <w:rFonts w:ascii="Arial" w:hAnsi="Arial" w:cs="Arial"/>
                <w:sz w:val="18"/>
                <w:szCs w:val="18"/>
              </w:rPr>
            </w:pPr>
            <w:r w:rsidRPr="00232036">
              <w:rPr>
                <w:rFonts w:ascii="Arial" w:hAnsi="Arial" w:cs="Arial"/>
                <w:sz w:val="18"/>
                <w:szCs w:val="18"/>
              </w:rPr>
              <w:t>CA_n260(8A)</w:t>
            </w:r>
          </w:p>
        </w:tc>
        <w:tc>
          <w:tcPr>
            <w:tcW w:w="749" w:type="dxa"/>
            <w:vMerge/>
            <w:tcBorders>
              <w:left w:val="single" w:sz="4" w:space="0" w:color="auto"/>
              <w:right w:val="single" w:sz="4" w:space="0" w:color="auto"/>
            </w:tcBorders>
            <w:vAlign w:val="center"/>
          </w:tcPr>
          <w:p w14:paraId="43EF506C" w14:textId="77777777" w:rsidR="00AF2962" w:rsidRPr="00232036" w:rsidRDefault="00AF2962" w:rsidP="006803D0">
            <w:pPr>
              <w:jc w:val="center"/>
              <w:rPr>
                <w:rFonts w:ascii="Arial" w:hAnsi="Arial" w:cs="Arial"/>
                <w:sz w:val="18"/>
                <w:szCs w:val="18"/>
              </w:rPr>
            </w:pPr>
          </w:p>
        </w:tc>
      </w:tr>
      <w:tr w:rsidR="00071EFC" w:rsidRPr="00232036" w14:paraId="5E6A54A3" w14:textId="77777777" w:rsidTr="000A15A3">
        <w:trPr>
          <w:trHeight w:val="125"/>
          <w:jc w:val="center"/>
          <w:ins w:id="26" w:author="Verizon" w:date="2020-07-22T14:18:00Z"/>
        </w:trPr>
        <w:tc>
          <w:tcPr>
            <w:tcW w:w="2065" w:type="dxa"/>
            <w:vMerge w:val="restart"/>
            <w:tcBorders>
              <w:top w:val="single" w:sz="4" w:space="0" w:color="auto"/>
              <w:left w:val="single" w:sz="4" w:space="0" w:color="auto"/>
              <w:right w:val="single" w:sz="4" w:space="0" w:color="auto"/>
            </w:tcBorders>
            <w:vAlign w:val="center"/>
          </w:tcPr>
          <w:p w14:paraId="689FAC05" w14:textId="1E1E3F9F" w:rsidR="00071EFC" w:rsidRPr="00071EFC" w:rsidRDefault="00071EFC" w:rsidP="00071EFC">
            <w:pPr>
              <w:pStyle w:val="NoSpacing"/>
              <w:jc w:val="center"/>
              <w:rPr>
                <w:ins w:id="27" w:author="Verizon" w:date="2020-07-22T14:18:00Z"/>
                <w:rFonts w:ascii="Arial" w:hAnsi="Arial" w:cs="Arial"/>
                <w:sz w:val="18"/>
                <w:szCs w:val="18"/>
              </w:rPr>
            </w:pPr>
            <w:ins w:id="28" w:author="Verizon" w:date="2020-07-22T14:19:00Z">
              <w:r w:rsidRPr="00071EFC">
                <w:rPr>
                  <w:rFonts w:ascii="Arial" w:hAnsi="Arial" w:cs="Arial"/>
                  <w:sz w:val="18"/>
                  <w:szCs w:val="18"/>
                  <w:lang w:eastAsia="zh-CN"/>
                </w:rPr>
                <w:t>CA_n5A-n260G</w:t>
              </w:r>
            </w:ins>
          </w:p>
        </w:tc>
        <w:tc>
          <w:tcPr>
            <w:tcW w:w="1980" w:type="dxa"/>
            <w:vMerge w:val="restart"/>
            <w:tcBorders>
              <w:top w:val="single" w:sz="4" w:space="0" w:color="auto"/>
              <w:left w:val="single" w:sz="4" w:space="0" w:color="auto"/>
              <w:right w:val="single" w:sz="4" w:space="0" w:color="auto"/>
            </w:tcBorders>
            <w:vAlign w:val="center"/>
          </w:tcPr>
          <w:p w14:paraId="50973101" w14:textId="097B75DB" w:rsidR="00071EFC" w:rsidRPr="00071EFC" w:rsidRDefault="00071EFC" w:rsidP="00071EFC">
            <w:pPr>
              <w:pStyle w:val="NoSpacing"/>
              <w:jc w:val="center"/>
              <w:rPr>
                <w:ins w:id="29" w:author="Verizon" w:date="2020-07-22T14:18:00Z"/>
                <w:rFonts w:ascii="Arial" w:hAnsi="Arial" w:cs="Arial"/>
                <w:sz w:val="18"/>
                <w:szCs w:val="18"/>
              </w:rPr>
            </w:pPr>
            <w:ins w:id="30" w:author="Verizon" w:date="2020-07-22T14:19:00Z">
              <w:r w:rsidRPr="00071EFC">
                <w:rPr>
                  <w:rFonts w:ascii="Arial" w:hAnsi="Arial" w:cs="Arial"/>
                  <w:sz w:val="18"/>
                  <w:szCs w:val="18"/>
                </w:rPr>
                <w:t>CA_n5A-n260A, CA_n5A-n260G</w:t>
              </w:r>
            </w:ins>
          </w:p>
        </w:tc>
        <w:tc>
          <w:tcPr>
            <w:tcW w:w="746" w:type="dxa"/>
            <w:vMerge w:val="restart"/>
            <w:tcBorders>
              <w:top w:val="single" w:sz="4" w:space="0" w:color="auto"/>
              <w:left w:val="single" w:sz="4" w:space="0" w:color="auto"/>
              <w:right w:val="single" w:sz="4" w:space="0" w:color="auto"/>
            </w:tcBorders>
            <w:vAlign w:val="center"/>
          </w:tcPr>
          <w:p w14:paraId="533FD080" w14:textId="77777777" w:rsidR="00071EFC" w:rsidRPr="00232036" w:rsidRDefault="00071EFC" w:rsidP="00071EFC">
            <w:pPr>
              <w:jc w:val="center"/>
              <w:rPr>
                <w:ins w:id="31" w:author="Verizon" w:date="2020-07-22T14:18:00Z"/>
                <w:rFonts w:ascii="Arial" w:hAnsi="Arial" w:cs="Arial"/>
                <w:sz w:val="18"/>
                <w:szCs w:val="18"/>
              </w:rPr>
            </w:pPr>
            <w:ins w:id="32" w:author="Verizon" w:date="2020-07-22T14:18:00Z">
              <w:r w:rsidRPr="00232036">
                <w:rPr>
                  <w:rFonts w:ascii="Arial" w:hAnsi="Arial" w:cs="Arial"/>
                  <w:sz w:val="18"/>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522E8FDF" w14:textId="77777777" w:rsidR="00071EFC" w:rsidRPr="00232036" w:rsidRDefault="00071EFC" w:rsidP="00071EFC">
            <w:pPr>
              <w:jc w:val="center"/>
              <w:rPr>
                <w:ins w:id="33" w:author="Verizon" w:date="2020-07-22T14:18:00Z"/>
                <w:rFonts w:ascii="Arial" w:hAnsi="Arial" w:cs="Arial"/>
                <w:sz w:val="18"/>
                <w:szCs w:val="18"/>
              </w:rPr>
            </w:pPr>
            <w:ins w:id="34" w:author="Verizon" w:date="2020-07-22T14:18: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5F5241E4" w14:textId="77777777" w:rsidR="00071EFC" w:rsidRPr="00232036" w:rsidRDefault="00071EFC" w:rsidP="00071EFC">
            <w:pPr>
              <w:jc w:val="center"/>
              <w:rPr>
                <w:ins w:id="35" w:author="Verizon" w:date="2020-07-22T14:18:00Z"/>
                <w:rFonts w:ascii="Arial" w:hAnsi="Arial" w:cs="Arial"/>
                <w:sz w:val="18"/>
                <w:szCs w:val="18"/>
              </w:rPr>
            </w:pPr>
            <w:ins w:id="36"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B6A689" w14:textId="77777777" w:rsidR="00071EFC" w:rsidRPr="00232036" w:rsidRDefault="00071EFC" w:rsidP="00071EFC">
            <w:pPr>
              <w:jc w:val="center"/>
              <w:rPr>
                <w:ins w:id="37" w:author="Verizon" w:date="2020-07-22T14:18:00Z"/>
                <w:rFonts w:ascii="Arial" w:hAnsi="Arial" w:cs="Arial"/>
                <w:sz w:val="18"/>
                <w:szCs w:val="18"/>
              </w:rPr>
            </w:pPr>
            <w:ins w:id="38"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1FC664" w14:textId="77777777" w:rsidR="00071EFC" w:rsidRPr="00232036" w:rsidRDefault="00071EFC" w:rsidP="00071EFC">
            <w:pPr>
              <w:jc w:val="center"/>
              <w:rPr>
                <w:ins w:id="39" w:author="Verizon" w:date="2020-07-22T14:18:00Z"/>
                <w:rFonts w:ascii="Arial" w:hAnsi="Arial" w:cs="Arial"/>
                <w:sz w:val="18"/>
                <w:szCs w:val="18"/>
              </w:rPr>
            </w:pPr>
            <w:ins w:id="40"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0A9E1A" w14:textId="77777777" w:rsidR="00071EFC" w:rsidRPr="00232036" w:rsidRDefault="00071EFC" w:rsidP="00071EFC">
            <w:pPr>
              <w:jc w:val="center"/>
              <w:rPr>
                <w:ins w:id="41" w:author="Verizon" w:date="2020-07-22T14:18:00Z"/>
                <w:rFonts w:ascii="Arial" w:hAnsi="Arial" w:cs="Arial"/>
                <w:sz w:val="18"/>
                <w:szCs w:val="18"/>
              </w:rPr>
            </w:pPr>
            <w:ins w:id="42"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576038FD" w14:textId="77777777" w:rsidR="00071EFC" w:rsidRPr="00232036" w:rsidRDefault="00071EFC" w:rsidP="00071EFC">
            <w:pPr>
              <w:jc w:val="center"/>
              <w:rPr>
                <w:ins w:id="4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177312E" w14:textId="77777777" w:rsidR="00071EFC" w:rsidRPr="00232036" w:rsidRDefault="00071EFC" w:rsidP="00071EFC">
            <w:pPr>
              <w:jc w:val="center"/>
              <w:rPr>
                <w:ins w:id="4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A6816F" w14:textId="77777777" w:rsidR="00071EFC" w:rsidRPr="00232036" w:rsidRDefault="00071EFC" w:rsidP="00071EFC">
            <w:pPr>
              <w:jc w:val="center"/>
              <w:rPr>
                <w:ins w:id="4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C0635B" w14:textId="77777777" w:rsidR="00071EFC" w:rsidRPr="00232036" w:rsidRDefault="00071EFC" w:rsidP="00071EFC">
            <w:pPr>
              <w:jc w:val="center"/>
              <w:rPr>
                <w:ins w:id="4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B0606B" w14:textId="77777777" w:rsidR="00071EFC" w:rsidRPr="00232036" w:rsidRDefault="00071EFC" w:rsidP="00071EFC">
            <w:pPr>
              <w:jc w:val="center"/>
              <w:rPr>
                <w:ins w:id="4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6FB1DB" w14:textId="77777777" w:rsidR="00071EFC" w:rsidRPr="00232036" w:rsidRDefault="00071EFC" w:rsidP="00071EFC">
            <w:pPr>
              <w:jc w:val="center"/>
              <w:rPr>
                <w:ins w:id="4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6CEE3" w14:textId="77777777" w:rsidR="00071EFC" w:rsidRPr="00232036" w:rsidRDefault="00071EFC" w:rsidP="00071EFC">
            <w:pPr>
              <w:jc w:val="center"/>
              <w:rPr>
                <w:ins w:id="4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3BBA60" w14:textId="77777777" w:rsidR="00071EFC" w:rsidRPr="00232036" w:rsidRDefault="00071EFC" w:rsidP="00071EFC">
            <w:pPr>
              <w:jc w:val="center"/>
              <w:rPr>
                <w:ins w:id="5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69BB88" w14:textId="77777777" w:rsidR="00071EFC" w:rsidRPr="00232036" w:rsidRDefault="00071EFC" w:rsidP="00071EFC">
            <w:pPr>
              <w:jc w:val="center"/>
              <w:rPr>
                <w:ins w:id="5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4C3542" w14:textId="77777777" w:rsidR="00071EFC" w:rsidRPr="00232036" w:rsidRDefault="00071EFC" w:rsidP="00071EFC">
            <w:pPr>
              <w:jc w:val="center"/>
              <w:rPr>
                <w:ins w:id="52"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A4118D" w14:textId="77777777" w:rsidR="00071EFC" w:rsidRPr="00232036" w:rsidRDefault="00071EFC" w:rsidP="00071EFC">
            <w:pPr>
              <w:jc w:val="center"/>
              <w:rPr>
                <w:ins w:id="53" w:author="Verizon" w:date="2020-07-22T14:18: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6420943" w14:textId="77777777" w:rsidR="00071EFC" w:rsidRPr="00232036" w:rsidRDefault="00071EFC" w:rsidP="00071EFC">
            <w:pPr>
              <w:jc w:val="center"/>
              <w:rPr>
                <w:ins w:id="54" w:author="Verizon" w:date="2020-07-22T14:18:00Z"/>
                <w:rFonts w:ascii="Arial" w:hAnsi="Arial" w:cs="Arial"/>
                <w:sz w:val="18"/>
                <w:szCs w:val="18"/>
              </w:rPr>
            </w:pPr>
            <w:ins w:id="55" w:author="Verizon" w:date="2020-07-22T14:18:00Z">
              <w:r w:rsidRPr="00232036">
                <w:rPr>
                  <w:rFonts w:ascii="Arial" w:hAnsi="Arial" w:cs="Arial"/>
                  <w:sz w:val="18"/>
                  <w:szCs w:val="18"/>
                </w:rPr>
                <w:t>0</w:t>
              </w:r>
            </w:ins>
          </w:p>
        </w:tc>
      </w:tr>
      <w:tr w:rsidR="00071EFC" w:rsidRPr="00232036" w14:paraId="644C061F" w14:textId="77777777" w:rsidTr="000A15A3">
        <w:trPr>
          <w:trHeight w:val="125"/>
          <w:jc w:val="center"/>
          <w:ins w:id="56" w:author="Verizon" w:date="2020-07-22T14:18:00Z"/>
        </w:trPr>
        <w:tc>
          <w:tcPr>
            <w:tcW w:w="2065" w:type="dxa"/>
            <w:vMerge/>
            <w:tcBorders>
              <w:left w:val="single" w:sz="4" w:space="0" w:color="auto"/>
              <w:right w:val="single" w:sz="4" w:space="0" w:color="auto"/>
            </w:tcBorders>
            <w:vAlign w:val="center"/>
          </w:tcPr>
          <w:p w14:paraId="303DD073" w14:textId="77777777" w:rsidR="00071EFC" w:rsidRPr="00071EFC" w:rsidRDefault="00071EFC" w:rsidP="00071EFC">
            <w:pPr>
              <w:pStyle w:val="NoSpacing"/>
              <w:jc w:val="center"/>
              <w:rPr>
                <w:ins w:id="57"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4E72A072" w14:textId="77777777" w:rsidR="00071EFC" w:rsidRPr="00071EFC" w:rsidRDefault="00071EFC" w:rsidP="00071EFC">
            <w:pPr>
              <w:pStyle w:val="NoSpacing"/>
              <w:jc w:val="center"/>
              <w:rPr>
                <w:ins w:id="58" w:author="Verizon" w:date="2020-07-22T14:18:00Z"/>
                <w:rFonts w:ascii="Arial" w:hAnsi="Arial" w:cs="Arial"/>
                <w:sz w:val="18"/>
                <w:szCs w:val="18"/>
              </w:rPr>
            </w:pPr>
          </w:p>
        </w:tc>
        <w:tc>
          <w:tcPr>
            <w:tcW w:w="746" w:type="dxa"/>
            <w:vMerge/>
            <w:tcBorders>
              <w:left w:val="single" w:sz="4" w:space="0" w:color="auto"/>
              <w:right w:val="single" w:sz="4" w:space="0" w:color="auto"/>
            </w:tcBorders>
            <w:vAlign w:val="center"/>
          </w:tcPr>
          <w:p w14:paraId="1E8218FF" w14:textId="77777777" w:rsidR="00071EFC" w:rsidRPr="00232036" w:rsidRDefault="00071EFC" w:rsidP="00071EFC">
            <w:pPr>
              <w:jc w:val="center"/>
              <w:rPr>
                <w:ins w:id="5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05B17A" w14:textId="77777777" w:rsidR="00071EFC" w:rsidRPr="00232036" w:rsidRDefault="00071EFC" w:rsidP="00071EFC">
            <w:pPr>
              <w:jc w:val="center"/>
              <w:rPr>
                <w:ins w:id="60" w:author="Verizon" w:date="2020-07-22T14:18:00Z"/>
                <w:rFonts w:ascii="Arial" w:hAnsi="Arial" w:cs="Arial"/>
                <w:sz w:val="18"/>
                <w:szCs w:val="18"/>
              </w:rPr>
            </w:pPr>
            <w:ins w:id="61" w:author="Verizon" w:date="2020-07-22T14:18: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757649B1" w14:textId="77777777" w:rsidR="00071EFC" w:rsidRPr="00232036" w:rsidRDefault="00071EFC" w:rsidP="00071EFC">
            <w:pPr>
              <w:jc w:val="center"/>
              <w:rPr>
                <w:ins w:id="6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F60A3B" w14:textId="77777777" w:rsidR="00071EFC" w:rsidRPr="00232036" w:rsidRDefault="00071EFC" w:rsidP="00071EFC">
            <w:pPr>
              <w:jc w:val="center"/>
              <w:rPr>
                <w:ins w:id="63" w:author="Verizon" w:date="2020-07-22T14:18:00Z"/>
                <w:rFonts w:ascii="Arial" w:hAnsi="Arial" w:cs="Arial"/>
                <w:sz w:val="18"/>
                <w:szCs w:val="18"/>
              </w:rPr>
            </w:pPr>
            <w:ins w:id="64"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AF355AB" w14:textId="77777777" w:rsidR="00071EFC" w:rsidRPr="00232036" w:rsidRDefault="00071EFC" w:rsidP="00071EFC">
            <w:pPr>
              <w:jc w:val="center"/>
              <w:rPr>
                <w:ins w:id="65" w:author="Verizon" w:date="2020-07-22T14:18:00Z"/>
                <w:rFonts w:ascii="Arial" w:hAnsi="Arial" w:cs="Arial"/>
                <w:sz w:val="18"/>
                <w:szCs w:val="18"/>
              </w:rPr>
            </w:pPr>
            <w:ins w:id="66"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2A71F7" w14:textId="77777777" w:rsidR="00071EFC" w:rsidRPr="00232036" w:rsidRDefault="00071EFC" w:rsidP="00071EFC">
            <w:pPr>
              <w:jc w:val="center"/>
              <w:rPr>
                <w:ins w:id="67" w:author="Verizon" w:date="2020-07-22T14:18:00Z"/>
                <w:rFonts w:ascii="Arial" w:hAnsi="Arial" w:cs="Arial"/>
                <w:sz w:val="18"/>
                <w:szCs w:val="18"/>
              </w:rPr>
            </w:pPr>
            <w:ins w:id="68"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B62D956" w14:textId="77777777" w:rsidR="00071EFC" w:rsidRPr="00232036" w:rsidRDefault="00071EFC" w:rsidP="00071EFC">
            <w:pPr>
              <w:jc w:val="center"/>
              <w:rPr>
                <w:ins w:id="6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389276" w14:textId="77777777" w:rsidR="00071EFC" w:rsidRPr="00232036" w:rsidRDefault="00071EFC" w:rsidP="00071EFC">
            <w:pPr>
              <w:jc w:val="center"/>
              <w:rPr>
                <w:ins w:id="7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5760A8" w14:textId="77777777" w:rsidR="00071EFC" w:rsidRPr="00232036" w:rsidRDefault="00071EFC" w:rsidP="00071EFC">
            <w:pPr>
              <w:jc w:val="center"/>
              <w:rPr>
                <w:ins w:id="7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23D1D1" w14:textId="77777777" w:rsidR="00071EFC" w:rsidRPr="00232036" w:rsidRDefault="00071EFC" w:rsidP="00071EFC">
            <w:pPr>
              <w:jc w:val="center"/>
              <w:rPr>
                <w:ins w:id="7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350F07" w14:textId="77777777" w:rsidR="00071EFC" w:rsidRPr="00232036" w:rsidRDefault="00071EFC" w:rsidP="00071EFC">
            <w:pPr>
              <w:jc w:val="center"/>
              <w:rPr>
                <w:ins w:id="7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8E39B1" w14:textId="77777777" w:rsidR="00071EFC" w:rsidRPr="00232036" w:rsidRDefault="00071EFC" w:rsidP="00071EFC">
            <w:pPr>
              <w:jc w:val="center"/>
              <w:rPr>
                <w:ins w:id="7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47ECFA" w14:textId="77777777" w:rsidR="00071EFC" w:rsidRPr="00232036" w:rsidRDefault="00071EFC" w:rsidP="00071EFC">
            <w:pPr>
              <w:jc w:val="center"/>
              <w:rPr>
                <w:ins w:id="7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A5B1D12" w14:textId="77777777" w:rsidR="00071EFC" w:rsidRPr="00232036" w:rsidRDefault="00071EFC" w:rsidP="00071EFC">
            <w:pPr>
              <w:jc w:val="center"/>
              <w:rPr>
                <w:ins w:id="7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47704BF" w14:textId="77777777" w:rsidR="00071EFC" w:rsidRPr="00232036" w:rsidRDefault="00071EFC" w:rsidP="00071EFC">
            <w:pPr>
              <w:jc w:val="center"/>
              <w:rPr>
                <w:ins w:id="7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FDD89E" w14:textId="77777777" w:rsidR="00071EFC" w:rsidRPr="00232036" w:rsidRDefault="00071EFC" w:rsidP="00071EFC">
            <w:pPr>
              <w:jc w:val="center"/>
              <w:rPr>
                <w:ins w:id="78"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6C1F4E" w14:textId="77777777" w:rsidR="00071EFC" w:rsidRPr="00232036" w:rsidRDefault="00071EFC" w:rsidP="00071EFC">
            <w:pPr>
              <w:jc w:val="center"/>
              <w:rPr>
                <w:ins w:id="79"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43F9E17B" w14:textId="77777777" w:rsidR="00071EFC" w:rsidRPr="00232036" w:rsidRDefault="00071EFC" w:rsidP="00071EFC">
            <w:pPr>
              <w:jc w:val="center"/>
              <w:rPr>
                <w:ins w:id="80" w:author="Verizon" w:date="2020-07-22T14:18:00Z"/>
                <w:rFonts w:ascii="Arial" w:hAnsi="Arial" w:cs="Arial"/>
                <w:sz w:val="18"/>
                <w:szCs w:val="18"/>
              </w:rPr>
            </w:pPr>
          </w:p>
        </w:tc>
      </w:tr>
      <w:tr w:rsidR="00071EFC" w:rsidRPr="00232036" w14:paraId="0068B789" w14:textId="77777777" w:rsidTr="000A15A3">
        <w:trPr>
          <w:trHeight w:val="125"/>
          <w:jc w:val="center"/>
          <w:ins w:id="81" w:author="Verizon" w:date="2020-07-22T14:18:00Z"/>
        </w:trPr>
        <w:tc>
          <w:tcPr>
            <w:tcW w:w="2065" w:type="dxa"/>
            <w:vMerge/>
            <w:tcBorders>
              <w:left w:val="single" w:sz="4" w:space="0" w:color="auto"/>
              <w:right w:val="single" w:sz="4" w:space="0" w:color="auto"/>
            </w:tcBorders>
            <w:vAlign w:val="center"/>
          </w:tcPr>
          <w:p w14:paraId="5393B651" w14:textId="77777777" w:rsidR="00071EFC" w:rsidRPr="00071EFC" w:rsidRDefault="00071EFC" w:rsidP="00071EFC">
            <w:pPr>
              <w:pStyle w:val="NoSpacing"/>
              <w:jc w:val="center"/>
              <w:rPr>
                <w:ins w:id="82"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64C62035" w14:textId="77777777" w:rsidR="00071EFC" w:rsidRPr="00071EFC" w:rsidRDefault="00071EFC" w:rsidP="00071EFC">
            <w:pPr>
              <w:pStyle w:val="NoSpacing"/>
              <w:jc w:val="center"/>
              <w:rPr>
                <w:ins w:id="83" w:author="Verizon" w:date="2020-07-22T14:18: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FCE88D7" w14:textId="77777777" w:rsidR="00071EFC" w:rsidRPr="00232036" w:rsidRDefault="00071EFC" w:rsidP="00071EFC">
            <w:pPr>
              <w:jc w:val="center"/>
              <w:rPr>
                <w:ins w:id="8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64760C" w14:textId="77777777" w:rsidR="00071EFC" w:rsidRPr="00232036" w:rsidRDefault="00071EFC" w:rsidP="00071EFC">
            <w:pPr>
              <w:jc w:val="center"/>
              <w:rPr>
                <w:ins w:id="85" w:author="Verizon" w:date="2020-07-22T14:18:00Z"/>
                <w:rFonts w:ascii="Arial" w:hAnsi="Arial" w:cs="Arial"/>
                <w:sz w:val="18"/>
                <w:szCs w:val="18"/>
              </w:rPr>
            </w:pPr>
            <w:ins w:id="86" w:author="Verizon" w:date="2020-07-22T14:18: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6119150" w14:textId="77777777" w:rsidR="00071EFC" w:rsidRPr="00232036" w:rsidRDefault="00071EFC" w:rsidP="00071EFC">
            <w:pPr>
              <w:jc w:val="center"/>
              <w:rPr>
                <w:ins w:id="8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007391" w14:textId="77777777" w:rsidR="00071EFC" w:rsidRPr="00232036" w:rsidRDefault="00071EFC" w:rsidP="00071EFC">
            <w:pPr>
              <w:jc w:val="center"/>
              <w:rPr>
                <w:ins w:id="8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5E62C9" w14:textId="77777777" w:rsidR="00071EFC" w:rsidRPr="00232036" w:rsidRDefault="00071EFC" w:rsidP="00071EFC">
            <w:pPr>
              <w:jc w:val="center"/>
              <w:rPr>
                <w:ins w:id="8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007C15" w14:textId="77777777" w:rsidR="00071EFC" w:rsidRPr="00232036" w:rsidRDefault="00071EFC" w:rsidP="00071EFC">
            <w:pPr>
              <w:jc w:val="center"/>
              <w:rPr>
                <w:ins w:id="9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0A4FAE9" w14:textId="77777777" w:rsidR="00071EFC" w:rsidRPr="00232036" w:rsidRDefault="00071EFC" w:rsidP="00071EFC">
            <w:pPr>
              <w:jc w:val="center"/>
              <w:rPr>
                <w:ins w:id="9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3A88D8" w14:textId="77777777" w:rsidR="00071EFC" w:rsidRPr="00232036" w:rsidRDefault="00071EFC" w:rsidP="00071EFC">
            <w:pPr>
              <w:jc w:val="center"/>
              <w:rPr>
                <w:ins w:id="9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A0BC43" w14:textId="77777777" w:rsidR="00071EFC" w:rsidRPr="00232036" w:rsidRDefault="00071EFC" w:rsidP="00071EFC">
            <w:pPr>
              <w:jc w:val="center"/>
              <w:rPr>
                <w:ins w:id="9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62F822" w14:textId="77777777" w:rsidR="00071EFC" w:rsidRPr="00232036" w:rsidRDefault="00071EFC" w:rsidP="00071EFC">
            <w:pPr>
              <w:jc w:val="center"/>
              <w:rPr>
                <w:ins w:id="9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6071E" w14:textId="77777777" w:rsidR="00071EFC" w:rsidRPr="00232036" w:rsidRDefault="00071EFC" w:rsidP="00071EFC">
            <w:pPr>
              <w:jc w:val="center"/>
              <w:rPr>
                <w:ins w:id="9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DBF0C7" w14:textId="77777777" w:rsidR="00071EFC" w:rsidRPr="00232036" w:rsidRDefault="00071EFC" w:rsidP="00071EFC">
            <w:pPr>
              <w:jc w:val="center"/>
              <w:rPr>
                <w:ins w:id="9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B0C4D4" w14:textId="77777777" w:rsidR="00071EFC" w:rsidRPr="00232036" w:rsidRDefault="00071EFC" w:rsidP="00071EFC">
            <w:pPr>
              <w:jc w:val="center"/>
              <w:rPr>
                <w:ins w:id="9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7BDE3F" w14:textId="77777777" w:rsidR="00071EFC" w:rsidRPr="00232036" w:rsidRDefault="00071EFC" w:rsidP="00071EFC">
            <w:pPr>
              <w:jc w:val="center"/>
              <w:rPr>
                <w:ins w:id="9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09D993" w14:textId="77777777" w:rsidR="00071EFC" w:rsidRPr="00232036" w:rsidRDefault="00071EFC" w:rsidP="00071EFC">
            <w:pPr>
              <w:jc w:val="center"/>
              <w:rPr>
                <w:ins w:id="9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ECA933" w14:textId="77777777" w:rsidR="00071EFC" w:rsidRPr="00232036" w:rsidRDefault="00071EFC" w:rsidP="00071EFC">
            <w:pPr>
              <w:jc w:val="center"/>
              <w:rPr>
                <w:ins w:id="100"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2410B3" w14:textId="77777777" w:rsidR="00071EFC" w:rsidRPr="00232036" w:rsidRDefault="00071EFC" w:rsidP="00071EFC">
            <w:pPr>
              <w:jc w:val="center"/>
              <w:rPr>
                <w:ins w:id="101"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44A17094" w14:textId="77777777" w:rsidR="00071EFC" w:rsidRPr="00232036" w:rsidRDefault="00071EFC" w:rsidP="00071EFC">
            <w:pPr>
              <w:jc w:val="center"/>
              <w:rPr>
                <w:ins w:id="102" w:author="Verizon" w:date="2020-07-22T14:18:00Z"/>
                <w:rFonts w:ascii="Arial" w:hAnsi="Arial" w:cs="Arial"/>
                <w:sz w:val="18"/>
                <w:szCs w:val="18"/>
              </w:rPr>
            </w:pPr>
          </w:p>
        </w:tc>
      </w:tr>
      <w:tr w:rsidR="00071EFC" w:rsidRPr="00232036" w14:paraId="30E94D29" w14:textId="77777777" w:rsidTr="000A15A3">
        <w:trPr>
          <w:trHeight w:val="125"/>
          <w:jc w:val="center"/>
          <w:ins w:id="103" w:author="Verizon" w:date="2020-07-22T14:18:00Z"/>
        </w:trPr>
        <w:tc>
          <w:tcPr>
            <w:tcW w:w="2065" w:type="dxa"/>
            <w:vMerge/>
            <w:tcBorders>
              <w:left w:val="single" w:sz="4" w:space="0" w:color="auto"/>
              <w:right w:val="single" w:sz="4" w:space="0" w:color="auto"/>
            </w:tcBorders>
            <w:vAlign w:val="center"/>
          </w:tcPr>
          <w:p w14:paraId="4C55A71C" w14:textId="77777777" w:rsidR="00071EFC" w:rsidRPr="00071EFC" w:rsidRDefault="00071EFC" w:rsidP="00071EFC">
            <w:pPr>
              <w:pStyle w:val="NoSpacing"/>
              <w:jc w:val="center"/>
              <w:rPr>
                <w:ins w:id="104"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0CF8BAB0" w14:textId="77777777" w:rsidR="00071EFC" w:rsidRPr="00071EFC" w:rsidRDefault="00071EFC" w:rsidP="00071EFC">
            <w:pPr>
              <w:pStyle w:val="NoSpacing"/>
              <w:jc w:val="center"/>
              <w:rPr>
                <w:ins w:id="105" w:author="Verizon" w:date="2020-07-22T14:18:00Z"/>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3D1EA7D0" w14:textId="77777777" w:rsidR="00071EFC" w:rsidRPr="00232036" w:rsidRDefault="00071EFC" w:rsidP="00071EFC">
            <w:pPr>
              <w:jc w:val="center"/>
              <w:rPr>
                <w:ins w:id="106" w:author="Verizon" w:date="2020-07-22T14:18:00Z"/>
                <w:rFonts w:ascii="Arial" w:hAnsi="Arial" w:cs="Arial"/>
                <w:sz w:val="18"/>
                <w:szCs w:val="18"/>
              </w:rPr>
            </w:pPr>
            <w:ins w:id="107" w:author="Verizon" w:date="2020-07-22T14:18: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C18A10A" w14:textId="0246B0FA" w:rsidR="00071EFC" w:rsidRPr="00232036" w:rsidRDefault="00071EFC" w:rsidP="00071EFC">
            <w:pPr>
              <w:jc w:val="center"/>
              <w:rPr>
                <w:ins w:id="108" w:author="Verizon" w:date="2020-07-22T14:18:00Z"/>
                <w:rFonts w:ascii="Arial" w:hAnsi="Arial" w:cs="Arial"/>
                <w:sz w:val="18"/>
                <w:szCs w:val="18"/>
              </w:rPr>
            </w:pPr>
            <w:ins w:id="109" w:author="Verizon" w:date="2020-07-22T14:18:00Z">
              <w:r w:rsidRPr="00232036">
                <w:rPr>
                  <w:rFonts w:ascii="Arial" w:hAnsi="Arial" w:cs="Arial"/>
                  <w:sz w:val="18"/>
                  <w:szCs w:val="18"/>
                </w:rPr>
                <w:t>CA_n260</w:t>
              </w:r>
            </w:ins>
            <w:ins w:id="110" w:author="Verizon" w:date="2020-07-22T14:20:00Z">
              <w:r w:rsidR="001106B9">
                <w:rPr>
                  <w:rFonts w:ascii="Arial" w:hAnsi="Arial" w:cs="Arial"/>
                  <w:sz w:val="18"/>
                  <w:szCs w:val="18"/>
                </w:rPr>
                <w:t>G</w:t>
              </w:r>
            </w:ins>
          </w:p>
        </w:tc>
        <w:tc>
          <w:tcPr>
            <w:tcW w:w="749" w:type="dxa"/>
            <w:vMerge/>
            <w:tcBorders>
              <w:left w:val="single" w:sz="4" w:space="0" w:color="auto"/>
              <w:right w:val="single" w:sz="4" w:space="0" w:color="auto"/>
            </w:tcBorders>
            <w:vAlign w:val="center"/>
          </w:tcPr>
          <w:p w14:paraId="37E6EB9A" w14:textId="77777777" w:rsidR="00071EFC" w:rsidRPr="00232036" w:rsidRDefault="00071EFC" w:rsidP="00071EFC">
            <w:pPr>
              <w:jc w:val="center"/>
              <w:rPr>
                <w:ins w:id="111" w:author="Verizon" w:date="2020-07-22T14:18:00Z"/>
                <w:rFonts w:ascii="Arial" w:hAnsi="Arial" w:cs="Arial"/>
                <w:sz w:val="18"/>
                <w:szCs w:val="18"/>
              </w:rPr>
            </w:pPr>
          </w:p>
        </w:tc>
      </w:tr>
      <w:tr w:rsidR="00071EFC" w:rsidRPr="00232036" w14:paraId="4C29AF14" w14:textId="77777777" w:rsidTr="000A15A3">
        <w:trPr>
          <w:trHeight w:val="125"/>
          <w:jc w:val="center"/>
          <w:ins w:id="112" w:author="Verizon" w:date="2020-07-22T14:18:00Z"/>
        </w:trPr>
        <w:tc>
          <w:tcPr>
            <w:tcW w:w="2065" w:type="dxa"/>
            <w:vMerge w:val="restart"/>
            <w:tcBorders>
              <w:top w:val="single" w:sz="4" w:space="0" w:color="auto"/>
              <w:left w:val="single" w:sz="4" w:space="0" w:color="auto"/>
              <w:right w:val="single" w:sz="4" w:space="0" w:color="auto"/>
            </w:tcBorders>
            <w:vAlign w:val="center"/>
          </w:tcPr>
          <w:p w14:paraId="0141EC0D" w14:textId="606503C9" w:rsidR="00071EFC" w:rsidRPr="00071EFC" w:rsidRDefault="00071EFC" w:rsidP="00071EFC">
            <w:pPr>
              <w:pStyle w:val="NoSpacing"/>
              <w:jc w:val="center"/>
              <w:rPr>
                <w:ins w:id="113" w:author="Verizon" w:date="2020-07-22T14:18:00Z"/>
                <w:rFonts w:ascii="Arial" w:hAnsi="Arial" w:cs="Arial"/>
                <w:sz w:val="18"/>
                <w:szCs w:val="18"/>
              </w:rPr>
            </w:pPr>
            <w:ins w:id="114" w:author="Verizon" w:date="2020-07-22T14:19:00Z">
              <w:r w:rsidRPr="00071EFC">
                <w:rPr>
                  <w:rFonts w:ascii="Arial" w:hAnsi="Arial" w:cs="Arial"/>
                  <w:sz w:val="18"/>
                  <w:szCs w:val="18"/>
                  <w:lang w:eastAsia="zh-CN"/>
                </w:rPr>
                <w:t>CA_n5A-n260H</w:t>
              </w:r>
            </w:ins>
          </w:p>
        </w:tc>
        <w:tc>
          <w:tcPr>
            <w:tcW w:w="1980" w:type="dxa"/>
            <w:vMerge w:val="restart"/>
            <w:tcBorders>
              <w:top w:val="single" w:sz="4" w:space="0" w:color="auto"/>
              <w:left w:val="single" w:sz="4" w:space="0" w:color="auto"/>
              <w:right w:val="single" w:sz="4" w:space="0" w:color="auto"/>
            </w:tcBorders>
            <w:vAlign w:val="center"/>
          </w:tcPr>
          <w:p w14:paraId="59094D24" w14:textId="1E4F1CD3" w:rsidR="00071EFC" w:rsidRPr="00071EFC" w:rsidRDefault="00071EFC" w:rsidP="00071EFC">
            <w:pPr>
              <w:pStyle w:val="NoSpacing"/>
              <w:jc w:val="center"/>
              <w:rPr>
                <w:ins w:id="115" w:author="Verizon" w:date="2020-07-22T14:18:00Z"/>
                <w:rFonts w:ascii="Arial" w:hAnsi="Arial" w:cs="Arial"/>
                <w:sz w:val="18"/>
                <w:szCs w:val="18"/>
              </w:rPr>
            </w:pPr>
            <w:ins w:id="116" w:author="Verizon" w:date="2020-07-22T14:19:00Z">
              <w:r w:rsidRPr="00071EFC">
                <w:rPr>
                  <w:rFonts w:ascii="Arial" w:hAnsi="Arial" w:cs="Arial"/>
                  <w:sz w:val="18"/>
                  <w:szCs w:val="18"/>
                </w:rPr>
                <w:t>CA_n5A-n260A, CA_n5A-n260G, CA_n5A-n260H</w:t>
              </w:r>
            </w:ins>
          </w:p>
        </w:tc>
        <w:tc>
          <w:tcPr>
            <w:tcW w:w="746" w:type="dxa"/>
            <w:vMerge w:val="restart"/>
            <w:tcBorders>
              <w:top w:val="single" w:sz="4" w:space="0" w:color="auto"/>
              <w:left w:val="single" w:sz="4" w:space="0" w:color="auto"/>
              <w:right w:val="single" w:sz="4" w:space="0" w:color="auto"/>
            </w:tcBorders>
            <w:vAlign w:val="center"/>
          </w:tcPr>
          <w:p w14:paraId="54E1548A" w14:textId="77777777" w:rsidR="00071EFC" w:rsidRPr="00232036" w:rsidRDefault="00071EFC" w:rsidP="00071EFC">
            <w:pPr>
              <w:jc w:val="center"/>
              <w:rPr>
                <w:ins w:id="117" w:author="Verizon" w:date="2020-07-22T14:18:00Z"/>
                <w:rFonts w:ascii="Arial" w:hAnsi="Arial" w:cs="Arial"/>
                <w:sz w:val="18"/>
                <w:szCs w:val="18"/>
              </w:rPr>
            </w:pPr>
            <w:ins w:id="118" w:author="Verizon" w:date="2020-07-22T14:18:00Z">
              <w:r w:rsidRPr="00232036">
                <w:rPr>
                  <w:rFonts w:ascii="Arial" w:hAnsi="Arial" w:cs="Arial"/>
                  <w:sz w:val="18"/>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3751E1A" w14:textId="77777777" w:rsidR="00071EFC" w:rsidRPr="00232036" w:rsidRDefault="00071EFC" w:rsidP="00071EFC">
            <w:pPr>
              <w:jc w:val="center"/>
              <w:rPr>
                <w:ins w:id="119" w:author="Verizon" w:date="2020-07-22T14:18:00Z"/>
                <w:rFonts w:ascii="Arial" w:hAnsi="Arial" w:cs="Arial"/>
                <w:sz w:val="18"/>
                <w:szCs w:val="18"/>
              </w:rPr>
            </w:pPr>
            <w:ins w:id="120" w:author="Verizon" w:date="2020-07-22T14:18: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1F10C1D6" w14:textId="77777777" w:rsidR="00071EFC" w:rsidRPr="00232036" w:rsidRDefault="00071EFC" w:rsidP="00071EFC">
            <w:pPr>
              <w:jc w:val="center"/>
              <w:rPr>
                <w:ins w:id="121" w:author="Verizon" w:date="2020-07-22T14:18:00Z"/>
                <w:rFonts w:ascii="Arial" w:hAnsi="Arial" w:cs="Arial"/>
                <w:sz w:val="18"/>
                <w:szCs w:val="18"/>
              </w:rPr>
            </w:pPr>
            <w:ins w:id="122"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E8E1EB" w14:textId="77777777" w:rsidR="00071EFC" w:rsidRPr="00232036" w:rsidRDefault="00071EFC" w:rsidP="00071EFC">
            <w:pPr>
              <w:jc w:val="center"/>
              <w:rPr>
                <w:ins w:id="123" w:author="Verizon" w:date="2020-07-22T14:18:00Z"/>
                <w:rFonts w:ascii="Arial" w:hAnsi="Arial" w:cs="Arial"/>
                <w:sz w:val="18"/>
                <w:szCs w:val="18"/>
              </w:rPr>
            </w:pPr>
            <w:ins w:id="124"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12FD088" w14:textId="77777777" w:rsidR="00071EFC" w:rsidRPr="00232036" w:rsidRDefault="00071EFC" w:rsidP="00071EFC">
            <w:pPr>
              <w:jc w:val="center"/>
              <w:rPr>
                <w:ins w:id="125" w:author="Verizon" w:date="2020-07-22T14:18:00Z"/>
                <w:rFonts w:ascii="Arial" w:hAnsi="Arial" w:cs="Arial"/>
                <w:sz w:val="18"/>
                <w:szCs w:val="18"/>
              </w:rPr>
            </w:pPr>
            <w:ins w:id="126"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5FDB49" w14:textId="77777777" w:rsidR="00071EFC" w:rsidRPr="00232036" w:rsidRDefault="00071EFC" w:rsidP="00071EFC">
            <w:pPr>
              <w:jc w:val="center"/>
              <w:rPr>
                <w:ins w:id="127" w:author="Verizon" w:date="2020-07-22T14:18:00Z"/>
                <w:rFonts w:ascii="Arial" w:hAnsi="Arial" w:cs="Arial"/>
                <w:sz w:val="18"/>
                <w:szCs w:val="18"/>
              </w:rPr>
            </w:pPr>
            <w:ins w:id="128"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26C25E2" w14:textId="77777777" w:rsidR="00071EFC" w:rsidRPr="00232036" w:rsidRDefault="00071EFC" w:rsidP="00071EFC">
            <w:pPr>
              <w:jc w:val="center"/>
              <w:rPr>
                <w:ins w:id="12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F628F1" w14:textId="77777777" w:rsidR="00071EFC" w:rsidRPr="00232036" w:rsidRDefault="00071EFC" w:rsidP="00071EFC">
            <w:pPr>
              <w:jc w:val="center"/>
              <w:rPr>
                <w:ins w:id="13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8D8E39" w14:textId="77777777" w:rsidR="00071EFC" w:rsidRPr="00232036" w:rsidRDefault="00071EFC" w:rsidP="00071EFC">
            <w:pPr>
              <w:jc w:val="center"/>
              <w:rPr>
                <w:ins w:id="13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8961779" w14:textId="77777777" w:rsidR="00071EFC" w:rsidRPr="00232036" w:rsidRDefault="00071EFC" w:rsidP="00071EFC">
            <w:pPr>
              <w:jc w:val="center"/>
              <w:rPr>
                <w:ins w:id="13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0F2CB0" w14:textId="77777777" w:rsidR="00071EFC" w:rsidRPr="00232036" w:rsidRDefault="00071EFC" w:rsidP="00071EFC">
            <w:pPr>
              <w:jc w:val="center"/>
              <w:rPr>
                <w:ins w:id="13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22A76" w14:textId="77777777" w:rsidR="00071EFC" w:rsidRPr="00232036" w:rsidRDefault="00071EFC" w:rsidP="00071EFC">
            <w:pPr>
              <w:jc w:val="center"/>
              <w:rPr>
                <w:ins w:id="13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93D87D" w14:textId="77777777" w:rsidR="00071EFC" w:rsidRPr="00232036" w:rsidRDefault="00071EFC" w:rsidP="00071EFC">
            <w:pPr>
              <w:jc w:val="center"/>
              <w:rPr>
                <w:ins w:id="13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3E53BA1" w14:textId="77777777" w:rsidR="00071EFC" w:rsidRPr="00232036" w:rsidRDefault="00071EFC" w:rsidP="00071EFC">
            <w:pPr>
              <w:jc w:val="center"/>
              <w:rPr>
                <w:ins w:id="13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C2D7205" w14:textId="77777777" w:rsidR="00071EFC" w:rsidRPr="00232036" w:rsidRDefault="00071EFC" w:rsidP="00071EFC">
            <w:pPr>
              <w:jc w:val="center"/>
              <w:rPr>
                <w:ins w:id="13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67BFE31" w14:textId="77777777" w:rsidR="00071EFC" w:rsidRPr="00232036" w:rsidRDefault="00071EFC" w:rsidP="00071EFC">
            <w:pPr>
              <w:jc w:val="center"/>
              <w:rPr>
                <w:ins w:id="138"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D33F24" w14:textId="77777777" w:rsidR="00071EFC" w:rsidRPr="00232036" w:rsidRDefault="00071EFC" w:rsidP="00071EFC">
            <w:pPr>
              <w:jc w:val="center"/>
              <w:rPr>
                <w:ins w:id="139" w:author="Verizon" w:date="2020-07-22T14:18: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C2A41C4" w14:textId="77777777" w:rsidR="00071EFC" w:rsidRPr="00232036" w:rsidRDefault="00071EFC" w:rsidP="00071EFC">
            <w:pPr>
              <w:jc w:val="center"/>
              <w:rPr>
                <w:ins w:id="140" w:author="Verizon" w:date="2020-07-22T14:18:00Z"/>
                <w:rFonts w:ascii="Arial" w:hAnsi="Arial" w:cs="Arial"/>
                <w:sz w:val="18"/>
                <w:szCs w:val="18"/>
              </w:rPr>
            </w:pPr>
            <w:ins w:id="141" w:author="Verizon" w:date="2020-07-22T14:18:00Z">
              <w:r w:rsidRPr="00232036">
                <w:rPr>
                  <w:rFonts w:ascii="Arial" w:hAnsi="Arial" w:cs="Arial"/>
                  <w:sz w:val="18"/>
                  <w:szCs w:val="18"/>
                </w:rPr>
                <w:t>0</w:t>
              </w:r>
            </w:ins>
          </w:p>
        </w:tc>
      </w:tr>
      <w:tr w:rsidR="00071EFC" w:rsidRPr="00232036" w14:paraId="3EEA8C1A" w14:textId="77777777" w:rsidTr="000A15A3">
        <w:trPr>
          <w:trHeight w:val="125"/>
          <w:jc w:val="center"/>
          <w:ins w:id="142" w:author="Verizon" w:date="2020-07-22T14:18:00Z"/>
        </w:trPr>
        <w:tc>
          <w:tcPr>
            <w:tcW w:w="2065" w:type="dxa"/>
            <w:vMerge/>
            <w:tcBorders>
              <w:left w:val="single" w:sz="4" w:space="0" w:color="auto"/>
              <w:right w:val="single" w:sz="4" w:space="0" w:color="auto"/>
            </w:tcBorders>
            <w:vAlign w:val="center"/>
          </w:tcPr>
          <w:p w14:paraId="762E78EA" w14:textId="77777777" w:rsidR="00071EFC" w:rsidRPr="00071EFC" w:rsidRDefault="00071EFC" w:rsidP="00071EFC">
            <w:pPr>
              <w:pStyle w:val="NoSpacing"/>
              <w:jc w:val="center"/>
              <w:rPr>
                <w:ins w:id="143"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6FE1A35D" w14:textId="77777777" w:rsidR="00071EFC" w:rsidRPr="00071EFC" w:rsidRDefault="00071EFC" w:rsidP="00071EFC">
            <w:pPr>
              <w:pStyle w:val="NoSpacing"/>
              <w:jc w:val="center"/>
              <w:rPr>
                <w:ins w:id="144" w:author="Verizon" w:date="2020-07-22T14:18:00Z"/>
                <w:rFonts w:ascii="Arial" w:hAnsi="Arial" w:cs="Arial"/>
                <w:sz w:val="18"/>
                <w:szCs w:val="18"/>
              </w:rPr>
            </w:pPr>
          </w:p>
        </w:tc>
        <w:tc>
          <w:tcPr>
            <w:tcW w:w="746" w:type="dxa"/>
            <w:vMerge/>
            <w:tcBorders>
              <w:left w:val="single" w:sz="4" w:space="0" w:color="auto"/>
              <w:right w:val="single" w:sz="4" w:space="0" w:color="auto"/>
            </w:tcBorders>
            <w:vAlign w:val="center"/>
          </w:tcPr>
          <w:p w14:paraId="3E451874" w14:textId="77777777" w:rsidR="00071EFC" w:rsidRPr="00232036" w:rsidRDefault="00071EFC" w:rsidP="00071EFC">
            <w:pPr>
              <w:jc w:val="center"/>
              <w:rPr>
                <w:ins w:id="14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7E2BE" w14:textId="77777777" w:rsidR="00071EFC" w:rsidRPr="00232036" w:rsidRDefault="00071EFC" w:rsidP="00071EFC">
            <w:pPr>
              <w:jc w:val="center"/>
              <w:rPr>
                <w:ins w:id="146" w:author="Verizon" w:date="2020-07-22T14:18:00Z"/>
                <w:rFonts w:ascii="Arial" w:hAnsi="Arial" w:cs="Arial"/>
                <w:sz w:val="18"/>
                <w:szCs w:val="18"/>
              </w:rPr>
            </w:pPr>
            <w:ins w:id="147" w:author="Verizon" w:date="2020-07-22T14:18: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3E52939A" w14:textId="77777777" w:rsidR="00071EFC" w:rsidRPr="00232036" w:rsidRDefault="00071EFC" w:rsidP="00071EFC">
            <w:pPr>
              <w:jc w:val="center"/>
              <w:rPr>
                <w:ins w:id="14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F5491A" w14:textId="77777777" w:rsidR="00071EFC" w:rsidRPr="00232036" w:rsidRDefault="00071EFC" w:rsidP="00071EFC">
            <w:pPr>
              <w:jc w:val="center"/>
              <w:rPr>
                <w:ins w:id="149" w:author="Verizon" w:date="2020-07-22T14:18:00Z"/>
                <w:rFonts w:ascii="Arial" w:hAnsi="Arial" w:cs="Arial"/>
                <w:sz w:val="18"/>
                <w:szCs w:val="18"/>
              </w:rPr>
            </w:pPr>
            <w:ins w:id="150"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0208DD" w14:textId="77777777" w:rsidR="00071EFC" w:rsidRPr="00232036" w:rsidRDefault="00071EFC" w:rsidP="00071EFC">
            <w:pPr>
              <w:jc w:val="center"/>
              <w:rPr>
                <w:ins w:id="151" w:author="Verizon" w:date="2020-07-22T14:18:00Z"/>
                <w:rFonts w:ascii="Arial" w:hAnsi="Arial" w:cs="Arial"/>
                <w:sz w:val="18"/>
                <w:szCs w:val="18"/>
              </w:rPr>
            </w:pPr>
            <w:ins w:id="152"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1AFCC0" w14:textId="77777777" w:rsidR="00071EFC" w:rsidRPr="00232036" w:rsidRDefault="00071EFC" w:rsidP="00071EFC">
            <w:pPr>
              <w:jc w:val="center"/>
              <w:rPr>
                <w:ins w:id="153" w:author="Verizon" w:date="2020-07-22T14:18:00Z"/>
                <w:rFonts w:ascii="Arial" w:hAnsi="Arial" w:cs="Arial"/>
                <w:sz w:val="18"/>
                <w:szCs w:val="18"/>
              </w:rPr>
            </w:pPr>
            <w:ins w:id="154"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505F175C" w14:textId="77777777" w:rsidR="00071EFC" w:rsidRPr="00232036" w:rsidRDefault="00071EFC" w:rsidP="00071EFC">
            <w:pPr>
              <w:jc w:val="center"/>
              <w:rPr>
                <w:ins w:id="15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B0FF471" w14:textId="77777777" w:rsidR="00071EFC" w:rsidRPr="00232036" w:rsidRDefault="00071EFC" w:rsidP="00071EFC">
            <w:pPr>
              <w:jc w:val="center"/>
              <w:rPr>
                <w:ins w:id="15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2192F4" w14:textId="77777777" w:rsidR="00071EFC" w:rsidRPr="00232036" w:rsidRDefault="00071EFC" w:rsidP="00071EFC">
            <w:pPr>
              <w:jc w:val="center"/>
              <w:rPr>
                <w:ins w:id="15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90F76E1" w14:textId="77777777" w:rsidR="00071EFC" w:rsidRPr="00232036" w:rsidRDefault="00071EFC" w:rsidP="00071EFC">
            <w:pPr>
              <w:jc w:val="center"/>
              <w:rPr>
                <w:ins w:id="15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506037" w14:textId="77777777" w:rsidR="00071EFC" w:rsidRPr="00232036" w:rsidRDefault="00071EFC" w:rsidP="00071EFC">
            <w:pPr>
              <w:jc w:val="center"/>
              <w:rPr>
                <w:ins w:id="15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880CF3" w14:textId="77777777" w:rsidR="00071EFC" w:rsidRPr="00232036" w:rsidRDefault="00071EFC" w:rsidP="00071EFC">
            <w:pPr>
              <w:jc w:val="center"/>
              <w:rPr>
                <w:ins w:id="16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65A092" w14:textId="77777777" w:rsidR="00071EFC" w:rsidRPr="00232036" w:rsidRDefault="00071EFC" w:rsidP="00071EFC">
            <w:pPr>
              <w:jc w:val="center"/>
              <w:rPr>
                <w:ins w:id="16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CDAFCC" w14:textId="77777777" w:rsidR="00071EFC" w:rsidRPr="00232036" w:rsidRDefault="00071EFC" w:rsidP="00071EFC">
            <w:pPr>
              <w:jc w:val="center"/>
              <w:rPr>
                <w:ins w:id="16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DDE5C6" w14:textId="77777777" w:rsidR="00071EFC" w:rsidRPr="00232036" w:rsidRDefault="00071EFC" w:rsidP="00071EFC">
            <w:pPr>
              <w:jc w:val="center"/>
              <w:rPr>
                <w:ins w:id="16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C4AD67" w14:textId="77777777" w:rsidR="00071EFC" w:rsidRPr="00232036" w:rsidRDefault="00071EFC" w:rsidP="00071EFC">
            <w:pPr>
              <w:jc w:val="center"/>
              <w:rPr>
                <w:ins w:id="164"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3D2567" w14:textId="77777777" w:rsidR="00071EFC" w:rsidRPr="00232036" w:rsidRDefault="00071EFC" w:rsidP="00071EFC">
            <w:pPr>
              <w:jc w:val="center"/>
              <w:rPr>
                <w:ins w:id="165"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22D0CA38" w14:textId="77777777" w:rsidR="00071EFC" w:rsidRPr="00232036" w:rsidRDefault="00071EFC" w:rsidP="00071EFC">
            <w:pPr>
              <w:jc w:val="center"/>
              <w:rPr>
                <w:ins w:id="166" w:author="Verizon" w:date="2020-07-22T14:18:00Z"/>
                <w:rFonts w:ascii="Arial" w:hAnsi="Arial" w:cs="Arial"/>
                <w:sz w:val="18"/>
                <w:szCs w:val="18"/>
              </w:rPr>
            </w:pPr>
          </w:p>
        </w:tc>
      </w:tr>
      <w:tr w:rsidR="00071EFC" w:rsidRPr="00232036" w14:paraId="28A10BA6" w14:textId="77777777" w:rsidTr="000A15A3">
        <w:trPr>
          <w:trHeight w:val="125"/>
          <w:jc w:val="center"/>
          <w:ins w:id="167" w:author="Verizon" w:date="2020-07-22T14:18:00Z"/>
        </w:trPr>
        <w:tc>
          <w:tcPr>
            <w:tcW w:w="2065" w:type="dxa"/>
            <w:vMerge/>
            <w:tcBorders>
              <w:left w:val="single" w:sz="4" w:space="0" w:color="auto"/>
              <w:right w:val="single" w:sz="4" w:space="0" w:color="auto"/>
            </w:tcBorders>
            <w:vAlign w:val="center"/>
          </w:tcPr>
          <w:p w14:paraId="470D9F68" w14:textId="77777777" w:rsidR="00071EFC" w:rsidRPr="00071EFC" w:rsidRDefault="00071EFC" w:rsidP="00071EFC">
            <w:pPr>
              <w:pStyle w:val="NoSpacing"/>
              <w:jc w:val="center"/>
              <w:rPr>
                <w:ins w:id="168"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70A92A13" w14:textId="77777777" w:rsidR="00071EFC" w:rsidRPr="00071EFC" w:rsidRDefault="00071EFC" w:rsidP="00071EFC">
            <w:pPr>
              <w:pStyle w:val="NoSpacing"/>
              <w:jc w:val="center"/>
              <w:rPr>
                <w:ins w:id="169" w:author="Verizon" w:date="2020-07-22T14:18: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4C01E2E" w14:textId="77777777" w:rsidR="00071EFC" w:rsidRPr="00232036" w:rsidRDefault="00071EFC" w:rsidP="00071EFC">
            <w:pPr>
              <w:jc w:val="center"/>
              <w:rPr>
                <w:ins w:id="17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52872D" w14:textId="77777777" w:rsidR="00071EFC" w:rsidRPr="00232036" w:rsidRDefault="00071EFC" w:rsidP="00071EFC">
            <w:pPr>
              <w:jc w:val="center"/>
              <w:rPr>
                <w:ins w:id="171" w:author="Verizon" w:date="2020-07-22T14:18:00Z"/>
                <w:rFonts w:ascii="Arial" w:hAnsi="Arial" w:cs="Arial"/>
                <w:sz w:val="18"/>
                <w:szCs w:val="18"/>
              </w:rPr>
            </w:pPr>
            <w:ins w:id="172" w:author="Verizon" w:date="2020-07-22T14:18: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E18B996" w14:textId="77777777" w:rsidR="00071EFC" w:rsidRPr="00232036" w:rsidRDefault="00071EFC" w:rsidP="00071EFC">
            <w:pPr>
              <w:jc w:val="center"/>
              <w:rPr>
                <w:ins w:id="17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94B397" w14:textId="77777777" w:rsidR="00071EFC" w:rsidRPr="00232036" w:rsidRDefault="00071EFC" w:rsidP="00071EFC">
            <w:pPr>
              <w:jc w:val="center"/>
              <w:rPr>
                <w:ins w:id="17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BA8AAF" w14:textId="77777777" w:rsidR="00071EFC" w:rsidRPr="00232036" w:rsidRDefault="00071EFC" w:rsidP="00071EFC">
            <w:pPr>
              <w:jc w:val="center"/>
              <w:rPr>
                <w:ins w:id="17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674BD1" w14:textId="77777777" w:rsidR="00071EFC" w:rsidRPr="00232036" w:rsidRDefault="00071EFC" w:rsidP="00071EFC">
            <w:pPr>
              <w:jc w:val="center"/>
              <w:rPr>
                <w:ins w:id="17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D46EAA" w14:textId="77777777" w:rsidR="00071EFC" w:rsidRPr="00232036" w:rsidRDefault="00071EFC" w:rsidP="00071EFC">
            <w:pPr>
              <w:jc w:val="center"/>
              <w:rPr>
                <w:ins w:id="17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A62C27" w14:textId="77777777" w:rsidR="00071EFC" w:rsidRPr="00232036" w:rsidRDefault="00071EFC" w:rsidP="00071EFC">
            <w:pPr>
              <w:jc w:val="center"/>
              <w:rPr>
                <w:ins w:id="17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F89715" w14:textId="77777777" w:rsidR="00071EFC" w:rsidRPr="00232036" w:rsidRDefault="00071EFC" w:rsidP="00071EFC">
            <w:pPr>
              <w:jc w:val="center"/>
              <w:rPr>
                <w:ins w:id="17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C8BBF9" w14:textId="77777777" w:rsidR="00071EFC" w:rsidRPr="00232036" w:rsidRDefault="00071EFC" w:rsidP="00071EFC">
            <w:pPr>
              <w:jc w:val="center"/>
              <w:rPr>
                <w:ins w:id="18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E013E7" w14:textId="77777777" w:rsidR="00071EFC" w:rsidRPr="00232036" w:rsidRDefault="00071EFC" w:rsidP="00071EFC">
            <w:pPr>
              <w:jc w:val="center"/>
              <w:rPr>
                <w:ins w:id="18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685398" w14:textId="77777777" w:rsidR="00071EFC" w:rsidRPr="00232036" w:rsidRDefault="00071EFC" w:rsidP="00071EFC">
            <w:pPr>
              <w:jc w:val="center"/>
              <w:rPr>
                <w:ins w:id="18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5BBD6B" w14:textId="77777777" w:rsidR="00071EFC" w:rsidRPr="00232036" w:rsidRDefault="00071EFC" w:rsidP="00071EFC">
            <w:pPr>
              <w:jc w:val="center"/>
              <w:rPr>
                <w:ins w:id="18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97E8B7C" w14:textId="77777777" w:rsidR="00071EFC" w:rsidRPr="00232036" w:rsidRDefault="00071EFC" w:rsidP="00071EFC">
            <w:pPr>
              <w:jc w:val="center"/>
              <w:rPr>
                <w:ins w:id="18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B9F72E" w14:textId="77777777" w:rsidR="00071EFC" w:rsidRPr="00232036" w:rsidRDefault="00071EFC" w:rsidP="00071EFC">
            <w:pPr>
              <w:jc w:val="center"/>
              <w:rPr>
                <w:ins w:id="18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4C5F19" w14:textId="77777777" w:rsidR="00071EFC" w:rsidRPr="00232036" w:rsidRDefault="00071EFC" w:rsidP="00071EFC">
            <w:pPr>
              <w:jc w:val="center"/>
              <w:rPr>
                <w:ins w:id="186"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E9358C" w14:textId="77777777" w:rsidR="00071EFC" w:rsidRPr="00232036" w:rsidRDefault="00071EFC" w:rsidP="00071EFC">
            <w:pPr>
              <w:jc w:val="center"/>
              <w:rPr>
                <w:ins w:id="187"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58B81240" w14:textId="77777777" w:rsidR="00071EFC" w:rsidRPr="00232036" w:rsidRDefault="00071EFC" w:rsidP="00071EFC">
            <w:pPr>
              <w:jc w:val="center"/>
              <w:rPr>
                <w:ins w:id="188" w:author="Verizon" w:date="2020-07-22T14:18:00Z"/>
                <w:rFonts w:ascii="Arial" w:hAnsi="Arial" w:cs="Arial"/>
                <w:sz w:val="18"/>
                <w:szCs w:val="18"/>
              </w:rPr>
            </w:pPr>
          </w:p>
        </w:tc>
      </w:tr>
      <w:tr w:rsidR="00071EFC" w:rsidRPr="00232036" w14:paraId="776B1FA0" w14:textId="77777777" w:rsidTr="000A15A3">
        <w:trPr>
          <w:trHeight w:val="125"/>
          <w:jc w:val="center"/>
          <w:ins w:id="189" w:author="Verizon" w:date="2020-07-22T14:18:00Z"/>
        </w:trPr>
        <w:tc>
          <w:tcPr>
            <w:tcW w:w="2065" w:type="dxa"/>
            <w:vMerge/>
            <w:tcBorders>
              <w:left w:val="single" w:sz="4" w:space="0" w:color="auto"/>
              <w:right w:val="single" w:sz="4" w:space="0" w:color="auto"/>
            </w:tcBorders>
            <w:vAlign w:val="center"/>
          </w:tcPr>
          <w:p w14:paraId="4548B672" w14:textId="77777777" w:rsidR="00071EFC" w:rsidRPr="00071EFC" w:rsidRDefault="00071EFC" w:rsidP="00071EFC">
            <w:pPr>
              <w:pStyle w:val="NoSpacing"/>
              <w:jc w:val="center"/>
              <w:rPr>
                <w:ins w:id="190"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118C16C6" w14:textId="77777777" w:rsidR="00071EFC" w:rsidRPr="00071EFC" w:rsidRDefault="00071EFC" w:rsidP="00071EFC">
            <w:pPr>
              <w:pStyle w:val="NoSpacing"/>
              <w:jc w:val="center"/>
              <w:rPr>
                <w:ins w:id="191" w:author="Verizon" w:date="2020-07-22T14:18:00Z"/>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465257DC" w14:textId="77777777" w:rsidR="00071EFC" w:rsidRPr="00232036" w:rsidRDefault="00071EFC" w:rsidP="00071EFC">
            <w:pPr>
              <w:jc w:val="center"/>
              <w:rPr>
                <w:ins w:id="192" w:author="Verizon" w:date="2020-07-22T14:18:00Z"/>
                <w:rFonts w:ascii="Arial" w:hAnsi="Arial" w:cs="Arial"/>
                <w:sz w:val="18"/>
                <w:szCs w:val="18"/>
              </w:rPr>
            </w:pPr>
            <w:ins w:id="193" w:author="Verizon" w:date="2020-07-22T14:18: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0017A06" w14:textId="7D484A6B" w:rsidR="00071EFC" w:rsidRPr="00232036" w:rsidRDefault="001106B9" w:rsidP="00071EFC">
            <w:pPr>
              <w:jc w:val="center"/>
              <w:rPr>
                <w:ins w:id="194" w:author="Verizon" w:date="2020-07-22T14:18:00Z"/>
                <w:rFonts w:ascii="Arial" w:hAnsi="Arial" w:cs="Arial"/>
                <w:sz w:val="18"/>
                <w:szCs w:val="18"/>
              </w:rPr>
            </w:pPr>
            <w:ins w:id="195" w:author="Verizon" w:date="2020-07-22T14:18:00Z">
              <w:r>
                <w:rPr>
                  <w:rFonts w:ascii="Arial" w:hAnsi="Arial" w:cs="Arial"/>
                  <w:sz w:val="18"/>
                  <w:szCs w:val="18"/>
                </w:rPr>
                <w:t>CA_n260</w:t>
              </w:r>
            </w:ins>
            <w:ins w:id="196" w:author="Verizon" w:date="2020-07-22T14:20:00Z">
              <w:r>
                <w:rPr>
                  <w:rFonts w:ascii="Arial" w:hAnsi="Arial" w:cs="Arial"/>
                  <w:sz w:val="18"/>
                  <w:szCs w:val="18"/>
                </w:rPr>
                <w:t>H</w:t>
              </w:r>
            </w:ins>
          </w:p>
        </w:tc>
        <w:tc>
          <w:tcPr>
            <w:tcW w:w="749" w:type="dxa"/>
            <w:vMerge/>
            <w:tcBorders>
              <w:left w:val="single" w:sz="4" w:space="0" w:color="auto"/>
              <w:right w:val="single" w:sz="4" w:space="0" w:color="auto"/>
            </w:tcBorders>
            <w:vAlign w:val="center"/>
          </w:tcPr>
          <w:p w14:paraId="33B30F9F" w14:textId="77777777" w:rsidR="00071EFC" w:rsidRPr="00232036" w:rsidRDefault="00071EFC" w:rsidP="00071EFC">
            <w:pPr>
              <w:jc w:val="center"/>
              <w:rPr>
                <w:ins w:id="197" w:author="Verizon" w:date="2020-07-22T14:18:00Z"/>
                <w:rFonts w:ascii="Arial" w:hAnsi="Arial" w:cs="Arial"/>
                <w:sz w:val="18"/>
                <w:szCs w:val="18"/>
              </w:rPr>
            </w:pPr>
          </w:p>
        </w:tc>
      </w:tr>
      <w:tr w:rsidR="00071EFC" w:rsidRPr="00232036" w14:paraId="4D426702" w14:textId="77777777" w:rsidTr="000A15A3">
        <w:trPr>
          <w:trHeight w:val="125"/>
          <w:jc w:val="center"/>
          <w:ins w:id="198" w:author="Verizon" w:date="2020-07-22T14:18:00Z"/>
        </w:trPr>
        <w:tc>
          <w:tcPr>
            <w:tcW w:w="2065" w:type="dxa"/>
            <w:vMerge w:val="restart"/>
            <w:tcBorders>
              <w:top w:val="single" w:sz="4" w:space="0" w:color="auto"/>
              <w:left w:val="single" w:sz="4" w:space="0" w:color="auto"/>
              <w:right w:val="single" w:sz="4" w:space="0" w:color="auto"/>
            </w:tcBorders>
            <w:vAlign w:val="center"/>
          </w:tcPr>
          <w:p w14:paraId="63A9274C" w14:textId="5C118638" w:rsidR="00071EFC" w:rsidRPr="00071EFC" w:rsidRDefault="00071EFC" w:rsidP="00071EFC">
            <w:pPr>
              <w:pStyle w:val="NoSpacing"/>
              <w:jc w:val="center"/>
              <w:rPr>
                <w:ins w:id="199" w:author="Verizon" w:date="2020-07-22T14:18:00Z"/>
                <w:rFonts w:ascii="Arial" w:hAnsi="Arial" w:cs="Arial"/>
                <w:sz w:val="18"/>
                <w:szCs w:val="18"/>
              </w:rPr>
            </w:pPr>
            <w:ins w:id="200" w:author="Verizon" w:date="2020-07-22T14:19:00Z">
              <w:r w:rsidRPr="00071EFC">
                <w:rPr>
                  <w:rFonts w:ascii="Arial" w:hAnsi="Arial" w:cs="Arial"/>
                  <w:sz w:val="18"/>
                  <w:szCs w:val="18"/>
                  <w:lang w:eastAsia="zh-CN"/>
                </w:rPr>
                <w:t>CA_n5A-n260I</w:t>
              </w:r>
            </w:ins>
          </w:p>
        </w:tc>
        <w:tc>
          <w:tcPr>
            <w:tcW w:w="1980" w:type="dxa"/>
            <w:vMerge w:val="restart"/>
            <w:tcBorders>
              <w:top w:val="single" w:sz="4" w:space="0" w:color="auto"/>
              <w:left w:val="single" w:sz="4" w:space="0" w:color="auto"/>
              <w:right w:val="single" w:sz="4" w:space="0" w:color="auto"/>
            </w:tcBorders>
            <w:vAlign w:val="center"/>
          </w:tcPr>
          <w:p w14:paraId="6B557748" w14:textId="2756FBB2" w:rsidR="00071EFC" w:rsidRPr="00071EFC" w:rsidRDefault="00071EFC" w:rsidP="00071EFC">
            <w:pPr>
              <w:pStyle w:val="NoSpacing"/>
              <w:jc w:val="center"/>
              <w:rPr>
                <w:ins w:id="201" w:author="Verizon" w:date="2020-07-22T14:18:00Z"/>
                <w:rFonts w:ascii="Arial" w:hAnsi="Arial" w:cs="Arial"/>
                <w:sz w:val="18"/>
                <w:szCs w:val="18"/>
              </w:rPr>
            </w:pPr>
            <w:ins w:id="202" w:author="Verizon" w:date="2020-07-22T14:19:00Z">
              <w:r w:rsidRPr="00071EFC">
                <w:rPr>
                  <w:rFonts w:ascii="Arial" w:hAnsi="Arial" w:cs="Arial"/>
                  <w:sz w:val="18"/>
                  <w:szCs w:val="18"/>
                </w:rPr>
                <w:t>CA_n5A-n260A, CA_n5A-n260G, CA_n5A-n260H, CA_n5A-n260I</w:t>
              </w:r>
            </w:ins>
          </w:p>
        </w:tc>
        <w:tc>
          <w:tcPr>
            <w:tcW w:w="746" w:type="dxa"/>
            <w:vMerge w:val="restart"/>
            <w:tcBorders>
              <w:top w:val="single" w:sz="4" w:space="0" w:color="auto"/>
              <w:left w:val="single" w:sz="4" w:space="0" w:color="auto"/>
              <w:right w:val="single" w:sz="4" w:space="0" w:color="auto"/>
            </w:tcBorders>
            <w:vAlign w:val="center"/>
          </w:tcPr>
          <w:p w14:paraId="48CDFBD8" w14:textId="77777777" w:rsidR="00071EFC" w:rsidRPr="00232036" w:rsidRDefault="00071EFC" w:rsidP="00071EFC">
            <w:pPr>
              <w:jc w:val="center"/>
              <w:rPr>
                <w:ins w:id="203" w:author="Verizon" w:date="2020-07-22T14:18:00Z"/>
                <w:rFonts w:ascii="Arial" w:hAnsi="Arial" w:cs="Arial"/>
                <w:sz w:val="18"/>
                <w:szCs w:val="18"/>
              </w:rPr>
            </w:pPr>
            <w:ins w:id="204" w:author="Verizon" w:date="2020-07-22T14:18:00Z">
              <w:r w:rsidRPr="00232036">
                <w:rPr>
                  <w:rFonts w:ascii="Arial" w:hAnsi="Arial" w:cs="Arial"/>
                  <w:sz w:val="18"/>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1435C85" w14:textId="77777777" w:rsidR="00071EFC" w:rsidRPr="00232036" w:rsidRDefault="00071EFC" w:rsidP="00071EFC">
            <w:pPr>
              <w:jc w:val="center"/>
              <w:rPr>
                <w:ins w:id="205" w:author="Verizon" w:date="2020-07-22T14:18:00Z"/>
                <w:rFonts w:ascii="Arial" w:hAnsi="Arial" w:cs="Arial"/>
                <w:sz w:val="18"/>
                <w:szCs w:val="18"/>
              </w:rPr>
            </w:pPr>
            <w:ins w:id="206" w:author="Verizon" w:date="2020-07-22T14:18: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04125FF" w14:textId="77777777" w:rsidR="00071EFC" w:rsidRPr="00232036" w:rsidRDefault="00071EFC" w:rsidP="00071EFC">
            <w:pPr>
              <w:jc w:val="center"/>
              <w:rPr>
                <w:ins w:id="207" w:author="Verizon" w:date="2020-07-22T14:18:00Z"/>
                <w:rFonts w:ascii="Arial" w:hAnsi="Arial" w:cs="Arial"/>
                <w:sz w:val="18"/>
                <w:szCs w:val="18"/>
              </w:rPr>
            </w:pPr>
            <w:ins w:id="208"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5B6CA5" w14:textId="77777777" w:rsidR="00071EFC" w:rsidRPr="00232036" w:rsidRDefault="00071EFC" w:rsidP="00071EFC">
            <w:pPr>
              <w:jc w:val="center"/>
              <w:rPr>
                <w:ins w:id="209" w:author="Verizon" w:date="2020-07-22T14:18:00Z"/>
                <w:rFonts w:ascii="Arial" w:hAnsi="Arial" w:cs="Arial"/>
                <w:sz w:val="18"/>
                <w:szCs w:val="18"/>
              </w:rPr>
            </w:pPr>
            <w:ins w:id="210"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463DAF2" w14:textId="77777777" w:rsidR="00071EFC" w:rsidRPr="00232036" w:rsidRDefault="00071EFC" w:rsidP="00071EFC">
            <w:pPr>
              <w:jc w:val="center"/>
              <w:rPr>
                <w:ins w:id="211" w:author="Verizon" w:date="2020-07-22T14:18:00Z"/>
                <w:rFonts w:ascii="Arial" w:hAnsi="Arial" w:cs="Arial"/>
                <w:sz w:val="18"/>
                <w:szCs w:val="18"/>
              </w:rPr>
            </w:pPr>
            <w:ins w:id="212"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D34A0F" w14:textId="77777777" w:rsidR="00071EFC" w:rsidRPr="00232036" w:rsidRDefault="00071EFC" w:rsidP="00071EFC">
            <w:pPr>
              <w:jc w:val="center"/>
              <w:rPr>
                <w:ins w:id="213" w:author="Verizon" w:date="2020-07-22T14:18:00Z"/>
                <w:rFonts w:ascii="Arial" w:hAnsi="Arial" w:cs="Arial"/>
                <w:sz w:val="18"/>
                <w:szCs w:val="18"/>
              </w:rPr>
            </w:pPr>
            <w:ins w:id="214"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5CCFA9D" w14:textId="77777777" w:rsidR="00071EFC" w:rsidRPr="00232036" w:rsidRDefault="00071EFC" w:rsidP="00071EFC">
            <w:pPr>
              <w:jc w:val="center"/>
              <w:rPr>
                <w:ins w:id="21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3B738B9" w14:textId="77777777" w:rsidR="00071EFC" w:rsidRPr="00232036" w:rsidRDefault="00071EFC" w:rsidP="00071EFC">
            <w:pPr>
              <w:jc w:val="center"/>
              <w:rPr>
                <w:ins w:id="21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07C2F5" w14:textId="77777777" w:rsidR="00071EFC" w:rsidRPr="00232036" w:rsidRDefault="00071EFC" w:rsidP="00071EFC">
            <w:pPr>
              <w:jc w:val="center"/>
              <w:rPr>
                <w:ins w:id="21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FCF2238" w14:textId="77777777" w:rsidR="00071EFC" w:rsidRPr="00232036" w:rsidRDefault="00071EFC" w:rsidP="00071EFC">
            <w:pPr>
              <w:jc w:val="center"/>
              <w:rPr>
                <w:ins w:id="21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60A9DE" w14:textId="77777777" w:rsidR="00071EFC" w:rsidRPr="00232036" w:rsidRDefault="00071EFC" w:rsidP="00071EFC">
            <w:pPr>
              <w:jc w:val="center"/>
              <w:rPr>
                <w:ins w:id="21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61764D" w14:textId="77777777" w:rsidR="00071EFC" w:rsidRPr="00232036" w:rsidRDefault="00071EFC" w:rsidP="00071EFC">
            <w:pPr>
              <w:jc w:val="center"/>
              <w:rPr>
                <w:ins w:id="22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43AD9" w14:textId="77777777" w:rsidR="00071EFC" w:rsidRPr="00232036" w:rsidRDefault="00071EFC" w:rsidP="00071EFC">
            <w:pPr>
              <w:jc w:val="center"/>
              <w:rPr>
                <w:ins w:id="22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2524643" w14:textId="77777777" w:rsidR="00071EFC" w:rsidRPr="00232036" w:rsidRDefault="00071EFC" w:rsidP="00071EFC">
            <w:pPr>
              <w:jc w:val="center"/>
              <w:rPr>
                <w:ins w:id="22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5E515B" w14:textId="77777777" w:rsidR="00071EFC" w:rsidRPr="00232036" w:rsidRDefault="00071EFC" w:rsidP="00071EFC">
            <w:pPr>
              <w:jc w:val="center"/>
              <w:rPr>
                <w:ins w:id="22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63E1CD" w14:textId="77777777" w:rsidR="00071EFC" w:rsidRPr="00232036" w:rsidRDefault="00071EFC" w:rsidP="00071EFC">
            <w:pPr>
              <w:jc w:val="center"/>
              <w:rPr>
                <w:ins w:id="224"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A7C31" w14:textId="77777777" w:rsidR="00071EFC" w:rsidRPr="00232036" w:rsidRDefault="00071EFC" w:rsidP="00071EFC">
            <w:pPr>
              <w:jc w:val="center"/>
              <w:rPr>
                <w:ins w:id="225" w:author="Verizon" w:date="2020-07-22T14:18: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4DB546B" w14:textId="77777777" w:rsidR="00071EFC" w:rsidRPr="00232036" w:rsidRDefault="00071EFC" w:rsidP="00071EFC">
            <w:pPr>
              <w:jc w:val="center"/>
              <w:rPr>
                <w:ins w:id="226" w:author="Verizon" w:date="2020-07-22T14:18:00Z"/>
                <w:rFonts w:ascii="Arial" w:hAnsi="Arial" w:cs="Arial"/>
                <w:sz w:val="18"/>
                <w:szCs w:val="18"/>
              </w:rPr>
            </w:pPr>
            <w:ins w:id="227" w:author="Verizon" w:date="2020-07-22T14:18:00Z">
              <w:r w:rsidRPr="00232036">
                <w:rPr>
                  <w:rFonts w:ascii="Arial" w:hAnsi="Arial" w:cs="Arial"/>
                  <w:sz w:val="18"/>
                  <w:szCs w:val="18"/>
                </w:rPr>
                <w:t>0</w:t>
              </w:r>
            </w:ins>
          </w:p>
        </w:tc>
      </w:tr>
      <w:tr w:rsidR="00071EFC" w:rsidRPr="00232036" w14:paraId="55BCE5CF" w14:textId="77777777" w:rsidTr="000A15A3">
        <w:trPr>
          <w:trHeight w:val="125"/>
          <w:jc w:val="center"/>
          <w:ins w:id="228" w:author="Verizon" w:date="2020-07-22T14:18:00Z"/>
        </w:trPr>
        <w:tc>
          <w:tcPr>
            <w:tcW w:w="2065" w:type="dxa"/>
            <w:vMerge/>
            <w:tcBorders>
              <w:left w:val="single" w:sz="4" w:space="0" w:color="auto"/>
              <w:right w:val="single" w:sz="4" w:space="0" w:color="auto"/>
            </w:tcBorders>
            <w:vAlign w:val="center"/>
          </w:tcPr>
          <w:p w14:paraId="0776A547" w14:textId="77777777" w:rsidR="00071EFC" w:rsidRPr="00071EFC" w:rsidRDefault="00071EFC" w:rsidP="00071EFC">
            <w:pPr>
              <w:pStyle w:val="NoSpacing"/>
              <w:jc w:val="center"/>
              <w:rPr>
                <w:ins w:id="229"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6DAF3755" w14:textId="77777777" w:rsidR="00071EFC" w:rsidRPr="00071EFC" w:rsidRDefault="00071EFC" w:rsidP="00071EFC">
            <w:pPr>
              <w:pStyle w:val="NoSpacing"/>
              <w:jc w:val="center"/>
              <w:rPr>
                <w:ins w:id="230" w:author="Verizon" w:date="2020-07-22T14:18:00Z"/>
                <w:rFonts w:ascii="Arial" w:hAnsi="Arial" w:cs="Arial"/>
                <w:sz w:val="18"/>
                <w:szCs w:val="18"/>
              </w:rPr>
            </w:pPr>
          </w:p>
        </w:tc>
        <w:tc>
          <w:tcPr>
            <w:tcW w:w="746" w:type="dxa"/>
            <w:vMerge/>
            <w:tcBorders>
              <w:left w:val="single" w:sz="4" w:space="0" w:color="auto"/>
              <w:right w:val="single" w:sz="4" w:space="0" w:color="auto"/>
            </w:tcBorders>
            <w:vAlign w:val="center"/>
          </w:tcPr>
          <w:p w14:paraId="75EAADF7" w14:textId="77777777" w:rsidR="00071EFC" w:rsidRPr="00232036" w:rsidRDefault="00071EFC" w:rsidP="00071EFC">
            <w:pPr>
              <w:jc w:val="center"/>
              <w:rPr>
                <w:ins w:id="23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20C0C2" w14:textId="77777777" w:rsidR="00071EFC" w:rsidRPr="00232036" w:rsidRDefault="00071EFC" w:rsidP="00071EFC">
            <w:pPr>
              <w:jc w:val="center"/>
              <w:rPr>
                <w:ins w:id="232" w:author="Verizon" w:date="2020-07-22T14:18:00Z"/>
                <w:rFonts w:ascii="Arial" w:hAnsi="Arial" w:cs="Arial"/>
                <w:sz w:val="18"/>
                <w:szCs w:val="18"/>
              </w:rPr>
            </w:pPr>
            <w:ins w:id="233" w:author="Verizon" w:date="2020-07-22T14:18: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4E8FBF32" w14:textId="77777777" w:rsidR="00071EFC" w:rsidRPr="00232036" w:rsidRDefault="00071EFC" w:rsidP="00071EFC">
            <w:pPr>
              <w:jc w:val="center"/>
              <w:rPr>
                <w:ins w:id="23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A6D081" w14:textId="77777777" w:rsidR="00071EFC" w:rsidRPr="00232036" w:rsidRDefault="00071EFC" w:rsidP="00071EFC">
            <w:pPr>
              <w:jc w:val="center"/>
              <w:rPr>
                <w:ins w:id="235" w:author="Verizon" w:date="2020-07-22T14:18:00Z"/>
                <w:rFonts w:ascii="Arial" w:hAnsi="Arial" w:cs="Arial"/>
                <w:sz w:val="18"/>
                <w:szCs w:val="18"/>
              </w:rPr>
            </w:pPr>
            <w:ins w:id="236"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99E1EB" w14:textId="77777777" w:rsidR="00071EFC" w:rsidRPr="00232036" w:rsidRDefault="00071EFC" w:rsidP="00071EFC">
            <w:pPr>
              <w:jc w:val="center"/>
              <w:rPr>
                <w:ins w:id="237" w:author="Verizon" w:date="2020-07-22T14:18:00Z"/>
                <w:rFonts w:ascii="Arial" w:hAnsi="Arial" w:cs="Arial"/>
                <w:sz w:val="18"/>
                <w:szCs w:val="18"/>
              </w:rPr>
            </w:pPr>
            <w:ins w:id="238"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7CD45B" w14:textId="77777777" w:rsidR="00071EFC" w:rsidRPr="00232036" w:rsidRDefault="00071EFC" w:rsidP="00071EFC">
            <w:pPr>
              <w:jc w:val="center"/>
              <w:rPr>
                <w:ins w:id="239" w:author="Verizon" w:date="2020-07-22T14:18:00Z"/>
                <w:rFonts w:ascii="Arial" w:hAnsi="Arial" w:cs="Arial"/>
                <w:sz w:val="18"/>
                <w:szCs w:val="18"/>
              </w:rPr>
            </w:pPr>
            <w:ins w:id="240"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62EB74AF" w14:textId="77777777" w:rsidR="00071EFC" w:rsidRPr="00232036" w:rsidRDefault="00071EFC" w:rsidP="00071EFC">
            <w:pPr>
              <w:jc w:val="center"/>
              <w:rPr>
                <w:ins w:id="24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E83E4E" w14:textId="77777777" w:rsidR="00071EFC" w:rsidRPr="00232036" w:rsidRDefault="00071EFC" w:rsidP="00071EFC">
            <w:pPr>
              <w:jc w:val="center"/>
              <w:rPr>
                <w:ins w:id="24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AB2348" w14:textId="77777777" w:rsidR="00071EFC" w:rsidRPr="00232036" w:rsidRDefault="00071EFC" w:rsidP="00071EFC">
            <w:pPr>
              <w:jc w:val="center"/>
              <w:rPr>
                <w:ins w:id="24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755F31" w14:textId="77777777" w:rsidR="00071EFC" w:rsidRPr="00232036" w:rsidRDefault="00071EFC" w:rsidP="00071EFC">
            <w:pPr>
              <w:jc w:val="center"/>
              <w:rPr>
                <w:ins w:id="24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D1B312" w14:textId="77777777" w:rsidR="00071EFC" w:rsidRPr="00232036" w:rsidRDefault="00071EFC" w:rsidP="00071EFC">
            <w:pPr>
              <w:jc w:val="center"/>
              <w:rPr>
                <w:ins w:id="24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CF6BF8" w14:textId="77777777" w:rsidR="00071EFC" w:rsidRPr="00232036" w:rsidRDefault="00071EFC" w:rsidP="00071EFC">
            <w:pPr>
              <w:jc w:val="center"/>
              <w:rPr>
                <w:ins w:id="24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6DC5F0" w14:textId="77777777" w:rsidR="00071EFC" w:rsidRPr="00232036" w:rsidRDefault="00071EFC" w:rsidP="00071EFC">
            <w:pPr>
              <w:jc w:val="center"/>
              <w:rPr>
                <w:ins w:id="24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4F4E8C" w14:textId="77777777" w:rsidR="00071EFC" w:rsidRPr="00232036" w:rsidRDefault="00071EFC" w:rsidP="00071EFC">
            <w:pPr>
              <w:jc w:val="center"/>
              <w:rPr>
                <w:ins w:id="24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8519D8" w14:textId="77777777" w:rsidR="00071EFC" w:rsidRPr="00232036" w:rsidRDefault="00071EFC" w:rsidP="00071EFC">
            <w:pPr>
              <w:jc w:val="center"/>
              <w:rPr>
                <w:ins w:id="24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3D23CC" w14:textId="77777777" w:rsidR="00071EFC" w:rsidRPr="00232036" w:rsidRDefault="00071EFC" w:rsidP="00071EFC">
            <w:pPr>
              <w:jc w:val="center"/>
              <w:rPr>
                <w:ins w:id="250"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932905" w14:textId="77777777" w:rsidR="00071EFC" w:rsidRPr="00232036" w:rsidRDefault="00071EFC" w:rsidP="00071EFC">
            <w:pPr>
              <w:jc w:val="center"/>
              <w:rPr>
                <w:ins w:id="251"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61996B79" w14:textId="77777777" w:rsidR="00071EFC" w:rsidRPr="00232036" w:rsidRDefault="00071EFC" w:rsidP="00071EFC">
            <w:pPr>
              <w:jc w:val="center"/>
              <w:rPr>
                <w:ins w:id="252" w:author="Verizon" w:date="2020-07-22T14:18:00Z"/>
                <w:rFonts w:ascii="Arial" w:hAnsi="Arial" w:cs="Arial"/>
                <w:sz w:val="18"/>
                <w:szCs w:val="18"/>
              </w:rPr>
            </w:pPr>
          </w:p>
        </w:tc>
      </w:tr>
      <w:tr w:rsidR="00071EFC" w:rsidRPr="00232036" w14:paraId="5C476249" w14:textId="77777777" w:rsidTr="000A15A3">
        <w:trPr>
          <w:trHeight w:val="125"/>
          <w:jc w:val="center"/>
          <w:ins w:id="253" w:author="Verizon" w:date="2020-07-22T14:18:00Z"/>
        </w:trPr>
        <w:tc>
          <w:tcPr>
            <w:tcW w:w="2065" w:type="dxa"/>
            <w:vMerge/>
            <w:tcBorders>
              <w:left w:val="single" w:sz="4" w:space="0" w:color="auto"/>
              <w:right w:val="single" w:sz="4" w:space="0" w:color="auto"/>
            </w:tcBorders>
            <w:vAlign w:val="center"/>
          </w:tcPr>
          <w:p w14:paraId="4AC922C5" w14:textId="77777777" w:rsidR="00071EFC" w:rsidRPr="00071EFC" w:rsidRDefault="00071EFC" w:rsidP="00071EFC">
            <w:pPr>
              <w:pStyle w:val="NoSpacing"/>
              <w:jc w:val="center"/>
              <w:rPr>
                <w:ins w:id="254"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2147C0FA" w14:textId="77777777" w:rsidR="00071EFC" w:rsidRPr="00071EFC" w:rsidRDefault="00071EFC" w:rsidP="00071EFC">
            <w:pPr>
              <w:pStyle w:val="NoSpacing"/>
              <w:jc w:val="center"/>
              <w:rPr>
                <w:ins w:id="255" w:author="Verizon" w:date="2020-07-22T14:18: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8C2EF64" w14:textId="77777777" w:rsidR="00071EFC" w:rsidRPr="00232036" w:rsidRDefault="00071EFC" w:rsidP="00071EFC">
            <w:pPr>
              <w:jc w:val="center"/>
              <w:rPr>
                <w:ins w:id="25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66AE7D" w14:textId="77777777" w:rsidR="00071EFC" w:rsidRPr="00232036" w:rsidRDefault="00071EFC" w:rsidP="00071EFC">
            <w:pPr>
              <w:jc w:val="center"/>
              <w:rPr>
                <w:ins w:id="257" w:author="Verizon" w:date="2020-07-22T14:18:00Z"/>
                <w:rFonts w:ascii="Arial" w:hAnsi="Arial" w:cs="Arial"/>
                <w:sz w:val="18"/>
                <w:szCs w:val="18"/>
              </w:rPr>
            </w:pPr>
            <w:ins w:id="258" w:author="Verizon" w:date="2020-07-22T14:18: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0340BF1D" w14:textId="77777777" w:rsidR="00071EFC" w:rsidRPr="00232036" w:rsidRDefault="00071EFC" w:rsidP="00071EFC">
            <w:pPr>
              <w:jc w:val="center"/>
              <w:rPr>
                <w:ins w:id="25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F07CDF" w14:textId="77777777" w:rsidR="00071EFC" w:rsidRPr="00232036" w:rsidRDefault="00071EFC" w:rsidP="00071EFC">
            <w:pPr>
              <w:jc w:val="center"/>
              <w:rPr>
                <w:ins w:id="26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F35FD6" w14:textId="77777777" w:rsidR="00071EFC" w:rsidRPr="00232036" w:rsidRDefault="00071EFC" w:rsidP="00071EFC">
            <w:pPr>
              <w:jc w:val="center"/>
              <w:rPr>
                <w:ins w:id="26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08A01" w14:textId="77777777" w:rsidR="00071EFC" w:rsidRPr="00232036" w:rsidRDefault="00071EFC" w:rsidP="00071EFC">
            <w:pPr>
              <w:jc w:val="center"/>
              <w:rPr>
                <w:ins w:id="26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3AB2C78" w14:textId="77777777" w:rsidR="00071EFC" w:rsidRPr="00232036" w:rsidRDefault="00071EFC" w:rsidP="00071EFC">
            <w:pPr>
              <w:jc w:val="center"/>
              <w:rPr>
                <w:ins w:id="26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8D5C4D8" w14:textId="77777777" w:rsidR="00071EFC" w:rsidRPr="00232036" w:rsidRDefault="00071EFC" w:rsidP="00071EFC">
            <w:pPr>
              <w:jc w:val="center"/>
              <w:rPr>
                <w:ins w:id="26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ED76B9" w14:textId="77777777" w:rsidR="00071EFC" w:rsidRPr="00232036" w:rsidRDefault="00071EFC" w:rsidP="00071EFC">
            <w:pPr>
              <w:jc w:val="center"/>
              <w:rPr>
                <w:ins w:id="26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F07264" w14:textId="77777777" w:rsidR="00071EFC" w:rsidRPr="00232036" w:rsidRDefault="00071EFC" w:rsidP="00071EFC">
            <w:pPr>
              <w:jc w:val="center"/>
              <w:rPr>
                <w:ins w:id="26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6168B3" w14:textId="77777777" w:rsidR="00071EFC" w:rsidRPr="00232036" w:rsidRDefault="00071EFC" w:rsidP="00071EFC">
            <w:pPr>
              <w:jc w:val="center"/>
              <w:rPr>
                <w:ins w:id="26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FA9D55" w14:textId="77777777" w:rsidR="00071EFC" w:rsidRPr="00232036" w:rsidRDefault="00071EFC" w:rsidP="00071EFC">
            <w:pPr>
              <w:jc w:val="center"/>
              <w:rPr>
                <w:ins w:id="26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72748F" w14:textId="77777777" w:rsidR="00071EFC" w:rsidRPr="00232036" w:rsidRDefault="00071EFC" w:rsidP="00071EFC">
            <w:pPr>
              <w:jc w:val="center"/>
              <w:rPr>
                <w:ins w:id="26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FEE7201" w14:textId="77777777" w:rsidR="00071EFC" w:rsidRPr="00232036" w:rsidRDefault="00071EFC" w:rsidP="00071EFC">
            <w:pPr>
              <w:jc w:val="center"/>
              <w:rPr>
                <w:ins w:id="27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988B51" w14:textId="77777777" w:rsidR="00071EFC" w:rsidRPr="00232036" w:rsidRDefault="00071EFC" w:rsidP="00071EFC">
            <w:pPr>
              <w:jc w:val="center"/>
              <w:rPr>
                <w:ins w:id="27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C25A579" w14:textId="77777777" w:rsidR="00071EFC" w:rsidRPr="00232036" w:rsidRDefault="00071EFC" w:rsidP="00071EFC">
            <w:pPr>
              <w:jc w:val="center"/>
              <w:rPr>
                <w:ins w:id="272"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4A0751" w14:textId="77777777" w:rsidR="00071EFC" w:rsidRPr="00232036" w:rsidRDefault="00071EFC" w:rsidP="00071EFC">
            <w:pPr>
              <w:jc w:val="center"/>
              <w:rPr>
                <w:ins w:id="273"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6207B213" w14:textId="77777777" w:rsidR="00071EFC" w:rsidRPr="00232036" w:rsidRDefault="00071EFC" w:rsidP="00071EFC">
            <w:pPr>
              <w:jc w:val="center"/>
              <w:rPr>
                <w:ins w:id="274" w:author="Verizon" w:date="2020-07-22T14:18:00Z"/>
                <w:rFonts w:ascii="Arial" w:hAnsi="Arial" w:cs="Arial"/>
                <w:sz w:val="18"/>
                <w:szCs w:val="18"/>
              </w:rPr>
            </w:pPr>
          </w:p>
        </w:tc>
      </w:tr>
      <w:tr w:rsidR="00071EFC" w:rsidRPr="00232036" w14:paraId="54DB023B" w14:textId="77777777" w:rsidTr="000A15A3">
        <w:trPr>
          <w:trHeight w:val="125"/>
          <w:jc w:val="center"/>
          <w:ins w:id="275" w:author="Verizon" w:date="2020-07-22T14:18:00Z"/>
        </w:trPr>
        <w:tc>
          <w:tcPr>
            <w:tcW w:w="2065" w:type="dxa"/>
            <w:vMerge/>
            <w:tcBorders>
              <w:left w:val="single" w:sz="4" w:space="0" w:color="auto"/>
              <w:right w:val="single" w:sz="4" w:space="0" w:color="auto"/>
            </w:tcBorders>
            <w:vAlign w:val="center"/>
          </w:tcPr>
          <w:p w14:paraId="39926D20" w14:textId="77777777" w:rsidR="00071EFC" w:rsidRPr="00071EFC" w:rsidRDefault="00071EFC" w:rsidP="00071EFC">
            <w:pPr>
              <w:pStyle w:val="NoSpacing"/>
              <w:jc w:val="center"/>
              <w:rPr>
                <w:ins w:id="276"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41713FF6" w14:textId="77777777" w:rsidR="00071EFC" w:rsidRPr="00071EFC" w:rsidRDefault="00071EFC" w:rsidP="00071EFC">
            <w:pPr>
              <w:pStyle w:val="NoSpacing"/>
              <w:jc w:val="center"/>
              <w:rPr>
                <w:ins w:id="277" w:author="Verizon" w:date="2020-07-22T14:18:00Z"/>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30AFAA51" w14:textId="77777777" w:rsidR="00071EFC" w:rsidRPr="00232036" w:rsidRDefault="00071EFC" w:rsidP="00071EFC">
            <w:pPr>
              <w:jc w:val="center"/>
              <w:rPr>
                <w:ins w:id="278" w:author="Verizon" w:date="2020-07-22T14:18:00Z"/>
                <w:rFonts w:ascii="Arial" w:hAnsi="Arial" w:cs="Arial"/>
                <w:sz w:val="18"/>
                <w:szCs w:val="18"/>
              </w:rPr>
            </w:pPr>
            <w:ins w:id="279" w:author="Verizon" w:date="2020-07-22T14:18: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E25B91F" w14:textId="4BE391A8" w:rsidR="00071EFC" w:rsidRPr="00232036" w:rsidRDefault="001106B9" w:rsidP="00071EFC">
            <w:pPr>
              <w:jc w:val="center"/>
              <w:rPr>
                <w:ins w:id="280" w:author="Verizon" w:date="2020-07-22T14:18:00Z"/>
                <w:rFonts w:ascii="Arial" w:hAnsi="Arial" w:cs="Arial"/>
                <w:sz w:val="18"/>
                <w:szCs w:val="18"/>
              </w:rPr>
            </w:pPr>
            <w:ins w:id="281" w:author="Verizon" w:date="2020-07-22T14:18:00Z">
              <w:r>
                <w:rPr>
                  <w:rFonts w:ascii="Arial" w:hAnsi="Arial" w:cs="Arial"/>
                  <w:sz w:val="18"/>
                  <w:szCs w:val="18"/>
                </w:rPr>
                <w:t>CA_n260</w:t>
              </w:r>
            </w:ins>
            <w:ins w:id="282" w:author="Verizon" w:date="2020-07-22T14:21:00Z">
              <w:r>
                <w:rPr>
                  <w:rFonts w:ascii="Arial" w:hAnsi="Arial" w:cs="Arial"/>
                  <w:sz w:val="18"/>
                  <w:szCs w:val="18"/>
                </w:rPr>
                <w:t>I</w:t>
              </w:r>
            </w:ins>
          </w:p>
        </w:tc>
        <w:tc>
          <w:tcPr>
            <w:tcW w:w="749" w:type="dxa"/>
            <w:vMerge/>
            <w:tcBorders>
              <w:left w:val="single" w:sz="4" w:space="0" w:color="auto"/>
              <w:right w:val="single" w:sz="4" w:space="0" w:color="auto"/>
            </w:tcBorders>
            <w:vAlign w:val="center"/>
          </w:tcPr>
          <w:p w14:paraId="683BAFFA" w14:textId="77777777" w:rsidR="00071EFC" w:rsidRPr="00232036" w:rsidRDefault="00071EFC" w:rsidP="00071EFC">
            <w:pPr>
              <w:jc w:val="center"/>
              <w:rPr>
                <w:ins w:id="283" w:author="Verizon" w:date="2020-07-22T14:18:00Z"/>
                <w:rFonts w:ascii="Arial" w:hAnsi="Arial" w:cs="Arial"/>
                <w:sz w:val="18"/>
                <w:szCs w:val="18"/>
              </w:rPr>
            </w:pPr>
          </w:p>
        </w:tc>
      </w:tr>
      <w:tr w:rsidR="00071EFC" w:rsidRPr="00232036" w14:paraId="2D8F7693" w14:textId="77777777" w:rsidTr="000A15A3">
        <w:trPr>
          <w:trHeight w:val="125"/>
          <w:jc w:val="center"/>
          <w:ins w:id="284" w:author="Verizon" w:date="2020-07-22T14:18:00Z"/>
        </w:trPr>
        <w:tc>
          <w:tcPr>
            <w:tcW w:w="2065" w:type="dxa"/>
            <w:vMerge w:val="restart"/>
            <w:tcBorders>
              <w:top w:val="single" w:sz="4" w:space="0" w:color="auto"/>
              <w:left w:val="single" w:sz="4" w:space="0" w:color="auto"/>
              <w:right w:val="single" w:sz="4" w:space="0" w:color="auto"/>
            </w:tcBorders>
            <w:vAlign w:val="center"/>
          </w:tcPr>
          <w:p w14:paraId="70F1674C" w14:textId="4F029DFA" w:rsidR="00071EFC" w:rsidRPr="00071EFC" w:rsidRDefault="00071EFC" w:rsidP="00071EFC">
            <w:pPr>
              <w:pStyle w:val="NoSpacing"/>
              <w:jc w:val="center"/>
              <w:rPr>
                <w:ins w:id="285" w:author="Verizon" w:date="2020-07-22T14:18:00Z"/>
                <w:rFonts w:ascii="Arial" w:hAnsi="Arial" w:cs="Arial"/>
                <w:sz w:val="18"/>
                <w:szCs w:val="18"/>
              </w:rPr>
            </w:pPr>
            <w:ins w:id="286" w:author="Verizon" w:date="2020-07-22T14:19:00Z">
              <w:r w:rsidRPr="00071EFC">
                <w:rPr>
                  <w:rFonts w:ascii="Arial" w:hAnsi="Arial" w:cs="Arial"/>
                  <w:sz w:val="18"/>
                  <w:szCs w:val="18"/>
                  <w:lang w:eastAsia="zh-CN"/>
                </w:rPr>
                <w:t>CA_n5A-n260J</w:t>
              </w:r>
            </w:ins>
          </w:p>
        </w:tc>
        <w:tc>
          <w:tcPr>
            <w:tcW w:w="1980" w:type="dxa"/>
            <w:vMerge w:val="restart"/>
            <w:tcBorders>
              <w:top w:val="single" w:sz="4" w:space="0" w:color="auto"/>
              <w:left w:val="single" w:sz="4" w:space="0" w:color="auto"/>
              <w:right w:val="single" w:sz="4" w:space="0" w:color="auto"/>
            </w:tcBorders>
            <w:vAlign w:val="center"/>
          </w:tcPr>
          <w:p w14:paraId="7814D4F4" w14:textId="32735025" w:rsidR="00071EFC" w:rsidRPr="00071EFC" w:rsidRDefault="00071EFC" w:rsidP="00071EFC">
            <w:pPr>
              <w:pStyle w:val="NoSpacing"/>
              <w:jc w:val="center"/>
              <w:rPr>
                <w:ins w:id="287" w:author="Verizon" w:date="2020-07-22T14:18:00Z"/>
                <w:rFonts w:ascii="Arial" w:hAnsi="Arial" w:cs="Arial"/>
                <w:sz w:val="18"/>
                <w:szCs w:val="18"/>
              </w:rPr>
            </w:pPr>
            <w:ins w:id="288" w:author="Verizon" w:date="2020-07-22T14:19:00Z">
              <w:r w:rsidRPr="00071EFC">
                <w:rPr>
                  <w:rFonts w:ascii="Arial" w:hAnsi="Arial" w:cs="Arial"/>
                  <w:sz w:val="18"/>
                  <w:szCs w:val="18"/>
                </w:rPr>
                <w:t>CA_n5A-n260A, CA_n5A-n260G, CA_n5A-n260H, CA_n5A-n260I</w:t>
              </w:r>
            </w:ins>
          </w:p>
        </w:tc>
        <w:tc>
          <w:tcPr>
            <w:tcW w:w="746" w:type="dxa"/>
            <w:vMerge w:val="restart"/>
            <w:tcBorders>
              <w:top w:val="single" w:sz="4" w:space="0" w:color="auto"/>
              <w:left w:val="single" w:sz="4" w:space="0" w:color="auto"/>
              <w:right w:val="single" w:sz="4" w:space="0" w:color="auto"/>
            </w:tcBorders>
            <w:vAlign w:val="center"/>
          </w:tcPr>
          <w:p w14:paraId="523A88B4" w14:textId="77777777" w:rsidR="00071EFC" w:rsidRPr="00232036" w:rsidRDefault="00071EFC" w:rsidP="00071EFC">
            <w:pPr>
              <w:jc w:val="center"/>
              <w:rPr>
                <w:ins w:id="289" w:author="Verizon" w:date="2020-07-22T14:18:00Z"/>
                <w:rFonts w:ascii="Arial" w:hAnsi="Arial" w:cs="Arial"/>
                <w:sz w:val="18"/>
                <w:szCs w:val="18"/>
              </w:rPr>
            </w:pPr>
            <w:ins w:id="290" w:author="Verizon" w:date="2020-07-22T14:18:00Z">
              <w:r w:rsidRPr="00232036">
                <w:rPr>
                  <w:rFonts w:ascii="Arial" w:hAnsi="Arial" w:cs="Arial"/>
                  <w:sz w:val="18"/>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2A9B492B" w14:textId="77777777" w:rsidR="00071EFC" w:rsidRPr="00232036" w:rsidRDefault="00071EFC" w:rsidP="00071EFC">
            <w:pPr>
              <w:jc w:val="center"/>
              <w:rPr>
                <w:ins w:id="291" w:author="Verizon" w:date="2020-07-22T14:18:00Z"/>
                <w:rFonts w:ascii="Arial" w:hAnsi="Arial" w:cs="Arial"/>
                <w:sz w:val="18"/>
                <w:szCs w:val="18"/>
              </w:rPr>
            </w:pPr>
            <w:ins w:id="292" w:author="Verizon" w:date="2020-07-22T14:18: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2252C00E" w14:textId="77777777" w:rsidR="00071EFC" w:rsidRPr="00232036" w:rsidRDefault="00071EFC" w:rsidP="00071EFC">
            <w:pPr>
              <w:jc w:val="center"/>
              <w:rPr>
                <w:ins w:id="293" w:author="Verizon" w:date="2020-07-22T14:18:00Z"/>
                <w:rFonts w:ascii="Arial" w:hAnsi="Arial" w:cs="Arial"/>
                <w:sz w:val="18"/>
                <w:szCs w:val="18"/>
              </w:rPr>
            </w:pPr>
            <w:ins w:id="294"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9E8CDC" w14:textId="77777777" w:rsidR="00071EFC" w:rsidRPr="00232036" w:rsidRDefault="00071EFC" w:rsidP="00071EFC">
            <w:pPr>
              <w:jc w:val="center"/>
              <w:rPr>
                <w:ins w:id="295" w:author="Verizon" w:date="2020-07-22T14:18:00Z"/>
                <w:rFonts w:ascii="Arial" w:hAnsi="Arial" w:cs="Arial"/>
                <w:sz w:val="18"/>
                <w:szCs w:val="18"/>
              </w:rPr>
            </w:pPr>
            <w:ins w:id="296"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8EC177" w14:textId="77777777" w:rsidR="00071EFC" w:rsidRPr="00232036" w:rsidRDefault="00071EFC" w:rsidP="00071EFC">
            <w:pPr>
              <w:jc w:val="center"/>
              <w:rPr>
                <w:ins w:id="297" w:author="Verizon" w:date="2020-07-22T14:18:00Z"/>
                <w:rFonts w:ascii="Arial" w:hAnsi="Arial" w:cs="Arial"/>
                <w:sz w:val="18"/>
                <w:szCs w:val="18"/>
              </w:rPr>
            </w:pPr>
            <w:ins w:id="298"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A0E180" w14:textId="77777777" w:rsidR="00071EFC" w:rsidRPr="00232036" w:rsidRDefault="00071EFC" w:rsidP="00071EFC">
            <w:pPr>
              <w:jc w:val="center"/>
              <w:rPr>
                <w:ins w:id="299" w:author="Verizon" w:date="2020-07-22T14:18:00Z"/>
                <w:rFonts w:ascii="Arial" w:hAnsi="Arial" w:cs="Arial"/>
                <w:sz w:val="18"/>
                <w:szCs w:val="18"/>
              </w:rPr>
            </w:pPr>
            <w:ins w:id="300"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5F7BB4D" w14:textId="77777777" w:rsidR="00071EFC" w:rsidRPr="00232036" w:rsidRDefault="00071EFC" w:rsidP="00071EFC">
            <w:pPr>
              <w:jc w:val="center"/>
              <w:rPr>
                <w:ins w:id="30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D93D9C" w14:textId="77777777" w:rsidR="00071EFC" w:rsidRPr="00232036" w:rsidRDefault="00071EFC" w:rsidP="00071EFC">
            <w:pPr>
              <w:jc w:val="center"/>
              <w:rPr>
                <w:ins w:id="30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1D4BD5" w14:textId="77777777" w:rsidR="00071EFC" w:rsidRPr="00232036" w:rsidRDefault="00071EFC" w:rsidP="00071EFC">
            <w:pPr>
              <w:jc w:val="center"/>
              <w:rPr>
                <w:ins w:id="30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F31321" w14:textId="77777777" w:rsidR="00071EFC" w:rsidRPr="00232036" w:rsidRDefault="00071EFC" w:rsidP="00071EFC">
            <w:pPr>
              <w:jc w:val="center"/>
              <w:rPr>
                <w:ins w:id="30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31B047" w14:textId="77777777" w:rsidR="00071EFC" w:rsidRPr="00232036" w:rsidRDefault="00071EFC" w:rsidP="00071EFC">
            <w:pPr>
              <w:jc w:val="center"/>
              <w:rPr>
                <w:ins w:id="30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448516" w14:textId="77777777" w:rsidR="00071EFC" w:rsidRPr="00232036" w:rsidRDefault="00071EFC" w:rsidP="00071EFC">
            <w:pPr>
              <w:jc w:val="center"/>
              <w:rPr>
                <w:ins w:id="30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B2690C" w14:textId="77777777" w:rsidR="00071EFC" w:rsidRPr="00232036" w:rsidRDefault="00071EFC" w:rsidP="00071EFC">
            <w:pPr>
              <w:jc w:val="center"/>
              <w:rPr>
                <w:ins w:id="30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74B2D9" w14:textId="77777777" w:rsidR="00071EFC" w:rsidRPr="00232036" w:rsidRDefault="00071EFC" w:rsidP="00071EFC">
            <w:pPr>
              <w:jc w:val="center"/>
              <w:rPr>
                <w:ins w:id="30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FDFF3B" w14:textId="77777777" w:rsidR="00071EFC" w:rsidRPr="00232036" w:rsidRDefault="00071EFC" w:rsidP="00071EFC">
            <w:pPr>
              <w:jc w:val="center"/>
              <w:rPr>
                <w:ins w:id="30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B355073" w14:textId="77777777" w:rsidR="00071EFC" w:rsidRPr="00232036" w:rsidRDefault="00071EFC" w:rsidP="00071EFC">
            <w:pPr>
              <w:jc w:val="center"/>
              <w:rPr>
                <w:ins w:id="310"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5C39B2" w14:textId="77777777" w:rsidR="00071EFC" w:rsidRPr="00232036" w:rsidRDefault="00071EFC" w:rsidP="00071EFC">
            <w:pPr>
              <w:jc w:val="center"/>
              <w:rPr>
                <w:ins w:id="311" w:author="Verizon" w:date="2020-07-22T14:18: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81E4D7D" w14:textId="77777777" w:rsidR="00071EFC" w:rsidRPr="00232036" w:rsidRDefault="00071EFC" w:rsidP="00071EFC">
            <w:pPr>
              <w:jc w:val="center"/>
              <w:rPr>
                <w:ins w:id="312" w:author="Verizon" w:date="2020-07-22T14:18:00Z"/>
                <w:rFonts w:ascii="Arial" w:hAnsi="Arial" w:cs="Arial"/>
                <w:sz w:val="18"/>
                <w:szCs w:val="18"/>
              </w:rPr>
            </w:pPr>
            <w:ins w:id="313" w:author="Verizon" w:date="2020-07-22T14:18:00Z">
              <w:r w:rsidRPr="00232036">
                <w:rPr>
                  <w:rFonts w:ascii="Arial" w:hAnsi="Arial" w:cs="Arial"/>
                  <w:sz w:val="18"/>
                  <w:szCs w:val="18"/>
                </w:rPr>
                <w:t>0</w:t>
              </w:r>
            </w:ins>
          </w:p>
        </w:tc>
      </w:tr>
      <w:tr w:rsidR="00071EFC" w:rsidRPr="00232036" w14:paraId="23DBA163" w14:textId="77777777" w:rsidTr="000A15A3">
        <w:trPr>
          <w:trHeight w:val="125"/>
          <w:jc w:val="center"/>
          <w:ins w:id="314" w:author="Verizon" w:date="2020-07-22T14:18:00Z"/>
        </w:trPr>
        <w:tc>
          <w:tcPr>
            <w:tcW w:w="2065" w:type="dxa"/>
            <w:vMerge/>
            <w:tcBorders>
              <w:left w:val="single" w:sz="4" w:space="0" w:color="auto"/>
              <w:right w:val="single" w:sz="4" w:space="0" w:color="auto"/>
            </w:tcBorders>
            <w:vAlign w:val="center"/>
          </w:tcPr>
          <w:p w14:paraId="73C4A7C9" w14:textId="77777777" w:rsidR="00071EFC" w:rsidRPr="00071EFC" w:rsidRDefault="00071EFC" w:rsidP="00071EFC">
            <w:pPr>
              <w:pStyle w:val="NoSpacing"/>
              <w:jc w:val="center"/>
              <w:rPr>
                <w:ins w:id="315"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5A65C7AC" w14:textId="77777777" w:rsidR="00071EFC" w:rsidRPr="00071EFC" w:rsidRDefault="00071EFC" w:rsidP="00071EFC">
            <w:pPr>
              <w:pStyle w:val="NoSpacing"/>
              <w:jc w:val="center"/>
              <w:rPr>
                <w:ins w:id="316" w:author="Verizon" w:date="2020-07-22T14:18:00Z"/>
                <w:rFonts w:ascii="Arial" w:hAnsi="Arial" w:cs="Arial"/>
                <w:sz w:val="18"/>
                <w:szCs w:val="18"/>
              </w:rPr>
            </w:pPr>
          </w:p>
        </w:tc>
        <w:tc>
          <w:tcPr>
            <w:tcW w:w="746" w:type="dxa"/>
            <w:vMerge/>
            <w:tcBorders>
              <w:left w:val="single" w:sz="4" w:space="0" w:color="auto"/>
              <w:right w:val="single" w:sz="4" w:space="0" w:color="auto"/>
            </w:tcBorders>
            <w:vAlign w:val="center"/>
          </w:tcPr>
          <w:p w14:paraId="0DAA02DB" w14:textId="77777777" w:rsidR="00071EFC" w:rsidRPr="00232036" w:rsidRDefault="00071EFC" w:rsidP="00071EFC">
            <w:pPr>
              <w:jc w:val="center"/>
              <w:rPr>
                <w:ins w:id="31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C3837" w14:textId="77777777" w:rsidR="00071EFC" w:rsidRPr="00232036" w:rsidRDefault="00071EFC" w:rsidP="00071EFC">
            <w:pPr>
              <w:jc w:val="center"/>
              <w:rPr>
                <w:ins w:id="318" w:author="Verizon" w:date="2020-07-22T14:18:00Z"/>
                <w:rFonts w:ascii="Arial" w:hAnsi="Arial" w:cs="Arial"/>
                <w:sz w:val="18"/>
                <w:szCs w:val="18"/>
              </w:rPr>
            </w:pPr>
            <w:ins w:id="319" w:author="Verizon" w:date="2020-07-22T14:18: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774579B5" w14:textId="77777777" w:rsidR="00071EFC" w:rsidRPr="00232036" w:rsidRDefault="00071EFC" w:rsidP="00071EFC">
            <w:pPr>
              <w:jc w:val="center"/>
              <w:rPr>
                <w:ins w:id="32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5B0BE4" w14:textId="77777777" w:rsidR="00071EFC" w:rsidRPr="00232036" w:rsidRDefault="00071EFC" w:rsidP="00071EFC">
            <w:pPr>
              <w:jc w:val="center"/>
              <w:rPr>
                <w:ins w:id="321" w:author="Verizon" w:date="2020-07-22T14:18:00Z"/>
                <w:rFonts w:ascii="Arial" w:hAnsi="Arial" w:cs="Arial"/>
                <w:sz w:val="18"/>
                <w:szCs w:val="18"/>
              </w:rPr>
            </w:pPr>
            <w:ins w:id="322"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E3FC7A" w14:textId="77777777" w:rsidR="00071EFC" w:rsidRPr="00232036" w:rsidRDefault="00071EFC" w:rsidP="00071EFC">
            <w:pPr>
              <w:jc w:val="center"/>
              <w:rPr>
                <w:ins w:id="323" w:author="Verizon" w:date="2020-07-22T14:18:00Z"/>
                <w:rFonts w:ascii="Arial" w:hAnsi="Arial" w:cs="Arial"/>
                <w:sz w:val="18"/>
                <w:szCs w:val="18"/>
              </w:rPr>
            </w:pPr>
            <w:ins w:id="324"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599536" w14:textId="77777777" w:rsidR="00071EFC" w:rsidRPr="00232036" w:rsidRDefault="00071EFC" w:rsidP="00071EFC">
            <w:pPr>
              <w:jc w:val="center"/>
              <w:rPr>
                <w:ins w:id="325" w:author="Verizon" w:date="2020-07-22T14:18:00Z"/>
                <w:rFonts w:ascii="Arial" w:hAnsi="Arial" w:cs="Arial"/>
                <w:sz w:val="18"/>
                <w:szCs w:val="18"/>
              </w:rPr>
            </w:pPr>
            <w:ins w:id="326"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4ABDF7A2" w14:textId="77777777" w:rsidR="00071EFC" w:rsidRPr="00232036" w:rsidRDefault="00071EFC" w:rsidP="00071EFC">
            <w:pPr>
              <w:jc w:val="center"/>
              <w:rPr>
                <w:ins w:id="32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D1D279" w14:textId="77777777" w:rsidR="00071EFC" w:rsidRPr="00232036" w:rsidRDefault="00071EFC" w:rsidP="00071EFC">
            <w:pPr>
              <w:jc w:val="center"/>
              <w:rPr>
                <w:ins w:id="32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456E2" w14:textId="77777777" w:rsidR="00071EFC" w:rsidRPr="00232036" w:rsidRDefault="00071EFC" w:rsidP="00071EFC">
            <w:pPr>
              <w:jc w:val="center"/>
              <w:rPr>
                <w:ins w:id="32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05D75E" w14:textId="77777777" w:rsidR="00071EFC" w:rsidRPr="00232036" w:rsidRDefault="00071EFC" w:rsidP="00071EFC">
            <w:pPr>
              <w:jc w:val="center"/>
              <w:rPr>
                <w:ins w:id="33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2424FC" w14:textId="77777777" w:rsidR="00071EFC" w:rsidRPr="00232036" w:rsidRDefault="00071EFC" w:rsidP="00071EFC">
            <w:pPr>
              <w:jc w:val="center"/>
              <w:rPr>
                <w:ins w:id="33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ABD0B5" w14:textId="77777777" w:rsidR="00071EFC" w:rsidRPr="00232036" w:rsidRDefault="00071EFC" w:rsidP="00071EFC">
            <w:pPr>
              <w:jc w:val="center"/>
              <w:rPr>
                <w:ins w:id="33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727E95" w14:textId="77777777" w:rsidR="00071EFC" w:rsidRPr="00232036" w:rsidRDefault="00071EFC" w:rsidP="00071EFC">
            <w:pPr>
              <w:jc w:val="center"/>
              <w:rPr>
                <w:ins w:id="33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96ED0E7" w14:textId="77777777" w:rsidR="00071EFC" w:rsidRPr="00232036" w:rsidRDefault="00071EFC" w:rsidP="00071EFC">
            <w:pPr>
              <w:jc w:val="center"/>
              <w:rPr>
                <w:ins w:id="33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B50FF4B" w14:textId="77777777" w:rsidR="00071EFC" w:rsidRPr="00232036" w:rsidRDefault="00071EFC" w:rsidP="00071EFC">
            <w:pPr>
              <w:jc w:val="center"/>
              <w:rPr>
                <w:ins w:id="33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D5E9DC4" w14:textId="77777777" w:rsidR="00071EFC" w:rsidRPr="00232036" w:rsidRDefault="00071EFC" w:rsidP="00071EFC">
            <w:pPr>
              <w:jc w:val="center"/>
              <w:rPr>
                <w:ins w:id="336"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7208E" w14:textId="77777777" w:rsidR="00071EFC" w:rsidRPr="00232036" w:rsidRDefault="00071EFC" w:rsidP="00071EFC">
            <w:pPr>
              <w:jc w:val="center"/>
              <w:rPr>
                <w:ins w:id="337"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35088B7A" w14:textId="77777777" w:rsidR="00071EFC" w:rsidRPr="00232036" w:rsidRDefault="00071EFC" w:rsidP="00071EFC">
            <w:pPr>
              <w:jc w:val="center"/>
              <w:rPr>
                <w:ins w:id="338" w:author="Verizon" w:date="2020-07-22T14:18:00Z"/>
                <w:rFonts w:ascii="Arial" w:hAnsi="Arial" w:cs="Arial"/>
                <w:sz w:val="18"/>
                <w:szCs w:val="18"/>
              </w:rPr>
            </w:pPr>
          </w:p>
        </w:tc>
      </w:tr>
      <w:tr w:rsidR="00071EFC" w:rsidRPr="00232036" w14:paraId="100A33A4" w14:textId="77777777" w:rsidTr="000A15A3">
        <w:trPr>
          <w:trHeight w:val="125"/>
          <w:jc w:val="center"/>
          <w:ins w:id="339" w:author="Verizon" w:date="2020-07-22T14:18:00Z"/>
        </w:trPr>
        <w:tc>
          <w:tcPr>
            <w:tcW w:w="2065" w:type="dxa"/>
            <w:vMerge/>
            <w:tcBorders>
              <w:left w:val="single" w:sz="4" w:space="0" w:color="auto"/>
              <w:right w:val="single" w:sz="4" w:space="0" w:color="auto"/>
            </w:tcBorders>
            <w:vAlign w:val="center"/>
          </w:tcPr>
          <w:p w14:paraId="3BCB2A2F" w14:textId="77777777" w:rsidR="00071EFC" w:rsidRPr="00071EFC" w:rsidRDefault="00071EFC" w:rsidP="00071EFC">
            <w:pPr>
              <w:pStyle w:val="NoSpacing"/>
              <w:jc w:val="center"/>
              <w:rPr>
                <w:ins w:id="340"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7C1E1108" w14:textId="77777777" w:rsidR="00071EFC" w:rsidRPr="00071EFC" w:rsidRDefault="00071EFC" w:rsidP="00071EFC">
            <w:pPr>
              <w:pStyle w:val="NoSpacing"/>
              <w:jc w:val="center"/>
              <w:rPr>
                <w:ins w:id="341" w:author="Verizon" w:date="2020-07-22T14:18: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8805672" w14:textId="77777777" w:rsidR="00071EFC" w:rsidRPr="00232036" w:rsidRDefault="00071EFC" w:rsidP="00071EFC">
            <w:pPr>
              <w:jc w:val="center"/>
              <w:rPr>
                <w:ins w:id="34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8114AD" w14:textId="77777777" w:rsidR="00071EFC" w:rsidRPr="00232036" w:rsidRDefault="00071EFC" w:rsidP="00071EFC">
            <w:pPr>
              <w:jc w:val="center"/>
              <w:rPr>
                <w:ins w:id="343" w:author="Verizon" w:date="2020-07-22T14:18:00Z"/>
                <w:rFonts w:ascii="Arial" w:hAnsi="Arial" w:cs="Arial"/>
                <w:sz w:val="18"/>
                <w:szCs w:val="18"/>
              </w:rPr>
            </w:pPr>
            <w:ins w:id="344" w:author="Verizon" w:date="2020-07-22T14:18: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90312B5" w14:textId="77777777" w:rsidR="00071EFC" w:rsidRPr="00232036" w:rsidRDefault="00071EFC" w:rsidP="00071EFC">
            <w:pPr>
              <w:jc w:val="center"/>
              <w:rPr>
                <w:ins w:id="34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F165C6" w14:textId="77777777" w:rsidR="00071EFC" w:rsidRPr="00232036" w:rsidRDefault="00071EFC" w:rsidP="00071EFC">
            <w:pPr>
              <w:jc w:val="center"/>
              <w:rPr>
                <w:ins w:id="34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DA235D" w14:textId="77777777" w:rsidR="00071EFC" w:rsidRPr="00232036" w:rsidRDefault="00071EFC" w:rsidP="00071EFC">
            <w:pPr>
              <w:jc w:val="center"/>
              <w:rPr>
                <w:ins w:id="34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8B76BC" w14:textId="77777777" w:rsidR="00071EFC" w:rsidRPr="00232036" w:rsidRDefault="00071EFC" w:rsidP="00071EFC">
            <w:pPr>
              <w:jc w:val="center"/>
              <w:rPr>
                <w:ins w:id="34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56DCDE" w14:textId="77777777" w:rsidR="00071EFC" w:rsidRPr="00232036" w:rsidRDefault="00071EFC" w:rsidP="00071EFC">
            <w:pPr>
              <w:jc w:val="center"/>
              <w:rPr>
                <w:ins w:id="34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6410EE" w14:textId="77777777" w:rsidR="00071EFC" w:rsidRPr="00232036" w:rsidRDefault="00071EFC" w:rsidP="00071EFC">
            <w:pPr>
              <w:jc w:val="center"/>
              <w:rPr>
                <w:ins w:id="35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EA63F6" w14:textId="77777777" w:rsidR="00071EFC" w:rsidRPr="00232036" w:rsidRDefault="00071EFC" w:rsidP="00071EFC">
            <w:pPr>
              <w:jc w:val="center"/>
              <w:rPr>
                <w:ins w:id="35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F09A49E" w14:textId="77777777" w:rsidR="00071EFC" w:rsidRPr="00232036" w:rsidRDefault="00071EFC" w:rsidP="00071EFC">
            <w:pPr>
              <w:jc w:val="center"/>
              <w:rPr>
                <w:ins w:id="35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FD097A" w14:textId="77777777" w:rsidR="00071EFC" w:rsidRPr="00232036" w:rsidRDefault="00071EFC" w:rsidP="00071EFC">
            <w:pPr>
              <w:jc w:val="center"/>
              <w:rPr>
                <w:ins w:id="35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61837B" w14:textId="77777777" w:rsidR="00071EFC" w:rsidRPr="00232036" w:rsidRDefault="00071EFC" w:rsidP="00071EFC">
            <w:pPr>
              <w:jc w:val="center"/>
              <w:rPr>
                <w:ins w:id="35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FDF0C2" w14:textId="77777777" w:rsidR="00071EFC" w:rsidRPr="00232036" w:rsidRDefault="00071EFC" w:rsidP="00071EFC">
            <w:pPr>
              <w:jc w:val="center"/>
              <w:rPr>
                <w:ins w:id="35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0A0B9C" w14:textId="77777777" w:rsidR="00071EFC" w:rsidRPr="00232036" w:rsidRDefault="00071EFC" w:rsidP="00071EFC">
            <w:pPr>
              <w:jc w:val="center"/>
              <w:rPr>
                <w:ins w:id="35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D6C1DEF" w14:textId="77777777" w:rsidR="00071EFC" w:rsidRPr="00232036" w:rsidRDefault="00071EFC" w:rsidP="00071EFC">
            <w:pPr>
              <w:jc w:val="center"/>
              <w:rPr>
                <w:ins w:id="35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7C557DA" w14:textId="77777777" w:rsidR="00071EFC" w:rsidRPr="00232036" w:rsidRDefault="00071EFC" w:rsidP="00071EFC">
            <w:pPr>
              <w:jc w:val="center"/>
              <w:rPr>
                <w:ins w:id="358"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8341E" w14:textId="77777777" w:rsidR="00071EFC" w:rsidRPr="00232036" w:rsidRDefault="00071EFC" w:rsidP="00071EFC">
            <w:pPr>
              <w:jc w:val="center"/>
              <w:rPr>
                <w:ins w:id="359"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53842848" w14:textId="77777777" w:rsidR="00071EFC" w:rsidRPr="00232036" w:rsidRDefault="00071EFC" w:rsidP="00071EFC">
            <w:pPr>
              <w:jc w:val="center"/>
              <w:rPr>
                <w:ins w:id="360" w:author="Verizon" w:date="2020-07-22T14:18:00Z"/>
                <w:rFonts w:ascii="Arial" w:hAnsi="Arial" w:cs="Arial"/>
                <w:sz w:val="18"/>
                <w:szCs w:val="18"/>
              </w:rPr>
            </w:pPr>
          </w:p>
        </w:tc>
      </w:tr>
      <w:tr w:rsidR="00071EFC" w:rsidRPr="00232036" w14:paraId="1D9C641C" w14:textId="77777777" w:rsidTr="000A15A3">
        <w:trPr>
          <w:trHeight w:val="125"/>
          <w:jc w:val="center"/>
          <w:ins w:id="361" w:author="Verizon" w:date="2020-07-22T14:18:00Z"/>
        </w:trPr>
        <w:tc>
          <w:tcPr>
            <w:tcW w:w="2065" w:type="dxa"/>
            <w:vMerge/>
            <w:tcBorders>
              <w:left w:val="single" w:sz="4" w:space="0" w:color="auto"/>
              <w:right w:val="single" w:sz="4" w:space="0" w:color="auto"/>
            </w:tcBorders>
            <w:vAlign w:val="center"/>
          </w:tcPr>
          <w:p w14:paraId="726BDA1D" w14:textId="77777777" w:rsidR="00071EFC" w:rsidRPr="00071EFC" w:rsidRDefault="00071EFC" w:rsidP="00071EFC">
            <w:pPr>
              <w:pStyle w:val="NoSpacing"/>
              <w:jc w:val="center"/>
              <w:rPr>
                <w:ins w:id="362"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2E9B8BF0" w14:textId="77777777" w:rsidR="00071EFC" w:rsidRPr="00071EFC" w:rsidRDefault="00071EFC" w:rsidP="00071EFC">
            <w:pPr>
              <w:pStyle w:val="NoSpacing"/>
              <w:jc w:val="center"/>
              <w:rPr>
                <w:ins w:id="363" w:author="Verizon" w:date="2020-07-22T14:18:00Z"/>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20544457" w14:textId="77777777" w:rsidR="00071EFC" w:rsidRPr="00232036" w:rsidRDefault="00071EFC" w:rsidP="00071EFC">
            <w:pPr>
              <w:jc w:val="center"/>
              <w:rPr>
                <w:ins w:id="364" w:author="Verizon" w:date="2020-07-22T14:18:00Z"/>
                <w:rFonts w:ascii="Arial" w:hAnsi="Arial" w:cs="Arial"/>
                <w:sz w:val="18"/>
                <w:szCs w:val="18"/>
              </w:rPr>
            </w:pPr>
            <w:ins w:id="365" w:author="Verizon" w:date="2020-07-22T14:18: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BCE8263" w14:textId="3E4EDE12" w:rsidR="00071EFC" w:rsidRPr="00232036" w:rsidRDefault="001106B9" w:rsidP="00071EFC">
            <w:pPr>
              <w:jc w:val="center"/>
              <w:rPr>
                <w:ins w:id="366" w:author="Verizon" w:date="2020-07-22T14:18:00Z"/>
                <w:rFonts w:ascii="Arial" w:hAnsi="Arial" w:cs="Arial"/>
                <w:sz w:val="18"/>
                <w:szCs w:val="18"/>
              </w:rPr>
            </w:pPr>
            <w:ins w:id="367" w:author="Verizon" w:date="2020-07-22T14:18:00Z">
              <w:r>
                <w:rPr>
                  <w:rFonts w:ascii="Arial" w:hAnsi="Arial" w:cs="Arial"/>
                  <w:sz w:val="18"/>
                  <w:szCs w:val="18"/>
                </w:rPr>
                <w:t>CA_n260</w:t>
              </w:r>
            </w:ins>
            <w:ins w:id="368" w:author="Verizon" w:date="2020-07-22T14:21:00Z">
              <w:r>
                <w:rPr>
                  <w:rFonts w:ascii="Arial" w:hAnsi="Arial" w:cs="Arial"/>
                  <w:sz w:val="18"/>
                  <w:szCs w:val="18"/>
                </w:rPr>
                <w:t>J</w:t>
              </w:r>
            </w:ins>
          </w:p>
        </w:tc>
        <w:tc>
          <w:tcPr>
            <w:tcW w:w="749" w:type="dxa"/>
            <w:vMerge/>
            <w:tcBorders>
              <w:left w:val="single" w:sz="4" w:space="0" w:color="auto"/>
              <w:right w:val="single" w:sz="4" w:space="0" w:color="auto"/>
            </w:tcBorders>
            <w:vAlign w:val="center"/>
          </w:tcPr>
          <w:p w14:paraId="1C6D066E" w14:textId="77777777" w:rsidR="00071EFC" w:rsidRPr="00232036" w:rsidRDefault="00071EFC" w:rsidP="00071EFC">
            <w:pPr>
              <w:jc w:val="center"/>
              <w:rPr>
                <w:ins w:id="369" w:author="Verizon" w:date="2020-07-22T14:18:00Z"/>
                <w:rFonts w:ascii="Arial" w:hAnsi="Arial" w:cs="Arial"/>
                <w:sz w:val="18"/>
                <w:szCs w:val="18"/>
              </w:rPr>
            </w:pPr>
          </w:p>
        </w:tc>
      </w:tr>
      <w:tr w:rsidR="00071EFC" w:rsidRPr="00232036" w14:paraId="4D9A2994" w14:textId="77777777" w:rsidTr="000A15A3">
        <w:trPr>
          <w:trHeight w:val="125"/>
          <w:jc w:val="center"/>
          <w:ins w:id="370" w:author="Verizon" w:date="2020-07-22T14:18:00Z"/>
        </w:trPr>
        <w:tc>
          <w:tcPr>
            <w:tcW w:w="2065" w:type="dxa"/>
            <w:vMerge w:val="restart"/>
            <w:tcBorders>
              <w:top w:val="single" w:sz="4" w:space="0" w:color="auto"/>
              <w:left w:val="single" w:sz="4" w:space="0" w:color="auto"/>
              <w:right w:val="single" w:sz="4" w:space="0" w:color="auto"/>
            </w:tcBorders>
            <w:vAlign w:val="center"/>
          </w:tcPr>
          <w:p w14:paraId="13B937DA" w14:textId="0CD66A7F" w:rsidR="00071EFC" w:rsidRPr="00071EFC" w:rsidRDefault="00071EFC" w:rsidP="00071EFC">
            <w:pPr>
              <w:pStyle w:val="NoSpacing"/>
              <w:jc w:val="center"/>
              <w:rPr>
                <w:ins w:id="371" w:author="Verizon" w:date="2020-07-22T14:18:00Z"/>
                <w:rFonts w:ascii="Arial" w:hAnsi="Arial" w:cs="Arial"/>
                <w:sz w:val="18"/>
                <w:szCs w:val="18"/>
              </w:rPr>
            </w:pPr>
            <w:ins w:id="372" w:author="Verizon" w:date="2020-07-22T14:19:00Z">
              <w:r w:rsidRPr="00071EFC">
                <w:rPr>
                  <w:rFonts w:ascii="Arial" w:hAnsi="Arial" w:cs="Arial"/>
                  <w:sz w:val="18"/>
                  <w:szCs w:val="18"/>
                  <w:lang w:eastAsia="zh-CN"/>
                </w:rPr>
                <w:t>CA_n5A-n260K</w:t>
              </w:r>
            </w:ins>
          </w:p>
        </w:tc>
        <w:tc>
          <w:tcPr>
            <w:tcW w:w="1980" w:type="dxa"/>
            <w:vMerge w:val="restart"/>
            <w:tcBorders>
              <w:top w:val="single" w:sz="4" w:space="0" w:color="auto"/>
              <w:left w:val="single" w:sz="4" w:space="0" w:color="auto"/>
              <w:right w:val="single" w:sz="4" w:space="0" w:color="auto"/>
            </w:tcBorders>
            <w:vAlign w:val="center"/>
          </w:tcPr>
          <w:p w14:paraId="18C02F74" w14:textId="77777777" w:rsidR="00071EFC" w:rsidRPr="00071EFC" w:rsidRDefault="00071EFC" w:rsidP="00071EFC">
            <w:pPr>
              <w:pStyle w:val="NoSpacing"/>
              <w:jc w:val="center"/>
              <w:rPr>
                <w:ins w:id="373" w:author="Verizon" w:date="2020-07-22T14:19:00Z"/>
                <w:rFonts w:ascii="Arial" w:hAnsi="Arial" w:cs="Arial"/>
                <w:sz w:val="18"/>
                <w:szCs w:val="18"/>
              </w:rPr>
            </w:pPr>
            <w:ins w:id="374" w:author="Verizon" w:date="2020-07-22T14:19:00Z">
              <w:r w:rsidRPr="00071EFC">
                <w:rPr>
                  <w:rFonts w:ascii="Arial" w:hAnsi="Arial" w:cs="Arial"/>
                  <w:sz w:val="18"/>
                  <w:szCs w:val="18"/>
                </w:rPr>
                <w:t xml:space="preserve">CA_n5A-n260A, CA_n5A-n260G, </w:t>
              </w:r>
              <w:r w:rsidRPr="00071EFC">
                <w:rPr>
                  <w:rFonts w:ascii="Arial" w:hAnsi="Arial" w:cs="Arial"/>
                  <w:sz w:val="18"/>
                  <w:szCs w:val="18"/>
                </w:rPr>
                <w:lastRenderedPageBreak/>
                <w:t>CA_n5A-n260H, CA_n5A-n260I</w:t>
              </w:r>
            </w:ins>
          </w:p>
          <w:p w14:paraId="43A06A15" w14:textId="1FE93A27" w:rsidR="00071EFC" w:rsidRPr="00071EFC" w:rsidRDefault="00071EFC" w:rsidP="00071EFC">
            <w:pPr>
              <w:pStyle w:val="NoSpacing"/>
              <w:jc w:val="center"/>
              <w:rPr>
                <w:ins w:id="375" w:author="Verizon" w:date="2020-07-22T14:18:00Z"/>
                <w:rFonts w:ascii="Arial" w:hAnsi="Arial" w:cs="Arial"/>
                <w:sz w:val="18"/>
                <w:szCs w:val="18"/>
              </w:rPr>
            </w:pPr>
            <w:ins w:id="376" w:author="Verizon" w:date="2020-07-22T14:19:00Z">
              <w:r w:rsidRPr="00071EFC">
                <w:rPr>
                  <w:rFonts w:ascii="Arial" w:hAnsi="Arial" w:cs="Arial"/>
                  <w:sz w:val="18"/>
                  <w:szCs w:val="18"/>
                </w:rPr>
                <w:t>CA_n5A-n260K</w:t>
              </w:r>
            </w:ins>
          </w:p>
        </w:tc>
        <w:tc>
          <w:tcPr>
            <w:tcW w:w="746" w:type="dxa"/>
            <w:vMerge w:val="restart"/>
            <w:tcBorders>
              <w:top w:val="single" w:sz="4" w:space="0" w:color="auto"/>
              <w:left w:val="single" w:sz="4" w:space="0" w:color="auto"/>
              <w:right w:val="single" w:sz="4" w:space="0" w:color="auto"/>
            </w:tcBorders>
            <w:vAlign w:val="center"/>
          </w:tcPr>
          <w:p w14:paraId="7C1270D5" w14:textId="77777777" w:rsidR="00071EFC" w:rsidRPr="00232036" w:rsidRDefault="00071EFC" w:rsidP="00071EFC">
            <w:pPr>
              <w:jc w:val="center"/>
              <w:rPr>
                <w:ins w:id="377" w:author="Verizon" w:date="2020-07-22T14:18:00Z"/>
                <w:rFonts w:ascii="Arial" w:hAnsi="Arial" w:cs="Arial"/>
                <w:sz w:val="18"/>
                <w:szCs w:val="18"/>
              </w:rPr>
            </w:pPr>
            <w:ins w:id="378" w:author="Verizon" w:date="2020-07-22T14:18:00Z">
              <w:r w:rsidRPr="00232036">
                <w:rPr>
                  <w:rFonts w:ascii="Arial" w:hAnsi="Arial" w:cs="Arial"/>
                  <w:sz w:val="18"/>
                  <w:szCs w:val="18"/>
                </w:rPr>
                <w:lastRenderedPageBreak/>
                <w:t>n5</w:t>
              </w:r>
            </w:ins>
          </w:p>
        </w:tc>
        <w:tc>
          <w:tcPr>
            <w:tcW w:w="667" w:type="dxa"/>
            <w:tcBorders>
              <w:top w:val="single" w:sz="4" w:space="0" w:color="auto"/>
              <w:left w:val="single" w:sz="4" w:space="0" w:color="auto"/>
              <w:bottom w:val="single" w:sz="4" w:space="0" w:color="auto"/>
              <w:right w:val="single" w:sz="4" w:space="0" w:color="auto"/>
            </w:tcBorders>
            <w:vAlign w:val="center"/>
          </w:tcPr>
          <w:p w14:paraId="6A7F86F9" w14:textId="77777777" w:rsidR="00071EFC" w:rsidRPr="00232036" w:rsidRDefault="00071EFC" w:rsidP="00071EFC">
            <w:pPr>
              <w:jc w:val="center"/>
              <w:rPr>
                <w:ins w:id="379" w:author="Verizon" w:date="2020-07-22T14:18:00Z"/>
                <w:rFonts w:ascii="Arial" w:hAnsi="Arial" w:cs="Arial"/>
                <w:sz w:val="18"/>
                <w:szCs w:val="18"/>
              </w:rPr>
            </w:pPr>
            <w:ins w:id="380" w:author="Verizon" w:date="2020-07-22T14:18: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969F85E" w14:textId="77777777" w:rsidR="00071EFC" w:rsidRPr="00232036" w:rsidRDefault="00071EFC" w:rsidP="00071EFC">
            <w:pPr>
              <w:jc w:val="center"/>
              <w:rPr>
                <w:ins w:id="381" w:author="Verizon" w:date="2020-07-22T14:18:00Z"/>
                <w:rFonts w:ascii="Arial" w:hAnsi="Arial" w:cs="Arial"/>
                <w:sz w:val="18"/>
                <w:szCs w:val="18"/>
              </w:rPr>
            </w:pPr>
            <w:ins w:id="382"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169F5EE" w14:textId="77777777" w:rsidR="00071EFC" w:rsidRPr="00232036" w:rsidRDefault="00071EFC" w:rsidP="00071EFC">
            <w:pPr>
              <w:jc w:val="center"/>
              <w:rPr>
                <w:ins w:id="383" w:author="Verizon" w:date="2020-07-22T14:18:00Z"/>
                <w:rFonts w:ascii="Arial" w:hAnsi="Arial" w:cs="Arial"/>
                <w:sz w:val="18"/>
                <w:szCs w:val="18"/>
              </w:rPr>
            </w:pPr>
            <w:ins w:id="384"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0C85C0" w14:textId="77777777" w:rsidR="00071EFC" w:rsidRPr="00232036" w:rsidRDefault="00071EFC" w:rsidP="00071EFC">
            <w:pPr>
              <w:jc w:val="center"/>
              <w:rPr>
                <w:ins w:id="385" w:author="Verizon" w:date="2020-07-22T14:18:00Z"/>
                <w:rFonts w:ascii="Arial" w:hAnsi="Arial" w:cs="Arial"/>
                <w:sz w:val="18"/>
                <w:szCs w:val="18"/>
              </w:rPr>
            </w:pPr>
            <w:ins w:id="386"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73EBDF" w14:textId="77777777" w:rsidR="00071EFC" w:rsidRPr="00232036" w:rsidRDefault="00071EFC" w:rsidP="00071EFC">
            <w:pPr>
              <w:jc w:val="center"/>
              <w:rPr>
                <w:ins w:id="387" w:author="Verizon" w:date="2020-07-22T14:18:00Z"/>
                <w:rFonts w:ascii="Arial" w:hAnsi="Arial" w:cs="Arial"/>
                <w:sz w:val="18"/>
                <w:szCs w:val="18"/>
              </w:rPr>
            </w:pPr>
            <w:ins w:id="388"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7A2C8AAC" w14:textId="77777777" w:rsidR="00071EFC" w:rsidRPr="00232036" w:rsidRDefault="00071EFC" w:rsidP="00071EFC">
            <w:pPr>
              <w:jc w:val="center"/>
              <w:rPr>
                <w:ins w:id="38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D0DF53" w14:textId="77777777" w:rsidR="00071EFC" w:rsidRPr="00232036" w:rsidRDefault="00071EFC" w:rsidP="00071EFC">
            <w:pPr>
              <w:jc w:val="center"/>
              <w:rPr>
                <w:ins w:id="39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143550" w14:textId="77777777" w:rsidR="00071EFC" w:rsidRPr="00232036" w:rsidRDefault="00071EFC" w:rsidP="00071EFC">
            <w:pPr>
              <w:jc w:val="center"/>
              <w:rPr>
                <w:ins w:id="39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4E26D1" w14:textId="77777777" w:rsidR="00071EFC" w:rsidRPr="00232036" w:rsidRDefault="00071EFC" w:rsidP="00071EFC">
            <w:pPr>
              <w:jc w:val="center"/>
              <w:rPr>
                <w:ins w:id="39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33D101" w14:textId="77777777" w:rsidR="00071EFC" w:rsidRPr="00232036" w:rsidRDefault="00071EFC" w:rsidP="00071EFC">
            <w:pPr>
              <w:jc w:val="center"/>
              <w:rPr>
                <w:ins w:id="39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E5EC3A" w14:textId="77777777" w:rsidR="00071EFC" w:rsidRPr="00232036" w:rsidRDefault="00071EFC" w:rsidP="00071EFC">
            <w:pPr>
              <w:jc w:val="center"/>
              <w:rPr>
                <w:ins w:id="39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A4573F" w14:textId="77777777" w:rsidR="00071EFC" w:rsidRPr="00232036" w:rsidRDefault="00071EFC" w:rsidP="00071EFC">
            <w:pPr>
              <w:jc w:val="center"/>
              <w:rPr>
                <w:ins w:id="39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B3CE34" w14:textId="77777777" w:rsidR="00071EFC" w:rsidRPr="00232036" w:rsidRDefault="00071EFC" w:rsidP="00071EFC">
            <w:pPr>
              <w:jc w:val="center"/>
              <w:rPr>
                <w:ins w:id="39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FA4AD9" w14:textId="77777777" w:rsidR="00071EFC" w:rsidRPr="00232036" w:rsidRDefault="00071EFC" w:rsidP="00071EFC">
            <w:pPr>
              <w:jc w:val="center"/>
              <w:rPr>
                <w:ins w:id="39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165C3E" w14:textId="77777777" w:rsidR="00071EFC" w:rsidRPr="00232036" w:rsidRDefault="00071EFC" w:rsidP="00071EFC">
            <w:pPr>
              <w:jc w:val="center"/>
              <w:rPr>
                <w:ins w:id="398"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DDA891" w14:textId="77777777" w:rsidR="00071EFC" w:rsidRPr="00232036" w:rsidRDefault="00071EFC" w:rsidP="00071EFC">
            <w:pPr>
              <w:jc w:val="center"/>
              <w:rPr>
                <w:ins w:id="399" w:author="Verizon" w:date="2020-07-22T14:18: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39887AF" w14:textId="77777777" w:rsidR="00071EFC" w:rsidRPr="00232036" w:rsidRDefault="00071EFC" w:rsidP="00071EFC">
            <w:pPr>
              <w:jc w:val="center"/>
              <w:rPr>
                <w:ins w:id="400" w:author="Verizon" w:date="2020-07-22T14:18:00Z"/>
                <w:rFonts w:ascii="Arial" w:hAnsi="Arial" w:cs="Arial"/>
                <w:sz w:val="18"/>
                <w:szCs w:val="18"/>
              </w:rPr>
            </w:pPr>
            <w:ins w:id="401" w:author="Verizon" w:date="2020-07-22T14:18:00Z">
              <w:r w:rsidRPr="00232036">
                <w:rPr>
                  <w:rFonts w:ascii="Arial" w:hAnsi="Arial" w:cs="Arial"/>
                  <w:sz w:val="18"/>
                  <w:szCs w:val="18"/>
                </w:rPr>
                <w:t>0</w:t>
              </w:r>
            </w:ins>
          </w:p>
        </w:tc>
      </w:tr>
      <w:tr w:rsidR="00071EFC" w:rsidRPr="00232036" w14:paraId="1BCDEBF8" w14:textId="77777777" w:rsidTr="000A15A3">
        <w:trPr>
          <w:trHeight w:val="125"/>
          <w:jc w:val="center"/>
          <w:ins w:id="402" w:author="Verizon" w:date="2020-07-22T14:18:00Z"/>
        </w:trPr>
        <w:tc>
          <w:tcPr>
            <w:tcW w:w="2065" w:type="dxa"/>
            <w:vMerge/>
            <w:tcBorders>
              <w:left w:val="single" w:sz="4" w:space="0" w:color="auto"/>
              <w:right w:val="single" w:sz="4" w:space="0" w:color="auto"/>
            </w:tcBorders>
            <w:vAlign w:val="center"/>
          </w:tcPr>
          <w:p w14:paraId="2E39E6E9" w14:textId="77777777" w:rsidR="00071EFC" w:rsidRPr="00071EFC" w:rsidRDefault="00071EFC" w:rsidP="00071EFC">
            <w:pPr>
              <w:pStyle w:val="NoSpacing"/>
              <w:jc w:val="center"/>
              <w:rPr>
                <w:ins w:id="403"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7E5C51CE" w14:textId="77777777" w:rsidR="00071EFC" w:rsidRPr="00071EFC" w:rsidRDefault="00071EFC" w:rsidP="00071EFC">
            <w:pPr>
              <w:pStyle w:val="NoSpacing"/>
              <w:jc w:val="center"/>
              <w:rPr>
                <w:ins w:id="404" w:author="Verizon" w:date="2020-07-22T14:18:00Z"/>
                <w:rFonts w:ascii="Arial" w:hAnsi="Arial" w:cs="Arial"/>
                <w:sz w:val="18"/>
                <w:szCs w:val="18"/>
              </w:rPr>
            </w:pPr>
          </w:p>
        </w:tc>
        <w:tc>
          <w:tcPr>
            <w:tcW w:w="746" w:type="dxa"/>
            <w:vMerge/>
            <w:tcBorders>
              <w:left w:val="single" w:sz="4" w:space="0" w:color="auto"/>
              <w:right w:val="single" w:sz="4" w:space="0" w:color="auto"/>
            </w:tcBorders>
            <w:vAlign w:val="center"/>
          </w:tcPr>
          <w:p w14:paraId="36BB51E2" w14:textId="77777777" w:rsidR="00071EFC" w:rsidRPr="00232036" w:rsidRDefault="00071EFC" w:rsidP="00071EFC">
            <w:pPr>
              <w:jc w:val="center"/>
              <w:rPr>
                <w:ins w:id="40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41234B" w14:textId="77777777" w:rsidR="00071EFC" w:rsidRPr="00232036" w:rsidRDefault="00071EFC" w:rsidP="00071EFC">
            <w:pPr>
              <w:jc w:val="center"/>
              <w:rPr>
                <w:ins w:id="406" w:author="Verizon" w:date="2020-07-22T14:18:00Z"/>
                <w:rFonts w:ascii="Arial" w:hAnsi="Arial" w:cs="Arial"/>
                <w:sz w:val="18"/>
                <w:szCs w:val="18"/>
              </w:rPr>
            </w:pPr>
            <w:ins w:id="407" w:author="Verizon" w:date="2020-07-22T14:18: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1CF3C612" w14:textId="77777777" w:rsidR="00071EFC" w:rsidRPr="00232036" w:rsidRDefault="00071EFC" w:rsidP="00071EFC">
            <w:pPr>
              <w:jc w:val="center"/>
              <w:rPr>
                <w:ins w:id="40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026180" w14:textId="77777777" w:rsidR="00071EFC" w:rsidRPr="00232036" w:rsidRDefault="00071EFC" w:rsidP="00071EFC">
            <w:pPr>
              <w:jc w:val="center"/>
              <w:rPr>
                <w:ins w:id="409" w:author="Verizon" w:date="2020-07-22T14:18:00Z"/>
                <w:rFonts w:ascii="Arial" w:hAnsi="Arial" w:cs="Arial"/>
                <w:sz w:val="18"/>
                <w:szCs w:val="18"/>
              </w:rPr>
            </w:pPr>
            <w:ins w:id="410"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96357D9" w14:textId="77777777" w:rsidR="00071EFC" w:rsidRPr="00232036" w:rsidRDefault="00071EFC" w:rsidP="00071EFC">
            <w:pPr>
              <w:jc w:val="center"/>
              <w:rPr>
                <w:ins w:id="411" w:author="Verizon" w:date="2020-07-22T14:18:00Z"/>
                <w:rFonts w:ascii="Arial" w:hAnsi="Arial" w:cs="Arial"/>
                <w:sz w:val="18"/>
                <w:szCs w:val="18"/>
              </w:rPr>
            </w:pPr>
            <w:ins w:id="412"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2DEC55" w14:textId="77777777" w:rsidR="00071EFC" w:rsidRPr="00232036" w:rsidRDefault="00071EFC" w:rsidP="00071EFC">
            <w:pPr>
              <w:jc w:val="center"/>
              <w:rPr>
                <w:ins w:id="413" w:author="Verizon" w:date="2020-07-22T14:18:00Z"/>
                <w:rFonts w:ascii="Arial" w:hAnsi="Arial" w:cs="Arial"/>
                <w:sz w:val="18"/>
                <w:szCs w:val="18"/>
              </w:rPr>
            </w:pPr>
            <w:ins w:id="414"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73D0642C" w14:textId="77777777" w:rsidR="00071EFC" w:rsidRPr="00232036" w:rsidRDefault="00071EFC" w:rsidP="00071EFC">
            <w:pPr>
              <w:jc w:val="center"/>
              <w:rPr>
                <w:ins w:id="41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9FF063" w14:textId="77777777" w:rsidR="00071EFC" w:rsidRPr="00232036" w:rsidRDefault="00071EFC" w:rsidP="00071EFC">
            <w:pPr>
              <w:jc w:val="center"/>
              <w:rPr>
                <w:ins w:id="41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D5B7F1" w14:textId="77777777" w:rsidR="00071EFC" w:rsidRPr="00232036" w:rsidRDefault="00071EFC" w:rsidP="00071EFC">
            <w:pPr>
              <w:jc w:val="center"/>
              <w:rPr>
                <w:ins w:id="41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FE7850" w14:textId="77777777" w:rsidR="00071EFC" w:rsidRPr="00232036" w:rsidRDefault="00071EFC" w:rsidP="00071EFC">
            <w:pPr>
              <w:jc w:val="center"/>
              <w:rPr>
                <w:ins w:id="41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5A4DC8" w14:textId="77777777" w:rsidR="00071EFC" w:rsidRPr="00232036" w:rsidRDefault="00071EFC" w:rsidP="00071EFC">
            <w:pPr>
              <w:jc w:val="center"/>
              <w:rPr>
                <w:ins w:id="41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6DEC0" w14:textId="77777777" w:rsidR="00071EFC" w:rsidRPr="00232036" w:rsidRDefault="00071EFC" w:rsidP="00071EFC">
            <w:pPr>
              <w:jc w:val="center"/>
              <w:rPr>
                <w:ins w:id="42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7C5792" w14:textId="77777777" w:rsidR="00071EFC" w:rsidRPr="00232036" w:rsidRDefault="00071EFC" w:rsidP="00071EFC">
            <w:pPr>
              <w:jc w:val="center"/>
              <w:rPr>
                <w:ins w:id="42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386491" w14:textId="77777777" w:rsidR="00071EFC" w:rsidRPr="00232036" w:rsidRDefault="00071EFC" w:rsidP="00071EFC">
            <w:pPr>
              <w:jc w:val="center"/>
              <w:rPr>
                <w:ins w:id="42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76D110" w14:textId="77777777" w:rsidR="00071EFC" w:rsidRPr="00232036" w:rsidRDefault="00071EFC" w:rsidP="00071EFC">
            <w:pPr>
              <w:jc w:val="center"/>
              <w:rPr>
                <w:ins w:id="42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83F2A1A" w14:textId="77777777" w:rsidR="00071EFC" w:rsidRPr="00232036" w:rsidRDefault="00071EFC" w:rsidP="00071EFC">
            <w:pPr>
              <w:jc w:val="center"/>
              <w:rPr>
                <w:ins w:id="424"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3F18BE" w14:textId="77777777" w:rsidR="00071EFC" w:rsidRPr="00232036" w:rsidRDefault="00071EFC" w:rsidP="00071EFC">
            <w:pPr>
              <w:jc w:val="center"/>
              <w:rPr>
                <w:ins w:id="425"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31A4D6B7" w14:textId="77777777" w:rsidR="00071EFC" w:rsidRPr="00232036" w:rsidRDefault="00071EFC" w:rsidP="00071EFC">
            <w:pPr>
              <w:jc w:val="center"/>
              <w:rPr>
                <w:ins w:id="426" w:author="Verizon" w:date="2020-07-22T14:18:00Z"/>
                <w:rFonts w:ascii="Arial" w:hAnsi="Arial" w:cs="Arial"/>
                <w:sz w:val="18"/>
                <w:szCs w:val="18"/>
              </w:rPr>
            </w:pPr>
          </w:p>
        </w:tc>
      </w:tr>
      <w:tr w:rsidR="00071EFC" w:rsidRPr="00232036" w14:paraId="3356CD07" w14:textId="77777777" w:rsidTr="000A15A3">
        <w:trPr>
          <w:trHeight w:val="125"/>
          <w:jc w:val="center"/>
          <w:ins w:id="427" w:author="Verizon" w:date="2020-07-22T14:18:00Z"/>
        </w:trPr>
        <w:tc>
          <w:tcPr>
            <w:tcW w:w="2065" w:type="dxa"/>
            <w:vMerge/>
            <w:tcBorders>
              <w:left w:val="single" w:sz="4" w:space="0" w:color="auto"/>
              <w:right w:val="single" w:sz="4" w:space="0" w:color="auto"/>
            </w:tcBorders>
            <w:vAlign w:val="center"/>
          </w:tcPr>
          <w:p w14:paraId="45E2597E" w14:textId="77777777" w:rsidR="00071EFC" w:rsidRPr="00071EFC" w:rsidRDefault="00071EFC" w:rsidP="00071EFC">
            <w:pPr>
              <w:pStyle w:val="NoSpacing"/>
              <w:jc w:val="center"/>
              <w:rPr>
                <w:ins w:id="428"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17900CCB" w14:textId="77777777" w:rsidR="00071EFC" w:rsidRPr="00071EFC" w:rsidRDefault="00071EFC" w:rsidP="00071EFC">
            <w:pPr>
              <w:pStyle w:val="NoSpacing"/>
              <w:jc w:val="center"/>
              <w:rPr>
                <w:ins w:id="429" w:author="Verizon" w:date="2020-07-22T14:18: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C478F4E" w14:textId="77777777" w:rsidR="00071EFC" w:rsidRPr="00232036" w:rsidRDefault="00071EFC" w:rsidP="00071EFC">
            <w:pPr>
              <w:jc w:val="center"/>
              <w:rPr>
                <w:ins w:id="43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5168B9" w14:textId="77777777" w:rsidR="00071EFC" w:rsidRPr="00232036" w:rsidRDefault="00071EFC" w:rsidP="00071EFC">
            <w:pPr>
              <w:jc w:val="center"/>
              <w:rPr>
                <w:ins w:id="431" w:author="Verizon" w:date="2020-07-22T14:18:00Z"/>
                <w:rFonts w:ascii="Arial" w:hAnsi="Arial" w:cs="Arial"/>
                <w:sz w:val="18"/>
                <w:szCs w:val="18"/>
              </w:rPr>
            </w:pPr>
            <w:ins w:id="432" w:author="Verizon" w:date="2020-07-22T14:18: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3E2B3C53" w14:textId="77777777" w:rsidR="00071EFC" w:rsidRPr="00232036" w:rsidRDefault="00071EFC" w:rsidP="00071EFC">
            <w:pPr>
              <w:jc w:val="center"/>
              <w:rPr>
                <w:ins w:id="43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6220F" w14:textId="77777777" w:rsidR="00071EFC" w:rsidRPr="00232036" w:rsidRDefault="00071EFC" w:rsidP="00071EFC">
            <w:pPr>
              <w:jc w:val="center"/>
              <w:rPr>
                <w:ins w:id="43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454E20" w14:textId="77777777" w:rsidR="00071EFC" w:rsidRPr="00232036" w:rsidRDefault="00071EFC" w:rsidP="00071EFC">
            <w:pPr>
              <w:jc w:val="center"/>
              <w:rPr>
                <w:ins w:id="43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D2EFB3" w14:textId="77777777" w:rsidR="00071EFC" w:rsidRPr="00232036" w:rsidRDefault="00071EFC" w:rsidP="00071EFC">
            <w:pPr>
              <w:jc w:val="center"/>
              <w:rPr>
                <w:ins w:id="43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428A35" w14:textId="77777777" w:rsidR="00071EFC" w:rsidRPr="00232036" w:rsidRDefault="00071EFC" w:rsidP="00071EFC">
            <w:pPr>
              <w:jc w:val="center"/>
              <w:rPr>
                <w:ins w:id="43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CBCE779" w14:textId="77777777" w:rsidR="00071EFC" w:rsidRPr="00232036" w:rsidRDefault="00071EFC" w:rsidP="00071EFC">
            <w:pPr>
              <w:jc w:val="center"/>
              <w:rPr>
                <w:ins w:id="43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08ED17" w14:textId="77777777" w:rsidR="00071EFC" w:rsidRPr="00232036" w:rsidRDefault="00071EFC" w:rsidP="00071EFC">
            <w:pPr>
              <w:jc w:val="center"/>
              <w:rPr>
                <w:ins w:id="43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F7C66EC" w14:textId="77777777" w:rsidR="00071EFC" w:rsidRPr="00232036" w:rsidRDefault="00071EFC" w:rsidP="00071EFC">
            <w:pPr>
              <w:jc w:val="center"/>
              <w:rPr>
                <w:ins w:id="44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851DDD" w14:textId="77777777" w:rsidR="00071EFC" w:rsidRPr="00232036" w:rsidRDefault="00071EFC" w:rsidP="00071EFC">
            <w:pPr>
              <w:jc w:val="center"/>
              <w:rPr>
                <w:ins w:id="44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D76E9E" w14:textId="77777777" w:rsidR="00071EFC" w:rsidRPr="00232036" w:rsidRDefault="00071EFC" w:rsidP="00071EFC">
            <w:pPr>
              <w:jc w:val="center"/>
              <w:rPr>
                <w:ins w:id="44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BB7A3D" w14:textId="77777777" w:rsidR="00071EFC" w:rsidRPr="00232036" w:rsidRDefault="00071EFC" w:rsidP="00071EFC">
            <w:pPr>
              <w:jc w:val="center"/>
              <w:rPr>
                <w:ins w:id="44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4D6401" w14:textId="77777777" w:rsidR="00071EFC" w:rsidRPr="00232036" w:rsidRDefault="00071EFC" w:rsidP="00071EFC">
            <w:pPr>
              <w:jc w:val="center"/>
              <w:rPr>
                <w:ins w:id="44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025F25" w14:textId="77777777" w:rsidR="00071EFC" w:rsidRPr="00232036" w:rsidRDefault="00071EFC" w:rsidP="00071EFC">
            <w:pPr>
              <w:jc w:val="center"/>
              <w:rPr>
                <w:ins w:id="44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B08CDAE" w14:textId="77777777" w:rsidR="00071EFC" w:rsidRPr="00232036" w:rsidRDefault="00071EFC" w:rsidP="00071EFC">
            <w:pPr>
              <w:jc w:val="center"/>
              <w:rPr>
                <w:ins w:id="446"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C771BD" w14:textId="77777777" w:rsidR="00071EFC" w:rsidRPr="00232036" w:rsidRDefault="00071EFC" w:rsidP="00071EFC">
            <w:pPr>
              <w:jc w:val="center"/>
              <w:rPr>
                <w:ins w:id="447"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0D633E39" w14:textId="77777777" w:rsidR="00071EFC" w:rsidRPr="00232036" w:rsidRDefault="00071EFC" w:rsidP="00071EFC">
            <w:pPr>
              <w:jc w:val="center"/>
              <w:rPr>
                <w:ins w:id="448" w:author="Verizon" w:date="2020-07-22T14:18:00Z"/>
                <w:rFonts w:ascii="Arial" w:hAnsi="Arial" w:cs="Arial"/>
                <w:sz w:val="18"/>
                <w:szCs w:val="18"/>
              </w:rPr>
            </w:pPr>
          </w:p>
        </w:tc>
      </w:tr>
      <w:tr w:rsidR="00071EFC" w:rsidRPr="00232036" w14:paraId="4AADF310" w14:textId="77777777" w:rsidTr="000A15A3">
        <w:trPr>
          <w:trHeight w:val="125"/>
          <w:jc w:val="center"/>
          <w:ins w:id="449" w:author="Verizon" w:date="2020-07-22T14:18:00Z"/>
        </w:trPr>
        <w:tc>
          <w:tcPr>
            <w:tcW w:w="2065" w:type="dxa"/>
            <w:vMerge/>
            <w:tcBorders>
              <w:left w:val="single" w:sz="4" w:space="0" w:color="auto"/>
              <w:right w:val="single" w:sz="4" w:space="0" w:color="auto"/>
            </w:tcBorders>
            <w:vAlign w:val="center"/>
          </w:tcPr>
          <w:p w14:paraId="2404417D" w14:textId="77777777" w:rsidR="00071EFC" w:rsidRPr="00071EFC" w:rsidRDefault="00071EFC" w:rsidP="00071EFC">
            <w:pPr>
              <w:pStyle w:val="NoSpacing"/>
              <w:jc w:val="center"/>
              <w:rPr>
                <w:ins w:id="450"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525117E0" w14:textId="77777777" w:rsidR="00071EFC" w:rsidRPr="00071EFC" w:rsidRDefault="00071EFC" w:rsidP="00071EFC">
            <w:pPr>
              <w:pStyle w:val="NoSpacing"/>
              <w:jc w:val="center"/>
              <w:rPr>
                <w:ins w:id="451" w:author="Verizon" w:date="2020-07-22T14:18:00Z"/>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C0DC073" w14:textId="77777777" w:rsidR="00071EFC" w:rsidRPr="00232036" w:rsidRDefault="00071EFC" w:rsidP="00071EFC">
            <w:pPr>
              <w:jc w:val="center"/>
              <w:rPr>
                <w:ins w:id="452" w:author="Verizon" w:date="2020-07-22T14:18:00Z"/>
                <w:rFonts w:ascii="Arial" w:hAnsi="Arial" w:cs="Arial"/>
                <w:sz w:val="18"/>
                <w:szCs w:val="18"/>
              </w:rPr>
            </w:pPr>
            <w:ins w:id="453" w:author="Verizon" w:date="2020-07-22T14:18: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69CA79D" w14:textId="7540FCCD" w:rsidR="00071EFC" w:rsidRPr="00232036" w:rsidRDefault="001106B9" w:rsidP="00071EFC">
            <w:pPr>
              <w:jc w:val="center"/>
              <w:rPr>
                <w:ins w:id="454" w:author="Verizon" w:date="2020-07-22T14:18:00Z"/>
                <w:rFonts w:ascii="Arial" w:hAnsi="Arial" w:cs="Arial"/>
                <w:sz w:val="18"/>
                <w:szCs w:val="18"/>
              </w:rPr>
            </w:pPr>
            <w:ins w:id="455" w:author="Verizon" w:date="2020-07-22T14:18:00Z">
              <w:r>
                <w:rPr>
                  <w:rFonts w:ascii="Arial" w:hAnsi="Arial" w:cs="Arial"/>
                  <w:sz w:val="18"/>
                  <w:szCs w:val="18"/>
                </w:rPr>
                <w:t>CA_n260</w:t>
              </w:r>
            </w:ins>
            <w:ins w:id="456" w:author="Verizon" w:date="2020-07-22T14:21:00Z">
              <w:r>
                <w:rPr>
                  <w:rFonts w:ascii="Arial" w:hAnsi="Arial" w:cs="Arial"/>
                  <w:sz w:val="18"/>
                  <w:szCs w:val="18"/>
                </w:rPr>
                <w:t>K</w:t>
              </w:r>
            </w:ins>
          </w:p>
        </w:tc>
        <w:tc>
          <w:tcPr>
            <w:tcW w:w="749" w:type="dxa"/>
            <w:vMerge/>
            <w:tcBorders>
              <w:left w:val="single" w:sz="4" w:space="0" w:color="auto"/>
              <w:right w:val="single" w:sz="4" w:space="0" w:color="auto"/>
            </w:tcBorders>
            <w:vAlign w:val="center"/>
          </w:tcPr>
          <w:p w14:paraId="42D6EF7A" w14:textId="77777777" w:rsidR="00071EFC" w:rsidRPr="00232036" w:rsidRDefault="00071EFC" w:rsidP="00071EFC">
            <w:pPr>
              <w:jc w:val="center"/>
              <w:rPr>
                <w:ins w:id="457" w:author="Verizon" w:date="2020-07-22T14:18:00Z"/>
                <w:rFonts w:ascii="Arial" w:hAnsi="Arial" w:cs="Arial"/>
                <w:sz w:val="18"/>
                <w:szCs w:val="18"/>
              </w:rPr>
            </w:pPr>
          </w:p>
        </w:tc>
      </w:tr>
      <w:tr w:rsidR="00071EFC" w:rsidRPr="00232036" w14:paraId="3629DA96" w14:textId="77777777" w:rsidTr="000A15A3">
        <w:trPr>
          <w:trHeight w:val="125"/>
          <w:jc w:val="center"/>
          <w:ins w:id="458" w:author="Verizon" w:date="2020-07-22T14:18:00Z"/>
        </w:trPr>
        <w:tc>
          <w:tcPr>
            <w:tcW w:w="2065" w:type="dxa"/>
            <w:vMerge w:val="restart"/>
            <w:tcBorders>
              <w:top w:val="single" w:sz="4" w:space="0" w:color="auto"/>
              <w:left w:val="single" w:sz="4" w:space="0" w:color="auto"/>
              <w:right w:val="single" w:sz="4" w:space="0" w:color="auto"/>
            </w:tcBorders>
            <w:vAlign w:val="center"/>
          </w:tcPr>
          <w:p w14:paraId="0E527B31" w14:textId="5168A8CF" w:rsidR="00071EFC" w:rsidRPr="00071EFC" w:rsidRDefault="00071EFC" w:rsidP="00071EFC">
            <w:pPr>
              <w:pStyle w:val="NoSpacing"/>
              <w:jc w:val="center"/>
              <w:rPr>
                <w:ins w:id="459" w:author="Verizon" w:date="2020-07-22T14:18:00Z"/>
                <w:rFonts w:ascii="Arial" w:hAnsi="Arial" w:cs="Arial"/>
                <w:sz w:val="18"/>
                <w:szCs w:val="18"/>
              </w:rPr>
            </w:pPr>
            <w:ins w:id="460" w:author="Verizon" w:date="2020-07-22T14:19:00Z">
              <w:r w:rsidRPr="00071EFC">
                <w:rPr>
                  <w:rFonts w:ascii="Arial" w:hAnsi="Arial" w:cs="Arial"/>
                  <w:sz w:val="18"/>
                  <w:szCs w:val="18"/>
                  <w:lang w:eastAsia="zh-CN"/>
                </w:rPr>
                <w:t>CA_n5A-n260L</w:t>
              </w:r>
            </w:ins>
          </w:p>
        </w:tc>
        <w:tc>
          <w:tcPr>
            <w:tcW w:w="1980" w:type="dxa"/>
            <w:vMerge w:val="restart"/>
            <w:tcBorders>
              <w:top w:val="single" w:sz="4" w:space="0" w:color="auto"/>
              <w:left w:val="single" w:sz="4" w:space="0" w:color="auto"/>
              <w:right w:val="single" w:sz="4" w:space="0" w:color="auto"/>
            </w:tcBorders>
            <w:vAlign w:val="center"/>
          </w:tcPr>
          <w:p w14:paraId="3720E158" w14:textId="77777777" w:rsidR="00071EFC" w:rsidRPr="00071EFC" w:rsidRDefault="00071EFC" w:rsidP="00071EFC">
            <w:pPr>
              <w:pStyle w:val="NoSpacing"/>
              <w:jc w:val="center"/>
              <w:rPr>
                <w:ins w:id="461" w:author="Verizon" w:date="2020-07-22T14:19:00Z"/>
                <w:rFonts w:ascii="Arial" w:hAnsi="Arial" w:cs="Arial"/>
                <w:sz w:val="18"/>
                <w:szCs w:val="18"/>
              </w:rPr>
            </w:pPr>
            <w:ins w:id="462" w:author="Verizon" w:date="2020-07-22T14:19:00Z">
              <w:r w:rsidRPr="00071EFC">
                <w:rPr>
                  <w:rFonts w:ascii="Arial" w:hAnsi="Arial" w:cs="Arial"/>
                  <w:sz w:val="18"/>
                  <w:szCs w:val="18"/>
                </w:rPr>
                <w:t>CA_n5A-n260A, CA_n5A-n260G, CA_n5A-n260H, CA_n5A-n260I</w:t>
              </w:r>
            </w:ins>
          </w:p>
          <w:p w14:paraId="0D4CBA21" w14:textId="0371C623" w:rsidR="00071EFC" w:rsidRPr="00071EFC" w:rsidRDefault="00071EFC" w:rsidP="00071EFC">
            <w:pPr>
              <w:pStyle w:val="NoSpacing"/>
              <w:jc w:val="center"/>
              <w:rPr>
                <w:ins w:id="463" w:author="Verizon" w:date="2020-07-22T14:18:00Z"/>
                <w:rFonts w:ascii="Arial" w:hAnsi="Arial" w:cs="Arial"/>
                <w:sz w:val="18"/>
                <w:szCs w:val="18"/>
              </w:rPr>
            </w:pPr>
            <w:ins w:id="464" w:author="Verizon" w:date="2020-07-22T14:19:00Z">
              <w:r w:rsidRPr="00071EFC">
                <w:rPr>
                  <w:rFonts w:ascii="Arial" w:hAnsi="Arial" w:cs="Arial"/>
                  <w:sz w:val="18"/>
                  <w:szCs w:val="18"/>
                </w:rPr>
                <w:t>CA_n5A-n260K, CA_n5A-n260L</w:t>
              </w:r>
            </w:ins>
          </w:p>
        </w:tc>
        <w:tc>
          <w:tcPr>
            <w:tcW w:w="746" w:type="dxa"/>
            <w:vMerge w:val="restart"/>
            <w:tcBorders>
              <w:top w:val="single" w:sz="4" w:space="0" w:color="auto"/>
              <w:left w:val="single" w:sz="4" w:space="0" w:color="auto"/>
              <w:right w:val="single" w:sz="4" w:space="0" w:color="auto"/>
            </w:tcBorders>
            <w:vAlign w:val="center"/>
          </w:tcPr>
          <w:p w14:paraId="538D47B9" w14:textId="77777777" w:rsidR="00071EFC" w:rsidRPr="00232036" w:rsidRDefault="00071EFC" w:rsidP="00071EFC">
            <w:pPr>
              <w:jc w:val="center"/>
              <w:rPr>
                <w:ins w:id="465" w:author="Verizon" w:date="2020-07-22T14:18:00Z"/>
                <w:rFonts w:ascii="Arial" w:hAnsi="Arial" w:cs="Arial"/>
                <w:sz w:val="18"/>
                <w:szCs w:val="18"/>
              </w:rPr>
            </w:pPr>
            <w:ins w:id="466" w:author="Verizon" w:date="2020-07-22T14:18:00Z">
              <w:r w:rsidRPr="00232036">
                <w:rPr>
                  <w:rFonts w:ascii="Arial" w:hAnsi="Arial" w:cs="Arial"/>
                  <w:sz w:val="18"/>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E0565D6" w14:textId="77777777" w:rsidR="00071EFC" w:rsidRPr="00232036" w:rsidRDefault="00071EFC" w:rsidP="00071EFC">
            <w:pPr>
              <w:jc w:val="center"/>
              <w:rPr>
                <w:ins w:id="467" w:author="Verizon" w:date="2020-07-22T14:18:00Z"/>
                <w:rFonts w:ascii="Arial" w:hAnsi="Arial" w:cs="Arial"/>
                <w:sz w:val="18"/>
                <w:szCs w:val="18"/>
              </w:rPr>
            </w:pPr>
            <w:ins w:id="468" w:author="Verizon" w:date="2020-07-22T14:18: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6020B694" w14:textId="77777777" w:rsidR="00071EFC" w:rsidRPr="00232036" w:rsidRDefault="00071EFC" w:rsidP="00071EFC">
            <w:pPr>
              <w:jc w:val="center"/>
              <w:rPr>
                <w:ins w:id="469" w:author="Verizon" w:date="2020-07-22T14:18:00Z"/>
                <w:rFonts w:ascii="Arial" w:hAnsi="Arial" w:cs="Arial"/>
                <w:sz w:val="18"/>
                <w:szCs w:val="18"/>
              </w:rPr>
            </w:pPr>
            <w:ins w:id="470"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094513" w14:textId="77777777" w:rsidR="00071EFC" w:rsidRPr="00232036" w:rsidRDefault="00071EFC" w:rsidP="00071EFC">
            <w:pPr>
              <w:jc w:val="center"/>
              <w:rPr>
                <w:ins w:id="471" w:author="Verizon" w:date="2020-07-22T14:18:00Z"/>
                <w:rFonts w:ascii="Arial" w:hAnsi="Arial" w:cs="Arial"/>
                <w:sz w:val="18"/>
                <w:szCs w:val="18"/>
              </w:rPr>
            </w:pPr>
            <w:ins w:id="472"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ABC6AB" w14:textId="77777777" w:rsidR="00071EFC" w:rsidRPr="00232036" w:rsidRDefault="00071EFC" w:rsidP="00071EFC">
            <w:pPr>
              <w:jc w:val="center"/>
              <w:rPr>
                <w:ins w:id="473" w:author="Verizon" w:date="2020-07-22T14:18:00Z"/>
                <w:rFonts w:ascii="Arial" w:hAnsi="Arial" w:cs="Arial"/>
                <w:sz w:val="18"/>
                <w:szCs w:val="18"/>
              </w:rPr>
            </w:pPr>
            <w:ins w:id="474"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F13CA8" w14:textId="77777777" w:rsidR="00071EFC" w:rsidRPr="00232036" w:rsidRDefault="00071EFC" w:rsidP="00071EFC">
            <w:pPr>
              <w:jc w:val="center"/>
              <w:rPr>
                <w:ins w:id="475" w:author="Verizon" w:date="2020-07-22T14:18:00Z"/>
                <w:rFonts w:ascii="Arial" w:hAnsi="Arial" w:cs="Arial"/>
                <w:sz w:val="18"/>
                <w:szCs w:val="18"/>
              </w:rPr>
            </w:pPr>
            <w:ins w:id="476"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11B0A4CB" w14:textId="77777777" w:rsidR="00071EFC" w:rsidRPr="00232036" w:rsidRDefault="00071EFC" w:rsidP="00071EFC">
            <w:pPr>
              <w:jc w:val="center"/>
              <w:rPr>
                <w:ins w:id="477"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0AEB638" w14:textId="77777777" w:rsidR="00071EFC" w:rsidRPr="00232036" w:rsidRDefault="00071EFC" w:rsidP="00071EFC">
            <w:pPr>
              <w:jc w:val="center"/>
              <w:rPr>
                <w:ins w:id="47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915E36" w14:textId="77777777" w:rsidR="00071EFC" w:rsidRPr="00232036" w:rsidRDefault="00071EFC" w:rsidP="00071EFC">
            <w:pPr>
              <w:jc w:val="center"/>
              <w:rPr>
                <w:ins w:id="47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D7E542" w14:textId="77777777" w:rsidR="00071EFC" w:rsidRPr="00232036" w:rsidRDefault="00071EFC" w:rsidP="00071EFC">
            <w:pPr>
              <w:jc w:val="center"/>
              <w:rPr>
                <w:ins w:id="48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82CBD2" w14:textId="77777777" w:rsidR="00071EFC" w:rsidRPr="00232036" w:rsidRDefault="00071EFC" w:rsidP="00071EFC">
            <w:pPr>
              <w:jc w:val="center"/>
              <w:rPr>
                <w:ins w:id="48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235FF" w14:textId="77777777" w:rsidR="00071EFC" w:rsidRPr="00232036" w:rsidRDefault="00071EFC" w:rsidP="00071EFC">
            <w:pPr>
              <w:jc w:val="center"/>
              <w:rPr>
                <w:ins w:id="48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6E311C" w14:textId="77777777" w:rsidR="00071EFC" w:rsidRPr="00232036" w:rsidRDefault="00071EFC" w:rsidP="00071EFC">
            <w:pPr>
              <w:jc w:val="center"/>
              <w:rPr>
                <w:ins w:id="48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5EBEDD" w14:textId="77777777" w:rsidR="00071EFC" w:rsidRPr="00232036" w:rsidRDefault="00071EFC" w:rsidP="00071EFC">
            <w:pPr>
              <w:jc w:val="center"/>
              <w:rPr>
                <w:ins w:id="48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CCE6E5" w14:textId="77777777" w:rsidR="00071EFC" w:rsidRPr="00232036" w:rsidRDefault="00071EFC" w:rsidP="00071EFC">
            <w:pPr>
              <w:jc w:val="center"/>
              <w:rPr>
                <w:ins w:id="48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C2CB64" w14:textId="77777777" w:rsidR="00071EFC" w:rsidRPr="00232036" w:rsidRDefault="00071EFC" w:rsidP="00071EFC">
            <w:pPr>
              <w:jc w:val="center"/>
              <w:rPr>
                <w:ins w:id="486"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179E4" w14:textId="77777777" w:rsidR="00071EFC" w:rsidRPr="00232036" w:rsidRDefault="00071EFC" w:rsidP="00071EFC">
            <w:pPr>
              <w:jc w:val="center"/>
              <w:rPr>
                <w:ins w:id="487" w:author="Verizon" w:date="2020-07-22T14:18: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9AE135E" w14:textId="77777777" w:rsidR="00071EFC" w:rsidRPr="00232036" w:rsidRDefault="00071EFC" w:rsidP="00071EFC">
            <w:pPr>
              <w:jc w:val="center"/>
              <w:rPr>
                <w:ins w:id="488" w:author="Verizon" w:date="2020-07-22T14:18:00Z"/>
                <w:rFonts w:ascii="Arial" w:hAnsi="Arial" w:cs="Arial"/>
                <w:sz w:val="18"/>
                <w:szCs w:val="18"/>
              </w:rPr>
            </w:pPr>
            <w:ins w:id="489" w:author="Verizon" w:date="2020-07-22T14:18:00Z">
              <w:r w:rsidRPr="00232036">
                <w:rPr>
                  <w:rFonts w:ascii="Arial" w:hAnsi="Arial" w:cs="Arial"/>
                  <w:sz w:val="18"/>
                  <w:szCs w:val="18"/>
                </w:rPr>
                <w:t>0</w:t>
              </w:r>
            </w:ins>
          </w:p>
        </w:tc>
      </w:tr>
      <w:tr w:rsidR="00071EFC" w:rsidRPr="00232036" w14:paraId="4F13DB5B" w14:textId="77777777" w:rsidTr="000A15A3">
        <w:trPr>
          <w:trHeight w:val="125"/>
          <w:jc w:val="center"/>
          <w:ins w:id="490" w:author="Verizon" w:date="2020-07-22T14:18:00Z"/>
        </w:trPr>
        <w:tc>
          <w:tcPr>
            <w:tcW w:w="2065" w:type="dxa"/>
            <w:vMerge/>
            <w:tcBorders>
              <w:left w:val="single" w:sz="4" w:space="0" w:color="auto"/>
              <w:right w:val="single" w:sz="4" w:space="0" w:color="auto"/>
            </w:tcBorders>
            <w:vAlign w:val="center"/>
          </w:tcPr>
          <w:p w14:paraId="7EB3735F" w14:textId="77777777" w:rsidR="00071EFC" w:rsidRPr="00071EFC" w:rsidRDefault="00071EFC" w:rsidP="00071EFC">
            <w:pPr>
              <w:pStyle w:val="NoSpacing"/>
              <w:jc w:val="center"/>
              <w:rPr>
                <w:ins w:id="491"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455DFD45" w14:textId="77777777" w:rsidR="00071EFC" w:rsidRPr="00071EFC" w:rsidRDefault="00071EFC" w:rsidP="00071EFC">
            <w:pPr>
              <w:pStyle w:val="NoSpacing"/>
              <w:jc w:val="center"/>
              <w:rPr>
                <w:ins w:id="492" w:author="Verizon" w:date="2020-07-22T14:18:00Z"/>
                <w:rFonts w:ascii="Arial" w:hAnsi="Arial" w:cs="Arial"/>
                <w:sz w:val="18"/>
                <w:szCs w:val="18"/>
              </w:rPr>
            </w:pPr>
          </w:p>
        </w:tc>
        <w:tc>
          <w:tcPr>
            <w:tcW w:w="746" w:type="dxa"/>
            <w:vMerge/>
            <w:tcBorders>
              <w:left w:val="single" w:sz="4" w:space="0" w:color="auto"/>
              <w:right w:val="single" w:sz="4" w:space="0" w:color="auto"/>
            </w:tcBorders>
            <w:vAlign w:val="center"/>
          </w:tcPr>
          <w:p w14:paraId="41CA2059" w14:textId="77777777" w:rsidR="00071EFC" w:rsidRPr="00232036" w:rsidRDefault="00071EFC" w:rsidP="00071EFC">
            <w:pPr>
              <w:jc w:val="center"/>
              <w:rPr>
                <w:ins w:id="49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47DFD6" w14:textId="77777777" w:rsidR="00071EFC" w:rsidRPr="00232036" w:rsidRDefault="00071EFC" w:rsidP="00071EFC">
            <w:pPr>
              <w:jc w:val="center"/>
              <w:rPr>
                <w:ins w:id="494" w:author="Verizon" w:date="2020-07-22T14:18:00Z"/>
                <w:rFonts w:ascii="Arial" w:hAnsi="Arial" w:cs="Arial"/>
                <w:sz w:val="18"/>
                <w:szCs w:val="18"/>
              </w:rPr>
            </w:pPr>
            <w:ins w:id="495" w:author="Verizon" w:date="2020-07-22T14:18: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1A62BEA1" w14:textId="77777777" w:rsidR="00071EFC" w:rsidRPr="00232036" w:rsidRDefault="00071EFC" w:rsidP="00071EFC">
            <w:pPr>
              <w:jc w:val="center"/>
              <w:rPr>
                <w:ins w:id="49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37EE92" w14:textId="77777777" w:rsidR="00071EFC" w:rsidRPr="00232036" w:rsidRDefault="00071EFC" w:rsidP="00071EFC">
            <w:pPr>
              <w:jc w:val="center"/>
              <w:rPr>
                <w:ins w:id="497" w:author="Verizon" w:date="2020-07-22T14:18:00Z"/>
                <w:rFonts w:ascii="Arial" w:hAnsi="Arial" w:cs="Arial"/>
                <w:sz w:val="18"/>
                <w:szCs w:val="18"/>
              </w:rPr>
            </w:pPr>
            <w:ins w:id="498"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C83DD7" w14:textId="77777777" w:rsidR="00071EFC" w:rsidRPr="00232036" w:rsidRDefault="00071EFC" w:rsidP="00071EFC">
            <w:pPr>
              <w:jc w:val="center"/>
              <w:rPr>
                <w:ins w:id="499" w:author="Verizon" w:date="2020-07-22T14:18:00Z"/>
                <w:rFonts w:ascii="Arial" w:hAnsi="Arial" w:cs="Arial"/>
                <w:sz w:val="18"/>
                <w:szCs w:val="18"/>
              </w:rPr>
            </w:pPr>
            <w:ins w:id="500"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F9430A" w14:textId="77777777" w:rsidR="00071EFC" w:rsidRPr="00232036" w:rsidRDefault="00071EFC" w:rsidP="00071EFC">
            <w:pPr>
              <w:jc w:val="center"/>
              <w:rPr>
                <w:ins w:id="501" w:author="Verizon" w:date="2020-07-22T14:18:00Z"/>
                <w:rFonts w:ascii="Arial" w:hAnsi="Arial" w:cs="Arial"/>
                <w:sz w:val="18"/>
                <w:szCs w:val="18"/>
              </w:rPr>
            </w:pPr>
            <w:ins w:id="502"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A8D999F" w14:textId="77777777" w:rsidR="00071EFC" w:rsidRPr="00232036" w:rsidRDefault="00071EFC" w:rsidP="00071EFC">
            <w:pPr>
              <w:jc w:val="center"/>
              <w:rPr>
                <w:ins w:id="50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4B2B12" w14:textId="77777777" w:rsidR="00071EFC" w:rsidRPr="00232036" w:rsidRDefault="00071EFC" w:rsidP="00071EFC">
            <w:pPr>
              <w:jc w:val="center"/>
              <w:rPr>
                <w:ins w:id="50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C0483B" w14:textId="77777777" w:rsidR="00071EFC" w:rsidRPr="00232036" w:rsidRDefault="00071EFC" w:rsidP="00071EFC">
            <w:pPr>
              <w:jc w:val="center"/>
              <w:rPr>
                <w:ins w:id="50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E9FA81E" w14:textId="77777777" w:rsidR="00071EFC" w:rsidRPr="00232036" w:rsidRDefault="00071EFC" w:rsidP="00071EFC">
            <w:pPr>
              <w:jc w:val="center"/>
              <w:rPr>
                <w:ins w:id="50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0178F1" w14:textId="77777777" w:rsidR="00071EFC" w:rsidRPr="00232036" w:rsidRDefault="00071EFC" w:rsidP="00071EFC">
            <w:pPr>
              <w:jc w:val="center"/>
              <w:rPr>
                <w:ins w:id="50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897A90" w14:textId="77777777" w:rsidR="00071EFC" w:rsidRPr="00232036" w:rsidRDefault="00071EFC" w:rsidP="00071EFC">
            <w:pPr>
              <w:jc w:val="center"/>
              <w:rPr>
                <w:ins w:id="50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2FA4F3" w14:textId="77777777" w:rsidR="00071EFC" w:rsidRPr="00232036" w:rsidRDefault="00071EFC" w:rsidP="00071EFC">
            <w:pPr>
              <w:jc w:val="center"/>
              <w:rPr>
                <w:ins w:id="50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D7F8CA" w14:textId="77777777" w:rsidR="00071EFC" w:rsidRPr="00232036" w:rsidRDefault="00071EFC" w:rsidP="00071EFC">
            <w:pPr>
              <w:jc w:val="center"/>
              <w:rPr>
                <w:ins w:id="51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701042" w14:textId="77777777" w:rsidR="00071EFC" w:rsidRPr="00232036" w:rsidRDefault="00071EFC" w:rsidP="00071EFC">
            <w:pPr>
              <w:jc w:val="center"/>
              <w:rPr>
                <w:ins w:id="51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E2C9AA2" w14:textId="77777777" w:rsidR="00071EFC" w:rsidRPr="00232036" w:rsidRDefault="00071EFC" w:rsidP="00071EFC">
            <w:pPr>
              <w:jc w:val="center"/>
              <w:rPr>
                <w:ins w:id="512"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34E67B" w14:textId="77777777" w:rsidR="00071EFC" w:rsidRPr="00232036" w:rsidRDefault="00071EFC" w:rsidP="00071EFC">
            <w:pPr>
              <w:jc w:val="center"/>
              <w:rPr>
                <w:ins w:id="513"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687AEE46" w14:textId="77777777" w:rsidR="00071EFC" w:rsidRPr="00232036" w:rsidRDefault="00071EFC" w:rsidP="00071EFC">
            <w:pPr>
              <w:jc w:val="center"/>
              <w:rPr>
                <w:ins w:id="514" w:author="Verizon" w:date="2020-07-22T14:18:00Z"/>
                <w:rFonts w:ascii="Arial" w:hAnsi="Arial" w:cs="Arial"/>
                <w:sz w:val="18"/>
                <w:szCs w:val="18"/>
              </w:rPr>
            </w:pPr>
          </w:p>
        </w:tc>
      </w:tr>
      <w:tr w:rsidR="00071EFC" w:rsidRPr="00232036" w14:paraId="70A28FAA" w14:textId="77777777" w:rsidTr="000A15A3">
        <w:trPr>
          <w:trHeight w:val="125"/>
          <w:jc w:val="center"/>
          <w:ins w:id="515" w:author="Verizon" w:date="2020-07-22T14:18:00Z"/>
        </w:trPr>
        <w:tc>
          <w:tcPr>
            <w:tcW w:w="2065" w:type="dxa"/>
            <w:vMerge/>
            <w:tcBorders>
              <w:left w:val="single" w:sz="4" w:space="0" w:color="auto"/>
              <w:right w:val="single" w:sz="4" w:space="0" w:color="auto"/>
            </w:tcBorders>
            <w:vAlign w:val="center"/>
          </w:tcPr>
          <w:p w14:paraId="47D3096D" w14:textId="77777777" w:rsidR="00071EFC" w:rsidRPr="00071EFC" w:rsidRDefault="00071EFC" w:rsidP="00071EFC">
            <w:pPr>
              <w:pStyle w:val="NoSpacing"/>
              <w:jc w:val="center"/>
              <w:rPr>
                <w:ins w:id="516"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061D6C80" w14:textId="77777777" w:rsidR="00071EFC" w:rsidRPr="00071EFC" w:rsidRDefault="00071EFC" w:rsidP="00071EFC">
            <w:pPr>
              <w:pStyle w:val="NoSpacing"/>
              <w:jc w:val="center"/>
              <w:rPr>
                <w:ins w:id="517" w:author="Verizon" w:date="2020-07-22T14:18: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1D80C12" w14:textId="77777777" w:rsidR="00071EFC" w:rsidRPr="00232036" w:rsidRDefault="00071EFC" w:rsidP="00071EFC">
            <w:pPr>
              <w:jc w:val="center"/>
              <w:rPr>
                <w:ins w:id="51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53D067" w14:textId="77777777" w:rsidR="00071EFC" w:rsidRPr="00232036" w:rsidRDefault="00071EFC" w:rsidP="00071EFC">
            <w:pPr>
              <w:jc w:val="center"/>
              <w:rPr>
                <w:ins w:id="519" w:author="Verizon" w:date="2020-07-22T14:18:00Z"/>
                <w:rFonts w:ascii="Arial" w:hAnsi="Arial" w:cs="Arial"/>
                <w:sz w:val="18"/>
                <w:szCs w:val="18"/>
              </w:rPr>
            </w:pPr>
            <w:ins w:id="520" w:author="Verizon" w:date="2020-07-22T14:18: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526ECC4B" w14:textId="77777777" w:rsidR="00071EFC" w:rsidRPr="00232036" w:rsidRDefault="00071EFC" w:rsidP="00071EFC">
            <w:pPr>
              <w:jc w:val="center"/>
              <w:rPr>
                <w:ins w:id="52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A04105" w14:textId="77777777" w:rsidR="00071EFC" w:rsidRPr="00232036" w:rsidRDefault="00071EFC" w:rsidP="00071EFC">
            <w:pPr>
              <w:jc w:val="center"/>
              <w:rPr>
                <w:ins w:id="52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EB4C9C" w14:textId="77777777" w:rsidR="00071EFC" w:rsidRPr="00232036" w:rsidRDefault="00071EFC" w:rsidP="00071EFC">
            <w:pPr>
              <w:jc w:val="center"/>
              <w:rPr>
                <w:ins w:id="52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E6D6CF" w14:textId="77777777" w:rsidR="00071EFC" w:rsidRPr="00232036" w:rsidRDefault="00071EFC" w:rsidP="00071EFC">
            <w:pPr>
              <w:jc w:val="center"/>
              <w:rPr>
                <w:ins w:id="52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4CBB0C0" w14:textId="77777777" w:rsidR="00071EFC" w:rsidRPr="00232036" w:rsidRDefault="00071EFC" w:rsidP="00071EFC">
            <w:pPr>
              <w:jc w:val="center"/>
              <w:rPr>
                <w:ins w:id="52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485872" w14:textId="77777777" w:rsidR="00071EFC" w:rsidRPr="00232036" w:rsidRDefault="00071EFC" w:rsidP="00071EFC">
            <w:pPr>
              <w:jc w:val="center"/>
              <w:rPr>
                <w:ins w:id="52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75C4B7" w14:textId="77777777" w:rsidR="00071EFC" w:rsidRPr="00232036" w:rsidRDefault="00071EFC" w:rsidP="00071EFC">
            <w:pPr>
              <w:jc w:val="center"/>
              <w:rPr>
                <w:ins w:id="52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0855E8" w14:textId="77777777" w:rsidR="00071EFC" w:rsidRPr="00232036" w:rsidRDefault="00071EFC" w:rsidP="00071EFC">
            <w:pPr>
              <w:jc w:val="center"/>
              <w:rPr>
                <w:ins w:id="52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D46C50" w14:textId="77777777" w:rsidR="00071EFC" w:rsidRPr="00232036" w:rsidRDefault="00071EFC" w:rsidP="00071EFC">
            <w:pPr>
              <w:jc w:val="center"/>
              <w:rPr>
                <w:ins w:id="52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C1A66" w14:textId="77777777" w:rsidR="00071EFC" w:rsidRPr="00232036" w:rsidRDefault="00071EFC" w:rsidP="00071EFC">
            <w:pPr>
              <w:jc w:val="center"/>
              <w:rPr>
                <w:ins w:id="53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9D6CA9" w14:textId="77777777" w:rsidR="00071EFC" w:rsidRPr="00232036" w:rsidRDefault="00071EFC" w:rsidP="00071EFC">
            <w:pPr>
              <w:jc w:val="center"/>
              <w:rPr>
                <w:ins w:id="53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5E4C50" w14:textId="77777777" w:rsidR="00071EFC" w:rsidRPr="00232036" w:rsidRDefault="00071EFC" w:rsidP="00071EFC">
            <w:pPr>
              <w:jc w:val="center"/>
              <w:rPr>
                <w:ins w:id="53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AA26664" w14:textId="77777777" w:rsidR="00071EFC" w:rsidRPr="00232036" w:rsidRDefault="00071EFC" w:rsidP="00071EFC">
            <w:pPr>
              <w:jc w:val="center"/>
              <w:rPr>
                <w:ins w:id="53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33ECF30" w14:textId="77777777" w:rsidR="00071EFC" w:rsidRPr="00232036" w:rsidRDefault="00071EFC" w:rsidP="00071EFC">
            <w:pPr>
              <w:jc w:val="center"/>
              <w:rPr>
                <w:ins w:id="534"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9F3B82" w14:textId="77777777" w:rsidR="00071EFC" w:rsidRPr="00232036" w:rsidRDefault="00071EFC" w:rsidP="00071EFC">
            <w:pPr>
              <w:jc w:val="center"/>
              <w:rPr>
                <w:ins w:id="535"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76BAA03F" w14:textId="77777777" w:rsidR="00071EFC" w:rsidRPr="00232036" w:rsidRDefault="00071EFC" w:rsidP="00071EFC">
            <w:pPr>
              <w:jc w:val="center"/>
              <w:rPr>
                <w:ins w:id="536" w:author="Verizon" w:date="2020-07-22T14:18:00Z"/>
                <w:rFonts w:ascii="Arial" w:hAnsi="Arial" w:cs="Arial"/>
                <w:sz w:val="18"/>
                <w:szCs w:val="18"/>
              </w:rPr>
            </w:pPr>
          </w:p>
        </w:tc>
      </w:tr>
      <w:tr w:rsidR="00071EFC" w:rsidRPr="00232036" w14:paraId="5AA257CC" w14:textId="77777777" w:rsidTr="000A15A3">
        <w:trPr>
          <w:trHeight w:val="125"/>
          <w:jc w:val="center"/>
          <w:ins w:id="537" w:author="Verizon" w:date="2020-07-22T14:18:00Z"/>
        </w:trPr>
        <w:tc>
          <w:tcPr>
            <w:tcW w:w="2065" w:type="dxa"/>
            <w:vMerge/>
            <w:tcBorders>
              <w:left w:val="single" w:sz="4" w:space="0" w:color="auto"/>
              <w:right w:val="single" w:sz="4" w:space="0" w:color="auto"/>
            </w:tcBorders>
            <w:vAlign w:val="center"/>
          </w:tcPr>
          <w:p w14:paraId="276E537D" w14:textId="77777777" w:rsidR="00071EFC" w:rsidRPr="00071EFC" w:rsidRDefault="00071EFC" w:rsidP="00071EFC">
            <w:pPr>
              <w:pStyle w:val="NoSpacing"/>
              <w:jc w:val="center"/>
              <w:rPr>
                <w:ins w:id="538"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4E859716" w14:textId="77777777" w:rsidR="00071EFC" w:rsidRPr="00071EFC" w:rsidRDefault="00071EFC" w:rsidP="00071EFC">
            <w:pPr>
              <w:pStyle w:val="NoSpacing"/>
              <w:jc w:val="center"/>
              <w:rPr>
                <w:ins w:id="539" w:author="Verizon" w:date="2020-07-22T14:18:00Z"/>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7601F511" w14:textId="77777777" w:rsidR="00071EFC" w:rsidRPr="00232036" w:rsidRDefault="00071EFC" w:rsidP="00071EFC">
            <w:pPr>
              <w:jc w:val="center"/>
              <w:rPr>
                <w:ins w:id="540" w:author="Verizon" w:date="2020-07-22T14:18:00Z"/>
                <w:rFonts w:ascii="Arial" w:hAnsi="Arial" w:cs="Arial"/>
                <w:sz w:val="18"/>
                <w:szCs w:val="18"/>
              </w:rPr>
            </w:pPr>
            <w:ins w:id="541" w:author="Verizon" w:date="2020-07-22T14:18: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423715B" w14:textId="7B4912FD" w:rsidR="00071EFC" w:rsidRPr="00232036" w:rsidRDefault="001106B9" w:rsidP="00071EFC">
            <w:pPr>
              <w:jc w:val="center"/>
              <w:rPr>
                <w:ins w:id="542" w:author="Verizon" w:date="2020-07-22T14:18:00Z"/>
                <w:rFonts w:ascii="Arial" w:hAnsi="Arial" w:cs="Arial"/>
                <w:sz w:val="18"/>
                <w:szCs w:val="18"/>
              </w:rPr>
            </w:pPr>
            <w:ins w:id="543" w:author="Verizon" w:date="2020-07-22T14:18:00Z">
              <w:r>
                <w:rPr>
                  <w:rFonts w:ascii="Arial" w:hAnsi="Arial" w:cs="Arial"/>
                  <w:sz w:val="18"/>
                  <w:szCs w:val="18"/>
                </w:rPr>
                <w:t>CA_n260</w:t>
              </w:r>
            </w:ins>
            <w:ins w:id="544" w:author="Verizon" w:date="2020-07-22T14:21:00Z">
              <w:r>
                <w:rPr>
                  <w:rFonts w:ascii="Arial" w:hAnsi="Arial" w:cs="Arial"/>
                  <w:sz w:val="18"/>
                  <w:szCs w:val="18"/>
                </w:rPr>
                <w:t>L</w:t>
              </w:r>
            </w:ins>
          </w:p>
        </w:tc>
        <w:tc>
          <w:tcPr>
            <w:tcW w:w="749" w:type="dxa"/>
            <w:vMerge/>
            <w:tcBorders>
              <w:left w:val="single" w:sz="4" w:space="0" w:color="auto"/>
              <w:right w:val="single" w:sz="4" w:space="0" w:color="auto"/>
            </w:tcBorders>
            <w:vAlign w:val="center"/>
          </w:tcPr>
          <w:p w14:paraId="1EC0845B" w14:textId="77777777" w:rsidR="00071EFC" w:rsidRPr="00232036" w:rsidRDefault="00071EFC" w:rsidP="00071EFC">
            <w:pPr>
              <w:jc w:val="center"/>
              <w:rPr>
                <w:ins w:id="545" w:author="Verizon" w:date="2020-07-22T14:18:00Z"/>
                <w:rFonts w:ascii="Arial" w:hAnsi="Arial" w:cs="Arial"/>
                <w:sz w:val="18"/>
                <w:szCs w:val="18"/>
              </w:rPr>
            </w:pPr>
          </w:p>
        </w:tc>
      </w:tr>
      <w:tr w:rsidR="00071EFC" w:rsidRPr="00232036" w14:paraId="495FE7F7" w14:textId="77777777" w:rsidTr="000A15A3">
        <w:trPr>
          <w:trHeight w:val="125"/>
          <w:jc w:val="center"/>
          <w:ins w:id="546" w:author="Verizon" w:date="2020-07-22T14:18:00Z"/>
        </w:trPr>
        <w:tc>
          <w:tcPr>
            <w:tcW w:w="2065" w:type="dxa"/>
            <w:vMerge w:val="restart"/>
            <w:tcBorders>
              <w:top w:val="single" w:sz="4" w:space="0" w:color="auto"/>
              <w:left w:val="single" w:sz="4" w:space="0" w:color="auto"/>
              <w:right w:val="single" w:sz="4" w:space="0" w:color="auto"/>
            </w:tcBorders>
            <w:vAlign w:val="center"/>
          </w:tcPr>
          <w:p w14:paraId="210F048E" w14:textId="3ECAE609" w:rsidR="00071EFC" w:rsidRPr="00071EFC" w:rsidRDefault="00071EFC" w:rsidP="00071EFC">
            <w:pPr>
              <w:pStyle w:val="NoSpacing"/>
              <w:jc w:val="center"/>
              <w:rPr>
                <w:ins w:id="547" w:author="Verizon" w:date="2020-07-22T14:18:00Z"/>
                <w:rFonts w:ascii="Arial" w:hAnsi="Arial" w:cs="Arial"/>
                <w:sz w:val="18"/>
                <w:szCs w:val="18"/>
              </w:rPr>
            </w:pPr>
            <w:ins w:id="548" w:author="Verizon" w:date="2020-07-22T14:19:00Z">
              <w:r w:rsidRPr="00071EFC">
                <w:rPr>
                  <w:rFonts w:ascii="Arial" w:hAnsi="Arial" w:cs="Arial"/>
                  <w:sz w:val="18"/>
                  <w:szCs w:val="18"/>
                  <w:lang w:eastAsia="zh-CN"/>
                </w:rPr>
                <w:t>CA_n5A-n260M</w:t>
              </w:r>
            </w:ins>
          </w:p>
        </w:tc>
        <w:tc>
          <w:tcPr>
            <w:tcW w:w="1980" w:type="dxa"/>
            <w:vMerge w:val="restart"/>
            <w:tcBorders>
              <w:top w:val="single" w:sz="4" w:space="0" w:color="auto"/>
              <w:left w:val="single" w:sz="4" w:space="0" w:color="auto"/>
              <w:right w:val="single" w:sz="4" w:space="0" w:color="auto"/>
            </w:tcBorders>
            <w:vAlign w:val="center"/>
          </w:tcPr>
          <w:p w14:paraId="08E7BF64" w14:textId="77777777" w:rsidR="00071EFC" w:rsidRPr="00071EFC" w:rsidRDefault="00071EFC" w:rsidP="00071EFC">
            <w:pPr>
              <w:pStyle w:val="NoSpacing"/>
              <w:jc w:val="center"/>
              <w:rPr>
                <w:ins w:id="549" w:author="Verizon" w:date="2020-07-22T14:19:00Z"/>
                <w:rFonts w:ascii="Arial" w:hAnsi="Arial" w:cs="Arial"/>
                <w:sz w:val="18"/>
                <w:szCs w:val="18"/>
              </w:rPr>
            </w:pPr>
            <w:ins w:id="550" w:author="Verizon" w:date="2020-07-22T14:19:00Z">
              <w:r w:rsidRPr="00071EFC">
                <w:rPr>
                  <w:rFonts w:ascii="Arial" w:hAnsi="Arial" w:cs="Arial"/>
                  <w:sz w:val="18"/>
                  <w:szCs w:val="18"/>
                </w:rPr>
                <w:t>CA_n5A-n260A, CA_n5A-n260G, CA_n5A-n260H, CA_n5A-n260I</w:t>
              </w:r>
            </w:ins>
          </w:p>
          <w:p w14:paraId="582E6E16" w14:textId="3DA603D2" w:rsidR="00071EFC" w:rsidRPr="00071EFC" w:rsidRDefault="00071EFC" w:rsidP="00071EFC">
            <w:pPr>
              <w:pStyle w:val="NoSpacing"/>
              <w:jc w:val="center"/>
              <w:rPr>
                <w:ins w:id="551" w:author="Verizon" w:date="2020-07-22T14:18:00Z"/>
                <w:rFonts w:ascii="Arial" w:hAnsi="Arial" w:cs="Arial"/>
                <w:sz w:val="18"/>
                <w:szCs w:val="18"/>
              </w:rPr>
            </w:pPr>
            <w:ins w:id="552" w:author="Verizon" w:date="2020-07-22T14:19:00Z">
              <w:r w:rsidRPr="00071EFC">
                <w:rPr>
                  <w:rFonts w:ascii="Arial" w:hAnsi="Arial" w:cs="Arial"/>
                  <w:sz w:val="18"/>
                  <w:szCs w:val="18"/>
                </w:rPr>
                <w:t>CA_n5A-n260K, CA_n5A-n260L, CA_n5A-n260M</w:t>
              </w:r>
            </w:ins>
          </w:p>
        </w:tc>
        <w:tc>
          <w:tcPr>
            <w:tcW w:w="746" w:type="dxa"/>
            <w:vMerge w:val="restart"/>
            <w:tcBorders>
              <w:top w:val="single" w:sz="4" w:space="0" w:color="auto"/>
              <w:left w:val="single" w:sz="4" w:space="0" w:color="auto"/>
              <w:right w:val="single" w:sz="4" w:space="0" w:color="auto"/>
            </w:tcBorders>
            <w:vAlign w:val="center"/>
          </w:tcPr>
          <w:p w14:paraId="08422C2B" w14:textId="77777777" w:rsidR="00071EFC" w:rsidRPr="00232036" w:rsidRDefault="00071EFC" w:rsidP="00071EFC">
            <w:pPr>
              <w:jc w:val="center"/>
              <w:rPr>
                <w:ins w:id="553" w:author="Verizon" w:date="2020-07-22T14:18:00Z"/>
                <w:rFonts w:ascii="Arial" w:hAnsi="Arial" w:cs="Arial"/>
                <w:sz w:val="18"/>
                <w:szCs w:val="18"/>
              </w:rPr>
            </w:pPr>
            <w:ins w:id="554" w:author="Verizon" w:date="2020-07-22T14:18:00Z">
              <w:r w:rsidRPr="00232036">
                <w:rPr>
                  <w:rFonts w:ascii="Arial" w:hAnsi="Arial" w:cs="Arial"/>
                  <w:sz w:val="18"/>
                  <w:szCs w:val="18"/>
                </w:rPr>
                <w:t>n5</w:t>
              </w:r>
            </w:ins>
          </w:p>
        </w:tc>
        <w:tc>
          <w:tcPr>
            <w:tcW w:w="667" w:type="dxa"/>
            <w:tcBorders>
              <w:top w:val="single" w:sz="4" w:space="0" w:color="auto"/>
              <w:left w:val="single" w:sz="4" w:space="0" w:color="auto"/>
              <w:bottom w:val="single" w:sz="4" w:space="0" w:color="auto"/>
              <w:right w:val="single" w:sz="4" w:space="0" w:color="auto"/>
            </w:tcBorders>
            <w:vAlign w:val="center"/>
          </w:tcPr>
          <w:p w14:paraId="6DA52FDB" w14:textId="77777777" w:rsidR="00071EFC" w:rsidRPr="00232036" w:rsidRDefault="00071EFC" w:rsidP="00071EFC">
            <w:pPr>
              <w:jc w:val="center"/>
              <w:rPr>
                <w:ins w:id="555" w:author="Verizon" w:date="2020-07-22T14:18:00Z"/>
                <w:rFonts w:ascii="Arial" w:hAnsi="Arial" w:cs="Arial"/>
                <w:sz w:val="18"/>
                <w:szCs w:val="18"/>
              </w:rPr>
            </w:pPr>
            <w:ins w:id="556" w:author="Verizon" w:date="2020-07-22T14:18: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7529D446" w14:textId="77777777" w:rsidR="00071EFC" w:rsidRPr="00232036" w:rsidRDefault="00071EFC" w:rsidP="00071EFC">
            <w:pPr>
              <w:jc w:val="center"/>
              <w:rPr>
                <w:ins w:id="557" w:author="Verizon" w:date="2020-07-22T14:18:00Z"/>
                <w:rFonts w:ascii="Arial" w:hAnsi="Arial" w:cs="Arial"/>
                <w:sz w:val="18"/>
                <w:szCs w:val="18"/>
              </w:rPr>
            </w:pPr>
            <w:ins w:id="558"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C17B09" w14:textId="77777777" w:rsidR="00071EFC" w:rsidRPr="00232036" w:rsidRDefault="00071EFC" w:rsidP="00071EFC">
            <w:pPr>
              <w:jc w:val="center"/>
              <w:rPr>
                <w:ins w:id="559" w:author="Verizon" w:date="2020-07-22T14:18:00Z"/>
                <w:rFonts w:ascii="Arial" w:hAnsi="Arial" w:cs="Arial"/>
                <w:sz w:val="18"/>
                <w:szCs w:val="18"/>
              </w:rPr>
            </w:pPr>
            <w:ins w:id="560"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9A00FA" w14:textId="77777777" w:rsidR="00071EFC" w:rsidRPr="00232036" w:rsidRDefault="00071EFC" w:rsidP="00071EFC">
            <w:pPr>
              <w:jc w:val="center"/>
              <w:rPr>
                <w:ins w:id="561" w:author="Verizon" w:date="2020-07-22T14:18:00Z"/>
                <w:rFonts w:ascii="Arial" w:hAnsi="Arial" w:cs="Arial"/>
                <w:sz w:val="18"/>
                <w:szCs w:val="18"/>
              </w:rPr>
            </w:pPr>
            <w:ins w:id="562"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246890" w14:textId="77777777" w:rsidR="00071EFC" w:rsidRPr="00232036" w:rsidRDefault="00071EFC" w:rsidP="00071EFC">
            <w:pPr>
              <w:jc w:val="center"/>
              <w:rPr>
                <w:ins w:id="563" w:author="Verizon" w:date="2020-07-22T14:18:00Z"/>
                <w:rFonts w:ascii="Arial" w:hAnsi="Arial" w:cs="Arial"/>
                <w:sz w:val="18"/>
                <w:szCs w:val="18"/>
              </w:rPr>
            </w:pPr>
            <w:ins w:id="564"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3CC2BF7" w14:textId="77777777" w:rsidR="00071EFC" w:rsidRPr="00232036" w:rsidRDefault="00071EFC" w:rsidP="00071EFC">
            <w:pPr>
              <w:jc w:val="center"/>
              <w:rPr>
                <w:ins w:id="565"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ABF596D" w14:textId="77777777" w:rsidR="00071EFC" w:rsidRPr="00232036" w:rsidRDefault="00071EFC" w:rsidP="00071EFC">
            <w:pPr>
              <w:jc w:val="center"/>
              <w:rPr>
                <w:ins w:id="56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D69B5D" w14:textId="77777777" w:rsidR="00071EFC" w:rsidRPr="00232036" w:rsidRDefault="00071EFC" w:rsidP="00071EFC">
            <w:pPr>
              <w:jc w:val="center"/>
              <w:rPr>
                <w:ins w:id="56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91326C9" w14:textId="77777777" w:rsidR="00071EFC" w:rsidRPr="00232036" w:rsidRDefault="00071EFC" w:rsidP="00071EFC">
            <w:pPr>
              <w:jc w:val="center"/>
              <w:rPr>
                <w:ins w:id="56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C3CB5A" w14:textId="77777777" w:rsidR="00071EFC" w:rsidRPr="00232036" w:rsidRDefault="00071EFC" w:rsidP="00071EFC">
            <w:pPr>
              <w:jc w:val="center"/>
              <w:rPr>
                <w:ins w:id="56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5D2FD6" w14:textId="77777777" w:rsidR="00071EFC" w:rsidRPr="00232036" w:rsidRDefault="00071EFC" w:rsidP="00071EFC">
            <w:pPr>
              <w:jc w:val="center"/>
              <w:rPr>
                <w:ins w:id="57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00ED32" w14:textId="77777777" w:rsidR="00071EFC" w:rsidRPr="00232036" w:rsidRDefault="00071EFC" w:rsidP="00071EFC">
            <w:pPr>
              <w:jc w:val="center"/>
              <w:rPr>
                <w:ins w:id="57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9889CE" w14:textId="77777777" w:rsidR="00071EFC" w:rsidRPr="00232036" w:rsidRDefault="00071EFC" w:rsidP="00071EFC">
            <w:pPr>
              <w:jc w:val="center"/>
              <w:rPr>
                <w:ins w:id="57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EB7A3B" w14:textId="77777777" w:rsidR="00071EFC" w:rsidRPr="00232036" w:rsidRDefault="00071EFC" w:rsidP="00071EFC">
            <w:pPr>
              <w:jc w:val="center"/>
              <w:rPr>
                <w:ins w:id="57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2BCED79" w14:textId="77777777" w:rsidR="00071EFC" w:rsidRPr="00232036" w:rsidRDefault="00071EFC" w:rsidP="00071EFC">
            <w:pPr>
              <w:jc w:val="center"/>
              <w:rPr>
                <w:ins w:id="574"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EEEBBD" w14:textId="77777777" w:rsidR="00071EFC" w:rsidRPr="00232036" w:rsidRDefault="00071EFC" w:rsidP="00071EFC">
            <w:pPr>
              <w:jc w:val="center"/>
              <w:rPr>
                <w:ins w:id="575" w:author="Verizon" w:date="2020-07-22T14:18: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CD66EA7" w14:textId="77777777" w:rsidR="00071EFC" w:rsidRPr="00232036" w:rsidRDefault="00071EFC" w:rsidP="00071EFC">
            <w:pPr>
              <w:jc w:val="center"/>
              <w:rPr>
                <w:ins w:id="576" w:author="Verizon" w:date="2020-07-22T14:18:00Z"/>
                <w:rFonts w:ascii="Arial" w:hAnsi="Arial" w:cs="Arial"/>
                <w:sz w:val="18"/>
                <w:szCs w:val="18"/>
              </w:rPr>
            </w:pPr>
            <w:ins w:id="577" w:author="Verizon" w:date="2020-07-22T14:18:00Z">
              <w:r w:rsidRPr="00232036">
                <w:rPr>
                  <w:rFonts w:ascii="Arial" w:hAnsi="Arial" w:cs="Arial"/>
                  <w:sz w:val="18"/>
                  <w:szCs w:val="18"/>
                </w:rPr>
                <w:t>0</w:t>
              </w:r>
            </w:ins>
          </w:p>
        </w:tc>
      </w:tr>
      <w:tr w:rsidR="00071EFC" w:rsidRPr="00232036" w14:paraId="163415A4" w14:textId="77777777" w:rsidTr="000A15A3">
        <w:trPr>
          <w:trHeight w:val="125"/>
          <w:jc w:val="center"/>
          <w:ins w:id="578" w:author="Verizon" w:date="2020-07-22T14:18:00Z"/>
        </w:trPr>
        <w:tc>
          <w:tcPr>
            <w:tcW w:w="2065" w:type="dxa"/>
            <w:vMerge/>
            <w:tcBorders>
              <w:left w:val="single" w:sz="4" w:space="0" w:color="auto"/>
              <w:right w:val="single" w:sz="4" w:space="0" w:color="auto"/>
            </w:tcBorders>
            <w:vAlign w:val="center"/>
          </w:tcPr>
          <w:p w14:paraId="7F52CCC3" w14:textId="77777777" w:rsidR="00071EFC" w:rsidRPr="00232036" w:rsidRDefault="00071EFC" w:rsidP="00071EFC">
            <w:pPr>
              <w:pStyle w:val="NoSpacing"/>
              <w:jc w:val="center"/>
              <w:rPr>
                <w:ins w:id="579"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26865378" w14:textId="77777777" w:rsidR="00071EFC" w:rsidRPr="00232036" w:rsidRDefault="00071EFC" w:rsidP="00071EFC">
            <w:pPr>
              <w:pStyle w:val="NoSpacing"/>
              <w:jc w:val="center"/>
              <w:rPr>
                <w:ins w:id="580" w:author="Verizon" w:date="2020-07-22T14:18:00Z"/>
                <w:rFonts w:ascii="Arial" w:hAnsi="Arial" w:cs="Arial"/>
                <w:sz w:val="18"/>
                <w:szCs w:val="18"/>
              </w:rPr>
            </w:pPr>
          </w:p>
        </w:tc>
        <w:tc>
          <w:tcPr>
            <w:tcW w:w="746" w:type="dxa"/>
            <w:vMerge/>
            <w:tcBorders>
              <w:left w:val="single" w:sz="4" w:space="0" w:color="auto"/>
              <w:right w:val="single" w:sz="4" w:space="0" w:color="auto"/>
            </w:tcBorders>
            <w:vAlign w:val="center"/>
          </w:tcPr>
          <w:p w14:paraId="0A3CFB8A" w14:textId="77777777" w:rsidR="00071EFC" w:rsidRPr="00232036" w:rsidRDefault="00071EFC" w:rsidP="00071EFC">
            <w:pPr>
              <w:jc w:val="center"/>
              <w:rPr>
                <w:ins w:id="581"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8A818C" w14:textId="77777777" w:rsidR="00071EFC" w:rsidRPr="00232036" w:rsidRDefault="00071EFC" w:rsidP="00071EFC">
            <w:pPr>
              <w:jc w:val="center"/>
              <w:rPr>
                <w:ins w:id="582" w:author="Verizon" w:date="2020-07-22T14:18:00Z"/>
                <w:rFonts w:ascii="Arial" w:hAnsi="Arial" w:cs="Arial"/>
                <w:sz w:val="18"/>
                <w:szCs w:val="18"/>
              </w:rPr>
            </w:pPr>
            <w:ins w:id="583" w:author="Verizon" w:date="2020-07-22T14:18: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3C98BC57" w14:textId="77777777" w:rsidR="00071EFC" w:rsidRPr="00232036" w:rsidRDefault="00071EFC" w:rsidP="00071EFC">
            <w:pPr>
              <w:jc w:val="center"/>
              <w:rPr>
                <w:ins w:id="58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7E1F56" w14:textId="77777777" w:rsidR="00071EFC" w:rsidRPr="00232036" w:rsidRDefault="00071EFC" w:rsidP="00071EFC">
            <w:pPr>
              <w:jc w:val="center"/>
              <w:rPr>
                <w:ins w:id="585" w:author="Verizon" w:date="2020-07-22T14:18:00Z"/>
                <w:rFonts w:ascii="Arial" w:hAnsi="Arial" w:cs="Arial"/>
                <w:sz w:val="18"/>
                <w:szCs w:val="18"/>
              </w:rPr>
            </w:pPr>
            <w:ins w:id="586"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84F5E4" w14:textId="77777777" w:rsidR="00071EFC" w:rsidRPr="00232036" w:rsidRDefault="00071EFC" w:rsidP="00071EFC">
            <w:pPr>
              <w:jc w:val="center"/>
              <w:rPr>
                <w:ins w:id="587" w:author="Verizon" w:date="2020-07-22T14:18:00Z"/>
                <w:rFonts w:ascii="Arial" w:hAnsi="Arial" w:cs="Arial"/>
                <w:sz w:val="18"/>
                <w:szCs w:val="18"/>
              </w:rPr>
            </w:pPr>
            <w:ins w:id="588" w:author="Verizon" w:date="2020-07-22T14:18: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DA08E3" w14:textId="77777777" w:rsidR="00071EFC" w:rsidRPr="00232036" w:rsidRDefault="00071EFC" w:rsidP="00071EFC">
            <w:pPr>
              <w:jc w:val="center"/>
              <w:rPr>
                <w:ins w:id="589" w:author="Verizon" w:date="2020-07-22T14:18:00Z"/>
                <w:rFonts w:ascii="Arial" w:hAnsi="Arial" w:cs="Arial"/>
                <w:sz w:val="18"/>
                <w:szCs w:val="18"/>
              </w:rPr>
            </w:pPr>
            <w:ins w:id="590" w:author="Verizon" w:date="2020-07-22T14:18: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0D93DD3C" w14:textId="77777777" w:rsidR="00071EFC" w:rsidRPr="00232036" w:rsidRDefault="00071EFC" w:rsidP="00071EFC">
            <w:pPr>
              <w:jc w:val="center"/>
              <w:rPr>
                <w:ins w:id="59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9B0881" w14:textId="77777777" w:rsidR="00071EFC" w:rsidRPr="00232036" w:rsidRDefault="00071EFC" w:rsidP="00071EFC">
            <w:pPr>
              <w:jc w:val="center"/>
              <w:rPr>
                <w:ins w:id="59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A24887" w14:textId="77777777" w:rsidR="00071EFC" w:rsidRPr="00232036" w:rsidRDefault="00071EFC" w:rsidP="00071EFC">
            <w:pPr>
              <w:jc w:val="center"/>
              <w:rPr>
                <w:ins w:id="593"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C55311" w14:textId="77777777" w:rsidR="00071EFC" w:rsidRPr="00232036" w:rsidRDefault="00071EFC" w:rsidP="00071EFC">
            <w:pPr>
              <w:jc w:val="center"/>
              <w:rPr>
                <w:ins w:id="59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10557E" w14:textId="77777777" w:rsidR="00071EFC" w:rsidRPr="00232036" w:rsidRDefault="00071EFC" w:rsidP="00071EFC">
            <w:pPr>
              <w:jc w:val="center"/>
              <w:rPr>
                <w:ins w:id="59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ACA3F5" w14:textId="77777777" w:rsidR="00071EFC" w:rsidRPr="00232036" w:rsidRDefault="00071EFC" w:rsidP="00071EFC">
            <w:pPr>
              <w:jc w:val="center"/>
              <w:rPr>
                <w:ins w:id="59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AB809" w14:textId="77777777" w:rsidR="00071EFC" w:rsidRPr="00232036" w:rsidRDefault="00071EFC" w:rsidP="00071EFC">
            <w:pPr>
              <w:jc w:val="center"/>
              <w:rPr>
                <w:ins w:id="59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12F66D" w14:textId="77777777" w:rsidR="00071EFC" w:rsidRPr="00232036" w:rsidRDefault="00071EFC" w:rsidP="00071EFC">
            <w:pPr>
              <w:jc w:val="center"/>
              <w:rPr>
                <w:ins w:id="59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484A689" w14:textId="77777777" w:rsidR="00071EFC" w:rsidRPr="00232036" w:rsidRDefault="00071EFC" w:rsidP="00071EFC">
            <w:pPr>
              <w:jc w:val="center"/>
              <w:rPr>
                <w:ins w:id="599"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FF5C80A" w14:textId="77777777" w:rsidR="00071EFC" w:rsidRPr="00232036" w:rsidRDefault="00071EFC" w:rsidP="00071EFC">
            <w:pPr>
              <w:jc w:val="center"/>
              <w:rPr>
                <w:ins w:id="600"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07DB42" w14:textId="77777777" w:rsidR="00071EFC" w:rsidRPr="00232036" w:rsidRDefault="00071EFC" w:rsidP="00071EFC">
            <w:pPr>
              <w:jc w:val="center"/>
              <w:rPr>
                <w:ins w:id="601"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4F735296" w14:textId="77777777" w:rsidR="00071EFC" w:rsidRPr="00232036" w:rsidRDefault="00071EFC" w:rsidP="00071EFC">
            <w:pPr>
              <w:jc w:val="center"/>
              <w:rPr>
                <w:ins w:id="602" w:author="Verizon" w:date="2020-07-22T14:18:00Z"/>
                <w:rFonts w:ascii="Arial" w:hAnsi="Arial" w:cs="Arial"/>
                <w:sz w:val="18"/>
                <w:szCs w:val="18"/>
              </w:rPr>
            </w:pPr>
          </w:p>
        </w:tc>
      </w:tr>
      <w:tr w:rsidR="00071EFC" w:rsidRPr="00232036" w14:paraId="2B41C197" w14:textId="77777777" w:rsidTr="000A15A3">
        <w:trPr>
          <w:trHeight w:val="125"/>
          <w:jc w:val="center"/>
          <w:ins w:id="603" w:author="Verizon" w:date="2020-07-22T14:18:00Z"/>
        </w:trPr>
        <w:tc>
          <w:tcPr>
            <w:tcW w:w="2065" w:type="dxa"/>
            <w:vMerge/>
            <w:tcBorders>
              <w:left w:val="single" w:sz="4" w:space="0" w:color="auto"/>
              <w:right w:val="single" w:sz="4" w:space="0" w:color="auto"/>
            </w:tcBorders>
            <w:vAlign w:val="center"/>
          </w:tcPr>
          <w:p w14:paraId="672F038D" w14:textId="77777777" w:rsidR="00071EFC" w:rsidRPr="00232036" w:rsidRDefault="00071EFC" w:rsidP="00071EFC">
            <w:pPr>
              <w:pStyle w:val="NoSpacing"/>
              <w:jc w:val="center"/>
              <w:rPr>
                <w:ins w:id="604"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11A8234C" w14:textId="77777777" w:rsidR="00071EFC" w:rsidRPr="00232036" w:rsidRDefault="00071EFC" w:rsidP="00071EFC">
            <w:pPr>
              <w:pStyle w:val="NoSpacing"/>
              <w:jc w:val="center"/>
              <w:rPr>
                <w:ins w:id="605" w:author="Verizon" w:date="2020-07-22T14:18: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A5EE3BC" w14:textId="77777777" w:rsidR="00071EFC" w:rsidRPr="00232036" w:rsidRDefault="00071EFC" w:rsidP="00071EFC">
            <w:pPr>
              <w:jc w:val="center"/>
              <w:rPr>
                <w:ins w:id="60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53AE4A" w14:textId="77777777" w:rsidR="00071EFC" w:rsidRPr="00232036" w:rsidRDefault="00071EFC" w:rsidP="00071EFC">
            <w:pPr>
              <w:jc w:val="center"/>
              <w:rPr>
                <w:ins w:id="607" w:author="Verizon" w:date="2020-07-22T14:18:00Z"/>
                <w:rFonts w:ascii="Arial" w:hAnsi="Arial" w:cs="Arial"/>
                <w:sz w:val="18"/>
                <w:szCs w:val="18"/>
              </w:rPr>
            </w:pPr>
            <w:ins w:id="608" w:author="Verizon" w:date="2020-07-22T14:18: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65224A0" w14:textId="77777777" w:rsidR="00071EFC" w:rsidRPr="00232036" w:rsidRDefault="00071EFC" w:rsidP="00071EFC">
            <w:pPr>
              <w:jc w:val="center"/>
              <w:rPr>
                <w:ins w:id="60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53DC7F" w14:textId="77777777" w:rsidR="00071EFC" w:rsidRPr="00232036" w:rsidRDefault="00071EFC" w:rsidP="00071EFC">
            <w:pPr>
              <w:jc w:val="center"/>
              <w:rPr>
                <w:ins w:id="61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3EF430" w14:textId="77777777" w:rsidR="00071EFC" w:rsidRPr="00232036" w:rsidRDefault="00071EFC" w:rsidP="00071EFC">
            <w:pPr>
              <w:jc w:val="center"/>
              <w:rPr>
                <w:ins w:id="61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2ABF8A" w14:textId="77777777" w:rsidR="00071EFC" w:rsidRPr="00232036" w:rsidRDefault="00071EFC" w:rsidP="00071EFC">
            <w:pPr>
              <w:jc w:val="center"/>
              <w:rPr>
                <w:ins w:id="612"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02CC67" w14:textId="77777777" w:rsidR="00071EFC" w:rsidRPr="00232036" w:rsidRDefault="00071EFC" w:rsidP="00071EFC">
            <w:pPr>
              <w:jc w:val="center"/>
              <w:rPr>
                <w:ins w:id="613"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B6858E5" w14:textId="77777777" w:rsidR="00071EFC" w:rsidRPr="00232036" w:rsidRDefault="00071EFC" w:rsidP="00071EFC">
            <w:pPr>
              <w:jc w:val="center"/>
              <w:rPr>
                <w:ins w:id="614"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271BFD" w14:textId="77777777" w:rsidR="00071EFC" w:rsidRPr="00232036" w:rsidRDefault="00071EFC" w:rsidP="00071EFC">
            <w:pPr>
              <w:jc w:val="center"/>
              <w:rPr>
                <w:ins w:id="615"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06987BC" w14:textId="77777777" w:rsidR="00071EFC" w:rsidRPr="00232036" w:rsidRDefault="00071EFC" w:rsidP="00071EFC">
            <w:pPr>
              <w:jc w:val="center"/>
              <w:rPr>
                <w:ins w:id="616"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89146E" w14:textId="77777777" w:rsidR="00071EFC" w:rsidRPr="00232036" w:rsidRDefault="00071EFC" w:rsidP="00071EFC">
            <w:pPr>
              <w:jc w:val="center"/>
              <w:rPr>
                <w:ins w:id="617"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E1B7B2" w14:textId="77777777" w:rsidR="00071EFC" w:rsidRPr="00232036" w:rsidRDefault="00071EFC" w:rsidP="00071EFC">
            <w:pPr>
              <w:jc w:val="center"/>
              <w:rPr>
                <w:ins w:id="618"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510BB1" w14:textId="77777777" w:rsidR="00071EFC" w:rsidRPr="00232036" w:rsidRDefault="00071EFC" w:rsidP="00071EFC">
            <w:pPr>
              <w:jc w:val="center"/>
              <w:rPr>
                <w:ins w:id="619"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A3A71F3" w14:textId="77777777" w:rsidR="00071EFC" w:rsidRPr="00232036" w:rsidRDefault="00071EFC" w:rsidP="00071EFC">
            <w:pPr>
              <w:jc w:val="center"/>
              <w:rPr>
                <w:ins w:id="620" w:author="Verizon" w:date="2020-07-22T14:18: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F323971" w14:textId="77777777" w:rsidR="00071EFC" w:rsidRPr="00232036" w:rsidRDefault="00071EFC" w:rsidP="00071EFC">
            <w:pPr>
              <w:jc w:val="center"/>
              <w:rPr>
                <w:ins w:id="621" w:author="Verizon" w:date="2020-07-22T14:18: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D2666F" w14:textId="77777777" w:rsidR="00071EFC" w:rsidRPr="00232036" w:rsidRDefault="00071EFC" w:rsidP="00071EFC">
            <w:pPr>
              <w:jc w:val="center"/>
              <w:rPr>
                <w:ins w:id="622" w:author="Verizon" w:date="2020-07-22T14:18: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0ADFA" w14:textId="77777777" w:rsidR="00071EFC" w:rsidRPr="00232036" w:rsidRDefault="00071EFC" w:rsidP="00071EFC">
            <w:pPr>
              <w:jc w:val="center"/>
              <w:rPr>
                <w:ins w:id="623" w:author="Verizon" w:date="2020-07-22T14:18:00Z"/>
                <w:rFonts w:ascii="Arial" w:hAnsi="Arial" w:cs="Arial"/>
                <w:sz w:val="18"/>
                <w:szCs w:val="18"/>
              </w:rPr>
            </w:pPr>
          </w:p>
        </w:tc>
        <w:tc>
          <w:tcPr>
            <w:tcW w:w="749" w:type="dxa"/>
            <w:vMerge/>
            <w:tcBorders>
              <w:left w:val="single" w:sz="4" w:space="0" w:color="auto"/>
              <w:right w:val="single" w:sz="4" w:space="0" w:color="auto"/>
            </w:tcBorders>
            <w:vAlign w:val="center"/>
          </w:tcPr>
          <w:p w14:paraId="730F411C" w14:textId="77777777" w:rsidR="00071EFC" w:rsidRPr="00232036" w:rsidRDefault="00071EFC" w:rsidP="00071EFC">
            <w:pPr>
              <w:jc w:val="center"/>
              <w:rPr>
                <w:ins w:id="624" w:author="Verizon" w:date="2020-07-22T14:18:00Z"/>
                <w:rFonts w:ascii="Arial" w:hAnsi="Arial" w:cs="Arial"/>
                <w:sz w:val="18"/>
                <w:szCs w:val="18"/>
              </w:rPr>
            </w:pPr>
          </w:p>
        </w:tc>
      </w:tr>
      <w:tr w:rsidR="00071EFC" w:rsidRPr="00232036" w14:paraId="6C1A6F1B" w14:textId="77777777" w:rsidTr="000A15A3">
        <w:trPr>
          <w:trHeight w:val="125"/>
          <w:jc w:val="center"/>
          <w:ins w:id="625" w:author="Verizon" w:date="2020-07-22T14:18:00Z"/>
        </w:trPr>
        <w:tc>
          <w:tcPr>
            <w:tcW w:w="2065" w:type="dxa"/>
            <w:vMerge/>
            <w:tcBorders>
              <w:left w:val="single" w:sz="4" w:space="0" w:color="auto"/>
              <w:right w:val="single" w:sz="4" w:space="0" w:color="auto"/>
            </w:tcBorders>
            <w:vAlign w:val="center"/>
          </w:tcPr>
          <w:p w14:paraId="14AC7F6C" w14:textId="77777777" w:rsidR="00071EFC" w:rsidRPr="00232036" w:rsidRDefault="00071EFC" w:rsidP="00071EFC">
            <w:pPr>
              <w:pStyle w:val="NoSpacing"/>
              <w:jc w:val="center"/>
              <w:rPr>
                <w:ins w:id="626" w:author="Verizon" w:date="2020-07-22T14:18:00Z"/>
                <w:rFonts w:ascii="Arial" w:hAnsi="Arial" w:cs="Arial"/>
                <w:sz w:val="18"/>
                <w:szCs w:val="18"/>
              </w:rPr>
            </w:pPr>
          </w:p>
        </w:tc>
        <w:tc>
          <w:tcPr>
            <w:tcW w:w="1980" w:type="dxa"/>
            <w:vMerge/>
            <w:tcBorders>
              <w:left w:val="single" w:sz="4" w:space="0" w:color="auto"/>
              <w:right w:val="single" w:sz="4" w:space="0" w:color="auto"/>
            </w:tcBorders>
            <w:vAlign w:val="center"/>
          </w:tcPr>
          <w:p w14:paraId="38A1033D" w14:textId="77777777" w:rsidR="00071EFC" w:rsidRPr="00232036" w:rsidRDefault="00071EFC" w:rsidP="00071EFC">
            <w:pPr>
              <w:pStyle w:val="NoSpacing"/>
              <w:jc w:val="center"/>
              <w:rPr>
                <w:ins w:id="627" w:author="Verizon" w:date="2020-07-22T14:18:00Z"/>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14060D0F" w14:textId="77777777" w:rsidR="00071EFC" w:rsidRPr="00232036" w:rsidRDefault="00071EFC" w:rsidP="00071EFC">
            <w:pPr>
              <w:jc w:val="center"/>
              <w:rPr>
                <w:ins w:id="628" w:author="Verizon" w:date="2020-07-22T14:18:00Z"/>
                <w:rFonts w:ascii="Arial" w:hAnsi="Arial" w:cs="Arial"/>
                <w:sz w:val="18"/>
                <w:szCs w:val="18"/>
              </w:rPr>
            </w:pPr>
            <w:ins w:id="629" w:author="Verizon" w:date="2020-07-22T14:18: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72FC061" w14:textId="1407C65B" w:rsidR="00071EFC" w:rsidRPr="00232036" w:rsidRDefault="001106B9" w:rsidP="00071EFC">
            <w:pPr>
              <w:jc w:val="center"/>
              <w:rPr>
                <w:ins w:id="630" w:author="Verizon" w:date="2020-07-22T14:18:00Z"/>
                <w:rFonts w:ascii="Arial" w:hAnsi="Arial" w:cs="Arial"/>
                <w:sz w:val="18"/>
                <w:szCs w:val="18"/>
              </w:rPr>
            </w:pPr>
            <w:ins w:id="631" w:author="Verizon" w:date="2020-07-22T14:18:00Z">
              <w:r>
                <w:rPr>
                  <w:rFonts w:ascii="Arial" w:hAnsi="Arial" w:cs="Arial"/>
                  <w:sz w:val="18"/>
                  <w:szCs w:val="18"/>
                </w:rPr>
                <w:t>CA_n260M</w:t>
              </w:r>
            </w:ins>
          </w:p>
        </w:tc>
        <w:tc>
          <w:tcPr>
            <w:tcW w:w="749" w:type="dxa"/>
            <w:vMerge/>
            <w:tcBorders>
              <w:left w:val="single" w:sz="4" w:space="0" w:color="auto"/>
              <w:right w:val="single" w:sz="4" w:space="0" w:color="auto"/>
            </w:tcBorders>
            <w:vAlign w:val="center"/>
          </w:tcPr>
          <w:p w14:paraId="0DF43178" w14:textId="77777777" w:rsidR="00071EFC" w:rsidRPr="00232036" w:rsidRDefault="00071EFC" w:rsidP="00071EFC">
            <w:pPr>
              <w:jc w:val="center"/>
              <w:rPr>
                <w:ins w:id="632" w:author="Verizon" w:date="2020-07-22T14:18:00Z"/>
                <w:rFonts w:ascii="Arial" w:hAnsi="Arial" w:cs="Arial"/>
                <w:sz w:val="18"/>
                <w:szCs w:val="18"/>
              </w:rPr>
            </w:pPr>
          </w:p>
        </w:tc>
      </w:tr>
      <w:tr w:rsidR="00071EFC" w:rsidRPr="00232036" w14:paraId="5C2D869D"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77E50B3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w:t>
            </w:r>
          </w:p>
        </w:tc>
        <w:tc>
          <w:tcPr>
            <w:tcW w:w="1980" w:type="dxa"/>
            <w:vMerge w:val="restart"/>
            <w:tcBorders>
              <w:top w:val="single" w:sz="4" w:space="0" w:color="auto"/>
              <w:left w:val="single" w:sz="4" w:space="0" w:color="auto"/>
              <w:right w:val="single" w:sz="4" w:space="0" w:color="auto"/>
            </w:tcBorders>
            <w:vAlign w:val="center"/>
          </w:tcPr>
          <w:p w14:paraId="28EC09A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w:t>
            </w:r>
          </w:p>
        </w:tc>
        <w:tc>
          <w:tcPr>
            <w:tcW w:w="746" w:type="dxa"/>
            <w:vMerge w:val="restart"/>
            <w:tcBorders>
              <w:top w:val="single" w:sz="4" w:space="0" w:color="auto"/>
              <w:left w:val="single" w:sz="4" w:space="0" w:color="auto"/>
              <w:right w:val="single" w:sz="4" w:space="0" w:color="auto"/>
            </w:tcBorders>
            <w:vAlign w:val="center"/>
          </w:tcPr>
          <w:p w14:paraId="023A5E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145394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58303E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9C4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309D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907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030A64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6919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F358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18796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A155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6BC4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24F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ADFD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DB83A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56BA9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403427"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F1D90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67C4083" w14:textId="77777777" w:rsidTr="009A5134">
        <w:trPr>
          <w:trHeight w:val="125"/>
          <w:jc w:val="center"/>
        </w:trPr>
        <w:tc>
          <w:tcPr>
            <w:tcW w:w="2065" w:type="dxa"/>
            <w:vMerge/>
            <w:tcBorders>
              <w:left w:val="single" w:sz="4" w:space="0" w:color="auto"/>
              <w:right w:val="single" w:sz="4" w:space="0" w:color="auto"/>
            </w:tcBorders>
            <w:vAlign w:val="center"/>
          </w:tcPr>
          <w:p w14:paraId="5992212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60ED97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2BA88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2F7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1DBD99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37FF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3A1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7357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3DE25F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637C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9ADA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B21B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CADF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E944C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FFDE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0AC9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0E5F49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0E5FDA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41E37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4C00B3F" w14:textId="77777777" w:rsidR="00071EFC" w:rsidRPr="00232036" w:rsidRDefault="00071EFC" w:rsidP="00071EFC">
            <w:pPr>
              <w:jc w:val="center"/>
              <w:rPr>
                <w:rFonts w:ascii="Arial" w:hAnsi="Arial" w:cs="Arial"/>
                <w:sz w:val="18"/>
                <w:szCs w:val="18"/>
              </w:rPr>
            </w:pPr>
          </w:p>
        </w:tc>
      </w:tr>
      <w:tr w:rsidR="00071EFC" w:rsidRPr="00232036" w14:paraId="7F17FB3D" w14:textId="77777777" w:rsidTr="009A5134">
        <w:trPr>
          <w:trHeight w:val="125"/>
          <w:jc w:val="center"/>
        </w:trPr>
        <w:tc>
          <w:tcPr>
            <w:tcW w:w="2065" w:type="dxa"/>
            <w:vMerge/>
            <w:tcBorders>
              <w:left w:val="single" w:sz="4" w:space="0" w:color="auto"/>
              <w:right w:val="single" w:sz="4" w:space="0" w:color="auto"/>
            </w:tcBorders>
            <w:vAlign w:val="center"/>
          </w:tcPr>
          <w:p w14:paraId="27C3BD2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B3C59A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5486F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F309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4BCEF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2C24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86434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D0C2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BCC418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5FAA2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3C972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7FAF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871B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32AA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CBEA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F896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7B43C7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87FB51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53C8E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74EA4E0" w14:textId="77777777" w:rsidR="00071EFC" w:rsidRPr="00232036" w:rsidRDefault="00071EFC" w:rsidP="00071EFC">
            <w:pPr>
              <w:jc w:val="center"/>
              <w:rPr>
                <w:rFonts w:ascii="Arial" w:hAnsi="Arial" w:cs="Arial"/>
                <w:sz w:val="18"/>
                <w:szCs w:val="18"/>
              </w:rPr>
            </w:pPr>
          </w:p>
        </w:tc>
      </w:tr>
      <w:tr w:rsidR="00071EFC" w:rsidRPr="00232036" w14:paraId="187F0C8C" w14:textId="77777777" w:rsidTr="009A5134">
        <w:trPr>
          <w:trHeight w:val="125"/>
          <w:jc w:val="center"/>
        </w:trPr>
        <w:tc>
          <w:tcPr>
            <w:tcW w:w="2065" w:type="dxa"/>
            <w:vMerge/>
            <w:tcBorders>
              <w:left w:val="single" w:sz="4" w:space="0" w:color="auto"/>
              <w:right w:val="single" w:sz="4" w:space="0" w:color="auto"/>
            </w:tcBorders>
            <w:vAlign w:val="center"/>
          </w:tcPr>
          <w:p w14:paraId="560E598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F8C9DEC"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509374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43F49E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A8215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6FB3C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518BE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70DA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89F24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1FA6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30D1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EC8F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48AF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8F466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8D32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8E61B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B0A9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A5B4E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D986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F2D50BC" w14:textId="77777777" w:rsidR="00071EFC" w:rsidRPr="00232036" w:rsidRDefault="00071EFC" w:rsidP="00071EFC">
            <w:pPr>
              <w:jc w:val="center"/>
              <w:rPr>
                <w:rFonts w:ascii="Arial" w:hAnsi="Arial" w:cs="Arial"/>
                <w:sz w:val="18"/>
                <w:szCs w:val="18"/>
              </w:rPr>
            </w:pPr>
          </w:p>
        </w:tc>
      </w:tr>
      <w:tr w:rsidR="00071EFC" w:rsidRPr="00232036" w14:paraId="3C09CDBD"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5D111EF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4DCD35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6A4E8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71C7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1AEDB3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078D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DB551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D52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42BAEE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AE2176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A8C6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DF6E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CEE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A14E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335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26B4A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90991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F16AD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532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167906E2" w14:textId="77777777" w:rsidR="00071EFC" w:rsidRPr="00232036" w:rsidRDefault="00071EFC" w:rsidP="00071EFC">
            <w:pPr>
              <w:jc w:val="center"/>
              <w:rPr>
                <w:rFonts w:ascii="Arial" w:hAnsi="Arial" w:cs="Arial"/>
                <w:sz w:val="18"/>
                <w:szCs w:val="18"/>
              </w:rPr>
            </w:pPr>
          </w:p>
        </w:tc>
      </w:tr>
      <w:tr w:rsidR="00071EFC" w:rsidRPr="00232036" w14:paraId="6889BC2D"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5F26A9F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CA_n5A-n261(2A)</w:t>
            </w:r>
          </w:p>
        </w:tc>
        <w:tc>
          <w:tcPr>
            <w:tcW w:w="1980" w:type="dxa"/>
            <w:vMerge w:val="restart"/>
            <w:tcBorders>
              <w:top w:val="single" w:sz="4" w:space="0" w:color="auto"/>
              <w:left w:val="single" w:sz="4" w:space="0" w:color="auto"/>
              <w:right w:val="single" w:sz="4" w:space="0" w:color="auto"/>
            </w:tcBorders>
            <w:vAlign w:val="center"/>
          </w:tcPr>
          <w:p w14:paraId="6954696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w:t>
            </w:r>
          </w:p>
        </w:tc>
        <w:tc>
          <w:tcPr>
            <w:tcW w:w="746" w:type="dxa"/>
            <w:vMerge w:val="restart"/>
            <w:tcBorders>
              <w:top w:val="single" w:sz="4" w:space="0" w:color="auto"/>
              <w:left w:val="single" w:sz="4" w:space="0" w:color="auto"/>
              <w:right w:val="single" w:sz="4" w:space="0" w:color="auto"/>
            </w:tcBorders>
            <w:vAlign w:val="center"/>
          </w:tcPr>
          <w:p w14:paraId="665CCF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119D43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92A665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A4DA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6E3B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DAC8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042B5C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A4510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A168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35B7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D828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87735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60C12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DEA1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FF5DF4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6828D4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723C93"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E8AA9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96C1DD9" w14:textId="77777777" w:rsidTr="009A5134">
        <w:trPr>
          <w:trHeight w:val="125"/>
          <w:jc w:val="center"/>
        </w:trPr>
        <w:tc>
          <w:tcPr>
            <w:tcW w:w="2065" w:type="dxa"/>
            <w:vMerge/>
            <w:tcBorders>
              <w:left w:val="single" w:sz="4" w:space="0" w:color="auto"/>
              <w:right w:val="single" w:sz="4" w:space="0" w:color="auto"/>
            </w:tcBorders>
            <w:vAlign w:val="center"/>
          </w:tcPr>
          <w:p w14:paraId="0705027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63C22D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C1242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89C2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6F5CA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780B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638F5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E9A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FF44CC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335A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1339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8689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6299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AA9D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69366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59E8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30252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50D7E9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F312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ECCFF54" w14:textId="77777777" w:rsidR="00071EFC" w:rsidRPr="00232036" w:rsidRDefault="00071EFC" w:rsidP="00071EFC">
            <w:pPr>
              <w:jc w:val="center"/>
              <w:rPr>
                <w:rFonts w:ascii="Arial" w:hAnsi="Arial" w:cs="Arial"/>
                <w:sz w:val="18"/>
                <w:szCs w:val="18"/>
              </w:rPr>
            </w:pPr>
          </w:p>
        </w:tc>
      </w:tr>
      <w:tr w:rsidR="00071EFC" w:rsidRPr="00232036" w14:paraId="1C5FA05D" w14:textId="77777777" w:rsidTr="009A5134">
        <w:trPr>
          <w:trHeight w:val="125"/>
          <w:jc w:val="center"/>
        </w:trPr>
        <w:tc>
          <w:tcPr>
            <w:tcW w:w="2065" w:type="dxa"/>
            <w:vMerge/>
            <w:tcBorders>
              <w:left w:val="single" w:sz="4" w:space="0" w:color="auto"/>
              <w:right w:val="single" w:sz="4" w:space="0" w:color="auto"/>
            </w:tcBorders>
            <w:vAlign w:val="center"/>
          </w:tcPr>
          <w:p w14:paraId="33C1C9A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C60D70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A2590C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2F80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F674B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BAF1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D96A2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CB44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A050C8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EBF99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6600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25F5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59F1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9F17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5465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DC328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F7F7B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E7652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F4C3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8BB169E" w14:textId="77777777" w:rsidR="00071EFC" w:rsidRPr="00232036" w:rsidRDefault="00071EFC" w:rsidP="00071EFC">
            <w:pPr>
              <w:jc w:val="center"/>
              <w:rPr>
                <w:rFonts w:ascii="Arial" w:hAnsi="Arial" w:cs="Arial"/>
                <w:sz w:val="18"/>
                <w:szCs w:val="18"/>
              </w:rPr>
            </w:pPr>
          </w:p>
        </w:tc>
      </w:tr>
      <w:tr w:rsidR="00071EFC" w:rsidRPr="00232036" w14:paraId="6D71531D" w14:textId="77777777" w:rsidTr="009A5134">
        <w:trPr>
          <w:trHeight w:val="125"/>
          <w:jc w:val="center"/>
        </w:trPr>
        <w:tc>
          <w:tcPr>
            <w:tcW w:w="2065" w:type="dxa"/>
            <w:vMerge/>
            <w:tcBorders>
              <w:left w:val="single" w:sz="4" w:space="0" w:color="auto"/>
              <w:right w:val="single" w:sz="4" w:space="0" w:color="auto"/>
            </w:tcBorders>
            <w:vAlign w:val="center"/>
          </w:tcPr>
          <w:p w14:paraId="1B97D80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B46EF31"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5B52E7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67C2C1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CA_n261(2A)</w:t>
            </w:r>
          </w:p>
        </w:tc>
        <w:tc>
          <w:tcPr>
            <w:tcW w:w="749" w:type="dxa"/>
            <w:vMerge/>
            <w:tcBorders>
              <w:left w:val="single" w:sz="4" w:space="0" w:color="auto"/>
              <w:right w:val="single" w:sz="4" w:space="0" w:color="auto"/>
            </w:tcBorders>
            <w:vAlign w:val="center"/>
          </w:tcPr>
          <w:p w14:paraId="34B3B69C" w14:textId="77777777" w:rsidR="00071EFC" w:rsidRPr="00232036" w:rsidRDefault="00071EFC" w:rsidP="00071EFC">
            <w:pPr>
              <w:jc w:val="center"/>
              <w:rPr>
                <w:rFonts w:ascii="Arial" w:hAnsi="Arial" w:cs="Arial"/>
                <w:sz w:val="18"/>
                <w:szCs w:val="18"/>
              </w:rPr>
            </w:pPr>
          </w:p>
        </w:tc>
      </w:tr>
      <w:tr w:rsidR="00071EFC" w:rsidRPr="00232036" w14:paraId="2860AA4C"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2F8E749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CA_n5A-n261(3A)</w:t>
            </w:r>
          </w:p>
        </w:tc>
        <w:tc>
          <w:tcPr>
            <w:tcW w:w="1980" w:type="dxa"/>
            <w:vMerge w:val="restart"/>
            <w:tcBorders>
              <w:top w:val="single" w:sz="4" w:space="0" w:color="auto"/>
              <w:left w:val="single" w:sz="4" w:space="0" w:color="auto"/>
              <w:right w:val="single" w:sz="4" w:space="0" w:color="auto"/>
            </w:tcBorders>
            <w:vAlign w:val="center"/>
          </w:tcPr>
          <w:p w14:paraId="071AFAC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w:t>
            </w:r>
          </w:p>
        </w:tc>
        <w:tc>
          <w:tcPr>
            <w:tcW w:w="746" w:type="dxa"/>
            <w:vMerge w:val="restart"/>
            <w:tcBorders>
              <w:top w:val="single" w:sz="4" w:space="0" w:color="auto"/>
              <w:left w:val="single" w:sz="4" w:space="0" w:color="auto"/>
              <w:right w:val="single" w:sz="4" w:space="0" w:color="auto"/>
            </w:tcBorders>
            <w:vAlign w:val="center"/>
          </w:tcPr>
          <w:p w14:paraId="31127F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2DAA87D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22AE9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49C0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70C0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5EC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9A5A48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A6B12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E70F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E4FE4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07F3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069D6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D1CB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72AE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A34C0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A7AE8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E088E1"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DEFEC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0357B0A" w14:textId="77777777" w:rsidTr="009A5134">
        <w:trPr>
          <w:trHeight w:val="125"/>
          <w:jc w:val="center"/>
        </w:trPr>
        <w:tc>
          <w:tcPr>
            <w:tcW w:w="2065" w:type="dxa"/>
            <w:vMerge/>
            <w:tcBorders>
              <w:left w:val="single" w:sz="4" w:space="0" w:color="auto"/>
              <w:right w:val="single" w:sz="4" w:space="0" w:color="auto"/>
            </w:tcBorders>
            <w:vAlign w:val="center"/>
          </w:tcPr>
          <w:p w14:paraId="1F71DEA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E76A91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941D9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0D8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2DF84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F7D7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CF7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6D99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9B58B3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4AA3F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5C9E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2F5C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0832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765B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9C1C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1F02F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5271F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3EBBD6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E88C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F627BD5" w14:textId="77777777" w:rsidR="00071EFC" w:rsidRPr="00232036" w:rsidRDefault="00071EFC" w:rsidP="00071EFC">
            <w:pPr>
              <w:jc w:val="center"/>
              <w:rPr>
                <w:rFonts w:ascii="Arial" w:hAnsi="Arial" w:cs="Arial"/>
                <w:sz w:val="18"/>
                <w:szCs w:val="18"/>
              </w:rPr>
            </w:pPr>
          </w:p>
        </w:tc>
      </w:tr>
      <w:tr w:rsidR="00071EFC" w:rsidRPr="00232036" w14:paraId="13A0E25F" w14:textId="77777777" w:rsidTr="009A5134">
        <w:trPr>
          <w:trHeight w:val="125"/>
          <w:jc w:val="center"/>
        </w:trPr>
        <w:tc>
          <w:tcPr>
            <w:tcW w:w="2065" w:type="dxa"/>
            <w:vMerge/>
            <w:tcBorders>
              <w:left w:val="single" w:sz="4" w:space="0" w:color="auto"/>
              <w:right w:val="single" w:sz="4" w:space="0" w:color="auto"/>
            </w:tcBorders>
            <w:vAlign w:val="center"/>
          </w:tcPr>
          <w:p w14:paraId="0EBDEE6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76F88A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CD996E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7FE7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3FDD24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BDB5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BF65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5525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7CCEE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0195A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AAA15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FBED6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D06D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0982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D546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9018A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25C92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3A2E64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6967F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5C57831" w14:textId="77777777" w:rsidR="00071EFC" w:rsidRPr="00232036" w:rsidRDefault="00071EFC" w:rsidP="00071EFC">
            <w:pPr>
              <w:jc w:val="center"/>
              <w:rPr>
                <w:rFonts w:ascii="Arial" w:hAnsi="Arial" w:cs="Arial"/>
                <w:sz w:val="18"/>
                <w:szCs w:val="18"/>
              </w:rPr>
            </w:pPr>
          </w:p>
        </w:tc>
      </w:tr>
      <w:tr w:rsidR="00071EFC" w:rsidRPr="00232036" w14:paraId="55528C1A" w14:textId="77777777" w:rsidTr="009A5134">
        <w:trPr>
          <w:trHeight w:val="125"/>
          <w:jc w:val="center"/>
        </w:trPr>
        <w:tc>
          <w:tcPr>
            <w:tcW w:w="2065" w:type="dxa"/>
            <w:vMerge/>
            <w:tcBorders>
              <w:left w:val="single" w:sz="4" w:space="0" w:color="auto"/>
              <w:right w:val="single" w:sz="4" w:space="0" w:color="auto"/>
            </w:tcBorders>
            <w:vAlign w:val="center"/>
          </w:tcPr>
          <w:p w14:paraId="1E18FF9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011728F"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7864AE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98F89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CA_n261(3A)</w:t>
            </w:r>
          </w:p>
        </w:tc>
        <w:tc>
          <w:tcPr>
            <w:tcW w:w="749" w:type="dxa"/>
            <w:vMerge/>
            <w:tcBorders>
              <w:left w:val="single" w:sz="4" w:space="0" w:color="auto"/>
              <w:right w:val="single" w:sz="4" w:space="0" w:color="auto"/>
            </w:tcBorders>
            <w:vAlign w:val="center"/>
          </w:tcPr>
          <w:p w14:paraId="22955109" w14:textId="77777777" w:rsidR="00071EFC" w:rsidRPr="00232036" w:rsidRDefault="00071EFC" w:rsidP="00071EFC">
            <w:pPr>
              <w:jc w:val="center"/>
              <w:rPr>
                <w:rFonts w:ascii="Arial" w:hAnsi="Arial" w:cs="Arial"/>
                <w:sz w:val="18"/>
                <w:szCs w:val="18"/>
              </w:rPr>
            </w:pPr>
          </w:p>
        </w:tc>
      </w:tr>
      <w:tr w:rsidR="00071EFC" w:rsidRPr="00232036" w14:paraId="32FD09DD"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5AD5A65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CA_n5A-n261(4A)</w:t>
            </w:r>
          </w:p>
        </w:tc>
        <w:tc>
          <w:tcPr>
            <w:tcW w:w="1980" w:type="dxa"/>
            <w:vMerge w:val="restart"/>
            <w:tcBorders>
              <w:top w:val="single" w:sz="4" w:space="0" w:color="auto"/>
              <w:left w:val="single" w:sz="4" w:space="0" w:color="auto"/>
              <w:right w:val="single" w:sz="4" w:space="0" w:color="auto"/>
            </w:tcBorders>
            <w:vAlign w:val="center"/>
          </w:tcPr>
          <w:p w14:paraId="515C7E0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w:t>
            </w:r>
          </w:p>
        </w:tc>
        <w:tc>
          <w:tcPr>
            <w:tcW w:w="746" w:type="dxa"/>
            <w:vMerge w:val="restart"/>
            <w:tcBorders>
              <w:top w:val="single" w:sz="4" w:space="0" w:color="auto"/>
              <w:left w:val="single" w:sz="4" w:space="0" w:color="auto"/>
              <w:right w:val="single" w:sz="4" w:space="0" w:color="auto"/>
            </w:tcBorders>
            <w:vAlign w:val="center"/>
          </w:tcPr>
          <w:p w14:paraId="645C96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4EF3AA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74CEF6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E301B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C699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729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F09B33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22C562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F24A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19129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E9FD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B678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30CA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D1BB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0DD8D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44AC2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8E7F7C"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0BD8D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9FB24A2" w14:textId="77777777" w:rsidTr="009A5134">
        <w:trPr>
          <w:trHeight w:val="125"/>
          <w:jc w:val="center"/>
        </w:trPr>
        <w:tc>
          <w:tcPr>
            <w:tcW w:w="2065" w:type="dxa"/>
            <w:vMerge/>
            <w:tcBorders>
              <w:left w:val="single" w:sz="4" w:space="0" w:color="auto"/>
              <w:right w:val="single" w:sz="4" w:space="0" w:color="auto"/>
            </w:tcBorders>
            <w:vAlign w:val="center"/>
          </w:tcPr>
          <w:p w14:paraId="30702CF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A78E23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A8BD2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1BC1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0D85E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9F97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90DF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CDE9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67F250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6BB527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581E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9A3B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EA9E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D198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DD34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435A6F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523B7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2C1701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542D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9115BC9" w14:textId="77777777" w:rsidR="00071EFC" w:rsidRPr="00232036" w:rsidRDefault="00071EFC" w:rsidP="00071EFC">
            <w:pPr>
              <w:jc w:val="center"/>
              <w:rPr>
                <w:rFonts w:ascii="Arial" w:hAnsi="Arial" w:cs="Arial"/>
                <w:sz w:val="18"/>
                <w:szCs w:val="18"/>
              </w:rPr>
            </w:pPr>
          </w:p>
        </w:tc>
      </w:tr>
      <w:tr w:rsidR="00071EFC" w:rsidRPr="00232036" w14:paraId="23373949" w14:textId="77777777" w:rsidTr="009A5134">
        <w:trPr>
          <w:trHeight w:val="125"/>
          <w:jc w:val="center"/>
        </w:trPr>
        <w:tc>
          <w:tcPr>
            <w:tcW w:w="2065" w:type="dxa"/>
            <w:vMerge/>
            <w:tcBorders>
              <w:left w:val="single" w:sz="4" w:space="0" w:color="auto"/>
              <w:right w:val="single" w:sz="4" w:space="0" w:color="auto"/>
            </w:tcBorders>
            <w:vAlign w:val="center"/>
          </w:tcPr>
          <w:p w14:paraId="02B922F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37DFAA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30490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3262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4E6A0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96C47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FC472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434E6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24BDE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29749D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F8E3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378FA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FA3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7ACD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1FE4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28E69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7253A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8FF123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69BF5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FDD2DEA" w14:textId="77777777" w:rsidR="00071EFC" w:rsidRPr="00232036" w:rsidRDefault="00071EFC" w:rsidP="00071EFC">
            <w:pPr>
              <w:jc w:val="center"/>
              <w:rPr>
                <w:rFonts w:ascii="Arial" w:hAnsi="Arial" w:cs="Arial"/>
                <w:sz w:val="18"/>
                <w:szCs w:val="18"/>
              </w:rPr>
            </w:pPr>
          </w:p>
        </w:tc>
      </w:tr>
      <w:tr w:rsidR="00071EFC" w:rsidRPr="00232036" w14:paraId="64ADE266" w14:textId="77777777" w:rsidTr="009A5134">
        <w:trPr>
          <w:trHeight w:val="125"/>
          <w:jc w:val="center"/>
        </w:trPr>
        <w:tc>
          <w:tcPr>
            <w:tcW w:w="2065" w:type="dxa"/>
            <w:vMerge/>
            <w:tcBorders>
              <w:left w:val="single" w:sz="4" w:space="0" w:color="auto"/>
              <w:right w:val="single" w:sz="4" w:space="0" w:color="auto"/>
            </w:tcBorders>
            <w:vAlign w:val="center"/>
          </w:tcPr>
          <w:p w14:paraId="189D5FB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86EB4AB"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7A15EA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5C862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CA_n261(4A)</w:t>
            </w:r>
          </w:p>
        </w:tc>
        <w:tc>
          <w:tcPr>
            <w:tcW w:w="749" w:type="dxa"/>
            <w:vMerge/>
            <w:tcBorders>
              <w:left w:val="single" w:sz="4" w:space="0" w:color="auto"/>
              <w:right w:val="single" w:sz="4" w:space="0" w:color="auto"/>
            </w:tcBorders>
            <w:vAlign w:val="center"/>
          </w:tcPr>
          <w:p w14:paraId="6384473D" w14:textId="77777777" w:rsidR="00071EFC" w:rsidRPr="00232036" w:rsidRDefault="00071EFC" w:rsidP="00071EFC">
            <w:pPr>
              <w:jc w:val="center"/>
              <w:rPr>
                <w:rFonts w:ascii="Arial" w:hAnsi="Arial" w:cs="Arial"/>
                <w:sz w:val="18"/>
                <w:szCs w:val="18"/>
              </w:rPr>
            </w:pPr>
          </w:p>
        </w:tc>
      </w:tr>
      <w:tr w:rsidR="00071EFC" w:rsidRPr="00232036" w14:paraId="16E10074"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7DD34AD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CA_n5A-n261G</w:t>
            </w:r>
          </w:p>
        </w:tc>
        <w:tc>
          <w:tcPr>
            <w:tcW w:w="1980" w:type="dxa"/>
            <w:vMerge w:val="restart"/>
            <w:tcBorders>
              <w:top w:val="single" w:sz="4" w:space="0" w:color="auto"/>
              <w:left w:val="single" w:sz="4" w:space="0" w:color="auto"/>
              <w:right w:val="single" w:sz="4" w:space="0" w:color="auto"/>
            </w:tcBorders>
            <w:vAlign w:val="center"/>
          </w:tcPr>
          <w:p w14:paraId="2DEA96C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 CA_n5A-n261G</w:t>
            </w:r>
          </w:p>
        </w:tc>
        <w:tc>
          <w:tcPr>
            <w:tcW w:w="746" w:type="dxa"/>
            <w:vMerge w:val="restart"/>
            <w:tcBorders>
              <w:top w:val="single" w:sz="4" w:space="0" w:color="auto"/>
              <w:left w:val="single" w:sz="4" w:space="0" w:color="auto"/>
              <w:right w:val="single" w:sz="4" w:space="0" w:color="auto"/>
            </w:tcBorders>
            <w:vAlign w:val="center"/>
          </w:tcPr>
          <w:p w14:paraId="1BA85D5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251199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F45A3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961D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FAA75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F27A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5613ED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EB498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5B4E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EEE4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BF55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51A9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CFBD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B240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4701A4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BAC2EF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939805"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43BD8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430FF42" w14:textId="77777777" w:rsidTr="009A5134">
        <w:trPr>
          <w:trHeight w:val="125"/>
          <w:jc w:val="center"/>
        </w:trPr>
        <w:tc>
          <w:tcPr>
            <w:tcW w:w="2065" w:type="dxa"/>
            <w:vMerge/>
            <w:tcBorders>
              <w:left w:val="single" w:sz="4" w:space="0" w:color="auto"/>
              <w:right w:val="single" w:sz="4" w:space="0" w:color="auto"/>
            </w:tcBorders>
            <w:vAlign w:val="center"/>
          </w:tcPr>
          <w:p w14:paraId="50DB2E4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38AD58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02E41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A52A6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0584F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DF0A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B102A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0EA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E01BA3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35210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3D7E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2D1F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22F1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91D4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8B4A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BD60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311C1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1068A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8B28D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8AA3146" w14:textId="77777777" w:rsidR="00071EFC" w:rsidRPr="00232036" w:rsidRDefault="00071EFC" w:rsidP="00071EFC">
            <w:pPr>
              <w:jc w:val="center"/>
              <w:rPr>
                <w:rFonts w:ascii="Arial" w:hAnsi="Arial" w:cs="Arial"/>
                <w:sz w:val="18"/>
                <w:szCs w:val="18"/>
              </w:rPr>
            </w:pPr>
          </w:p>
        </w:tc>
      </w:tr>
      <w:tr w:rsidR="00071EFC" w:rsidRPr="00232036" w14:paraId="0736FAFF" w14:textId="77777777" w:rsidTr="009A5134">
        <w:trPr>
          <w:trHeight w:val="125"/>
          <w:jc w:val="center"/>
        </w:trPr>
        <w:tc>
          <w:tcPr>
            <w:tcW w:w="2065" w:type="dxa"/>
            <w:vMerge/>
            <w:tcBorders>
              <w:left w:val="single" w:sz="4" w:space="0" w:color="auto"/>
              <w:right w:val="single" w:sz="4" w:space="0" w:color="auto"/>
            </w:tcBorders>
            <w:vAlign w:val="center"/>
          </w:tcPr>
          <w:p w14:paraId="66BD3CA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4CBA21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31514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CB15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C0E191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E5D6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69C20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465BB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386F8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11AE91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6D75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24518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C87BA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3D6B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5D43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8FA4A7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508AD4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8EC26A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4A94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02F720C" w14:textId="77777777" w:rsidR="00071EFC" w:rsidRPr="00232036" w:rsidRDefault="00071EFC" w:rsidP="00071EFC">
            <w:pPr>
              <w:jc w:val="center"/>
              <w:rPr>
                <w:rFonts w:ascii="Arial" w:hAnsi="Arial" w:cs="Arial"/>
                <w:sz w:val="18"/>
                <w:szCs w:val="18"/>
              </w:rPr>
            </w:pPr>
          </w:p>
        </w:tc>
      </w:tr>
      <w:tr w:rsidR="00071EFC" w:rsidRPr="00232036" w14:paraId="1BEBA184" w14:textId="77777777" w:rsidTr="009A5134">
        <w:trPr>
          <w:trHeight w:val="125"/>
          <w:jc w:val="center"/>
        </w:trPr>
        <w:tc>
          <w:tcPr>
            <w:tcW w:w="2065" w:type="dxa"/>
            <w:vMerge/>
            <w:tcBorders>
              <w:left w:val="single" w:sz="4" w:space="0" w:color="auto"/>
              <w:right w:val="single" w:sz="4" w:space="0" w:color="auto"/>
            </w:tcBorders>
            <w:vAlign w:val="center"/>
          </w:tcPr>
          <w:p w14:paraId="6347CAC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43BDCDC"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1794BB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FDEF7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CA_n261G</w:t>
            </w:r>
          </w:p>
        </w:tc>
        <w:tc>
          <w:tcPr>
            <w:tcW w:w="749" w:type="dxa"/>
            <w:vMerge/>
            <w:tcBorders>
              <w:left w:val="single" w:sz="4" w:space="0" w:color="auto"/>
              <w:right w:val="single" w:sz="4" w:space="0" w:color="auto"/>
            </w:tcBorders>
            <w:vAlign w:val="center"/>
          </w:tcPr>
          <w:p w14:paraId="67D971B2" w14:textId="77777777" w:rsidR="00071EFC" w:rsidRPr="00232036" w:rsidRDefault="00071EFC" w:rsidP="00071EFC">
            <w:pPr>
              <w:jc w:val="center"/>
              <w:rPr>
                <w:rFonts w:ascii="Arial" w:hAnsi="Arial" w:cs="Arial"/>
                <w:sz w:val="18"/>
                <w:szCs w:val="18"/>
              </w:rPr>
            </w:pPr>
          </w:p>
        </w:tc>
      </w:tr>
      <w:tr w:rsidR="00071EFC" w:rsidRPr="00232036" w14:paraId="7C777645"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9A0155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CA_n5A-n261H</w:t>
            </w:r>
          </w:p>
        </w:tc>
        <w:tc>
          <w:tcPr>
            <w:tcW w:w="1980" w:type="dxa"/>
            <w:vMerge w:val="restart"/>
            <w:tcBorders>
              <w:top w:val="single" w:sz="4" w:space="0" w:color="auto"/>
              <w:left w:val="single" w:sz="4" w:space="0" w:color="auto"/>
              <w:right w:val="single" w:sz="4" w:space="0" w:color="auto"/>
            </w:tcBorders>
            <w:vAlign w:val="center"/>
          </w:tcPr>
          <w:p w14:paraId="4D5FF3B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 CA_n5A-n261G, CA_n5A-n261H</w:t>
            </w:r>
          </w:p>
        </w:tc>
        <w:tc>
          <w:tcPr>
            <w:tcW w:w="746" w:type="dxa"/>
            <w:vMerge w:val="restart"/>
            <w:tcBorders>
              <w:top w:val="single" w:sz="4" w:space="0" w:color="auto"/>
              <w:left w:val="single" w:sz="4" w:space="0" w:color="auto"/>
              <w:right w:val="single" w:sz="4" w:space="0" w:color="auto"/>
            </w:tcBorders>
            <w:vAlign w:val="center"/>
          </w:tcPr>
          <w:p w14:paraId="75157B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541DF4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C271F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05C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483A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F4DD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ED4FE4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C2CC7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F92E8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79E5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6A1D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FAF8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2B158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E68A1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34C028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6099FA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3F9740"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49A3F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E6A46FD" w14:textId="77777777" w:rsidTr="009A5134">
        <w:trPr>
          <w:trHeight w:val="125"/>
          <w:jc w:val="center"/>
        </w:trPr>
        <w:tc>
          <w:tcPr>
            <w:tcW w:w="2065" w:type="dxa"/>
            <w:vMerge/>
            <w:tcBorders>
              <w:left w:val="single" w:sz="4" w:space="0" w:color="auto"/>
              <w:right w:val="single" w:sz="4" w:space="0" w:color="auto"/>
            </w:tcBorders>
            <w:vAlign w:val="center"/>
          </w:tcPr>
          <w:p w14:paraId="0E0120B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C51CD3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93BDA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48C0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A055C2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AC2C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42E4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4782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95E352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E295AE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912BE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4F256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5A8F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DB2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1CD9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DBA9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21180A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4820F3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8F7F4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813E5F9" w14:textId="77777777" w:rsidR="00071EFC" w:rsidRPr="00232036" w:rsidRDefault="00071EFC" w:rsidP="00071EFC">
            <w:pPr>
              <w:jc w:val="center"/>
              <w:rPr>
                <w:rFonts w:ascii="Arial" w:hAnsi="Arial" w:cs="Arial"/>
                <w:sz w:val="18"/>
                <w:szCs w:val="18"/>
              </w:rPr>
            </w:pPr>
          </w:p>
        </w:tc>
      </w:tr>
      <w:tr w:rsidR="00071EFC" w:rsidRPr="00232036" w14:paraId="7490979B" w14:textId="77777777" w:rsidTr="009A5134">
        <w:trPr>
          <w:trHeight w:val="125"/>
          <w:jc w:val="center"/>
        </w:trPr>
        <w:tc>
          <w:tcPr>
            <w:tcW w:w="2065" w:type="dxa"/>
            <w:vMerge/>
            <w:tcBorders>
              <w:left w:val="single" w:sz="4" w:space="0" w:color="auto"/>
              <w:right w:val="single" w:sz="4" w:space="0" w:color="auto"/>
            </w:tcBorders>
            <w:vAlign w:val="center"/>
          </w:tcPr>
          <w:p w14:paraId="7E32475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9E73F4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7725D1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69B8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7D830D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D570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452AC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860F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FD010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81D3B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6FC6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23E4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1356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D75DB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344C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58EB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58D7D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25D9B8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24D2B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BB40780" w14:textId="77777777" w:rsidR="00071EFC" w:rsidRPr="00232036" w:rsidRDefault="00071EFC" w:rsidP="00071EFC">
            <w:pPr>
              <w:jc w:val="center"/>
              <w:rPr>
                <w:rFonts w:ascii="Arial" w:hAnsi="Arial" w:cs="Arial"/>
                <w:sz w:val="18"/>
                <w:szCs w:val="18"/>
              </w:rPr>
            </w:pPr>
          </w:p>
        </w:tc>
      </w:tr>
      <w:tr w:rsidR="00071EFC" w:rsidRPr="00232036" w14:paraId="541ABBEA" w14:textId="77777777" w:rsidTr="009A5134">
        <w:trPr>
          <w:trHeight w:val="125"/>
          <w:jc w:val="center"/>
        </w:trPr>
        <w:tc>
          <w:tcPr>
            <w:tcW w:w="2065" w:type="dxa"/>
            <w:vMerge/>
            <w:tcBorders>
              <w:left w:val="single" w:sz="4" w:space="0" w:color="auto"/>
              <w:right w:val="single" w:sz="4" w:space="0" w:color="auto"/>
            </w:tcBorders>
            <w:vAlign w:val="center"/>
          </w:tcPr>
          <w:p w14:paraId="6A151AE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6B60B06"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50D1CF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C1AF7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CA_n261H</w:t>
            </w:r>
          </w:p>
        </w:tc>
        <w:tc>
          <w:tcPr>
            <w:tcW w:w="749" w:type="dxa"/>
            <w:vMerge/>
            <w:tcBorders>
              <w:left w:val="single" w:sz="4" w:space="0" w:color="auto"/>
              <w:right w:val="single" w:sz="4" w:space="0" w:color="auto"/>
            </w:tcBorders>
            <w:vAlign w:val="center"/>
          </w:tcPr>
          <w:p w14:paraId="519B766B" w14:textId="77777777" w:rsidR="00071EFC" w:rsidRPr="00232036" w:rsidRDefault="00071EFC" w:rsidP="00071EFC">
            <w:pPr>
              <w:jc w:val="center"/>
              <w:rPr>
                <w:rFonts w:ascii="Arial" w:hAnsi="Arial" w:cs="Arial"/>
                <w:sz w:val="18"/>
                <w:szCs w:val="18"/>
              </w:rPr>
            </w:pPr>
          </w:p>
        </w:tc>
      </w:tr>
      <w:tr w:rsidR="00071EFC" w:rsidRPr="00232036" w14:paraId="70630D5F"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20A7E01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CA_n5A-n261I</w:t>
            </w:r>
          </w:p>
        </w:tc>
        <w:tc>
          <w:tcPr>
            <w:tcW w:w="1980" w:type="dxa"/>
            <w:vMerge w:val="restart"/>
            <w:tcBorders>
              <w:top w:val="single" w:sz="4" w:space="0" w:color="auto"/>
              <w:left w:val="single" w:sz="4" w:space="0" w:color="auto"/>
              <w:right w:val="single" w:sz="4" w:space="0" w:color="auto"/>
            </w:tcBorders>
            <w:vAlign w:val="center"/>
          </w:tcPr>
          <w:p w14:paraId="634BC0C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 CA_n5A-n261G, CA_n5A-n261H, CA_n5A-n261I</w:t>
            </w:r>
          </w:p>
        </w:tc>
        <w:tc>
          <w:tcPr>
            <w:tcW w:w="746" w:type="dxa"/>
            <w:vMerge w:val="restart"/>
            <w:tcBorders>
              <w:top w:val="single" w:sz="4" w:space="0" w:color="auto"/>
              <w:left w:val="single" w:sz="4" w:space="0" w:color="auto"/>
              <w:right w:val="single" w:sz="4" w:space="0" w:color="auto"/>
            </w:tcBorders>
            <w:vAlign w:val="center"/>
          </w:tcPr>
          <w:p w14:paraId="6C2F22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673F05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77C94B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6490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F555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D623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42718A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E9A19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E855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F1B51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AAE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B1AA3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DC10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7E000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D4388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B88988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509A4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93BA6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7B96C69" w14:textId="77777777" w:rsidTr="009A5134">
        <w:trPr>
          <w:trHeight w:val="125"/>
          <w:jc w:val="center"/>
        </w:trPr>
        <w:tc>
          <w:tcPr>
            <w:tcW w:w="2065" w:type="dxa"/>
            <w:vMerge/>
            <w:tcBorders>
              <w:left w:val="single" w:sz="4" w:space="0" w:color="auto"/>
              <w:right w:val="single" w:sz="4" w:space="0" w:color="auto"/>
            </w:tcBorders>
            <w:vAlign w:val="center"/>
          </w:tcPr>
          <w:p w14:paraId="2304ED7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F170D7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26BF4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8DF3C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ACD4F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7802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F4B3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904C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3E1D91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50EA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3A05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EE5A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1D18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3A08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670D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8265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D6A965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161E1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CF85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F205DC0" w14:textId="77777777" w:rsidR="00071EFC" w:rsidRPr="00232036" w:rsidRDefault="00071EFC" w:rsidP="00071EFC">
            <w:pPr>
              <w:jc w:val="center"/>
              <w:rPr>
                <w:rFonts w:ascii="Arial" w:hAnsi="Arial" w:cs="Arial"/>
                <w:sz w:val="18"/>
                <w:szCs w:val="18"/>
              </w:rPr>
            </w:pPr>
          </w:p>
        </w:tc>
      </w:tr>
      <w:tr w:rsidR="00071EFC" w:rsidRPr="00232036" w14:paraId="1B9B2D1D" w14:textId="77777777" w:rsidTr="009A5134">
        <w:trPr>
          <w:trHeight w:val="125"/>
          <w:jc w:val="center"/>
        </w:trPr>
        <w:tc>
          <w:tcPr>
            <w:tcW w:w="2065" w:type="dxa"/>
            <w:vMerge/>
            <w:tcBorders>
              <w:left w:val="single" w:sz="4" w:space="0" w:color="auto"/>
              <w:right w:val="single" w:sz="4" w:space="0" w:color="auto"/>
            </w:tcBorders>
            <w:vAlign w:val="center"/>
          </w:tcPr>
          <w:p w14:paraId="7F80D3E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C4F3ED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72B38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325A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6D201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7E36D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0BCDD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E5BB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D46CAA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FD941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A2A9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747E3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DD24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5ECD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B08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13E4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1EEA8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183A0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76D11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9415D0A" w14:textId="77777777" w:rsidR="00071EFC" w:rsidRPr="00232036" w:rsidRDefault="00071EFC" w:rsidP="00071EFC">
            <w:pPr>
              <w:jc w:val="center"/>
              <w:rPr>
                <w:rFonts w:ascii="Arial" w:hAnsi="Arial" w:cs="Arial"/>
                <w:sz w:val="18"/>
                <w:szCs w:val="18"/>
              </w:rPr>
            </w:pPr>
          </w:p>
        </w:tc>
      </w:tr>
      <w:tr w:rsidR="00071EFC" w:rsidRPr="00232036" w14:paraId="045E2BDF" w14:textId="77777777" w:rsidTr="009A5134">
        <w:trPr>
          <w:trHeight w:val="125"/>
          <w:jc w:val="center"/>
        </w:trPr>
        <w:tc>
          <w:tcPr>
            <w:tcW w:w="2065" w:type="dxa"/>
            <w:vMerge/>
            <w:tcBorders>
              <w:left w:val="single" w:sz="4" w:space="0" w:color="auto"/>
              <w:right w:val="single" w:sz="4" w:space="0" w:color="auto"/>
            </w:tcBorders>
            <w:vAlign w:val="center"/>
          </w:tcPr>
          <w:p w14:paraId="2B1E7B4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B6BAF5A"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7D32EC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5B198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CA_n261I</w:t>
            </w:r>
          </w:p>
        </w:tc>
        <w:tc>
          <w:tcPr>
            <w:tcW w:w="749" w:type="dxa"/>
            <w:vMerge/>
            <w:tcBorders>
              <w:left w:val="single" w:sz="4" w:space="0" w:color="auto"/>
              <w:right w:val="single" w:sz="4" w:space="0" w:color="auto"/>
            </w:tcBorders>
            <w:vAlign w:val="center"/>
          </w:tcPr>
          <w:p w14:paraId="2942D7D1" w14:textId="77777777" w:rsidR="00071EFC" w:rsidRPr="00232036" w:rsidRDefault="00071EFC" w:rsidP="00071EFC">
            <w:pPr>
              <w:jc w:val="center"/>
              <w:rPr>
                <w:rFonts w:ascii="Arial" w:hAnsi="Arial" w:cs="Arial"/>
                <w:sz w:val="18"/>
                <w:szCs w:val="18"/>
              </w:rPr>
            </w:pPr>
          </w:p>
        </w:tc>
      </w:tr>
      <w:tr w:rsidR="00071EFC" w:rsidRPr="00232036" w14:paraId="1ACA1268"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2BC5AD4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CA_n5A-n261J</w:t>
            </w:r>
          </w:p>
        </w:tc>
        <w:tc>
          <w:tcPr>
            <w:tcW w:w="1980" w:type="dxa"/>
            <w:vMerge w:val="restart"/>
            <w:tcBorders>
              <w:top w:val="single" w:sz="4" w:space="0" w:color="auto"/>
              <w:left w:val="single" w:sz="4" w:space="0" w:color="auto"/>
              <w:right w:val="single" w:sz="4" w:space="0" w:color="auto"/>
            </w:tcBorders>
            <w:vAlign w:val="center"/>
          </w:tcPr>
          <w:p w14:paraId="5996520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w:t>
            </w:r>
          </w:p>
          <w:p w14:paraId="76D544A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CA_n5A_n261G</w:t>
            </w:r>
          </w:p>
          <w:p w14:paraId="6EB6EB3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CA_n5A_n261H</w:t>
            </w:r>
          </w:p>
          <w:p w14:paraId="7A6B950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CA_5A_n261I</w:t>
            </w:r>
          </w:p>
        </w:tc>
        <w:tc>
          <w:tcPr>
            <w:tcW w:w="746" w:type="dxa"/>
            <w:vMerge w:val="restart"/>
            <w:tcBorders>
              <w:top w:val="single" w:sz="4" w:space="0" w:color="auto"/>
              <w:left w:val="single" w:sz="4" w:space="0" w:color="auto"/>
              <w:right w:val="single" w:sz="4" w:space="0" w:color="auto"/>
            </w:tcBorders>
            <w:vAlign w:val="center"/>
          </w:tcPr>
          <w:p w14:paraId="0C41BA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5089D8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5331AE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EE3D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C5B3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87AB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BBA13F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9C1F4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68C4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3432B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8A03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A7A8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E65C4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E6FD9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F9DF6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3FD0CF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E78506"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5E705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74AC87A" w14:textId="77777777" w:rsidTr="009A5134">
        <w:trPr>
          <w:trHeight w:val="125"/>
          <w:jc w:val="center"/>
        </w:trPr>
        <w:tc>
          <w:tcPr>
            <w:tcW w:w="2065" w:type="dxa"/>
            <w:vMerge/>
            <w:tcBorders>
              <w:left w:val="single" w:sz="4" w:space="0" w:color="auto"/>
              <w:right w:val="single" w:sz="4" w:space="0" w:color="auto"/>
            </w:tcBorders>
            <w:vAlign w:val="center"/>
          </w:tcPr>
          <w:p w14:paraId="5530E7A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033397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830A7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A823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165529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3717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9373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CA9A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6A579F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43ED3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F0289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51883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E26B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4DC96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341D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645F7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AEAF8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914F7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A3997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64384CF" w14:textId="77777777" w:rsidR="00071EFC" w:rsidRPr="00232036" w:rsidRDefault="00071EFC" w:rsidP="00071EFC">
            <w:pPr>
              <w:jc w:val="center"/>
              <w:rPr>
                <w:rFonts w:ascii="Arial" w:hAnsi="Arial" w:cs="Arial"/>
                <w:sz w:val="18"/>
                <w:szCs w:val="18"/>
              </w:rPr>
            </w:pPr>
          </w:p>
        </w:tc>
      </w:tr>
      <w:tr w:rsidR="00071EFC" w:rsidRPr="00232036" w14:paraId="37F6FFE0" w14:textId="77777777" w:rsidTr="009A5134">
        <w:trPr>
          <w:trHeight w:val="90"/>
          <w:jc w:val="center"/>
        </w:trPr>
        <w:tc>
          <w:tcPr>
            <w:tcW w:w="2065" w:type="dxa"/>
            <w:vMerge/>
            <w:tcBorders>
              <w:left w:val="single" w:sz="4" w:space="0" w:color="auto"/>
              <w:right w:val="single" w:sz="4" w:space="0" w:color="auto"/>
            </w:tcBorders>
            <w:vAlign w:val="center"/>
          </w:tcPr>
          <w:p w14:paraId="5AF9AA8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7104F2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7B8FE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FD00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2B15D3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5DEE7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91551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795C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DD6916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94BB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FBB85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DBB1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3A470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C3B3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D4CA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5B69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8E4490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8D1798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2F81D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493DFA2" w14:textId="77777777" w:rsidR="00071EFC" w:rsidRPr="00232036" w:rsidRDefault="00071EFC" w:rsidP="00071EFC">
            <w:pPr>
              <w:jc w:val="center"/>
              <w:rPr>
                <w:rFonts w:ascii="Arial" w:hAnsi="Arial" w:cs="Arial"/>
                <w:sz w:val="18"/>
                <w:szCs w:val="18"/>
              </w:rPr>
            </w:pPr>
          </w:p>
        </w:tc>
      </w:tr>
      <w:tr w:rsidR="00071EFC" w:rsidRPr="00232036" w14:paraId="12B85E7C" w14:textId="77777777" w:rsidTr="009A5134">
        <w:trPr>
          <w:trHeight w:val="125"/>
          <w:jc w:val="center"/>
        </w:trPr>
        <w:tc>
          <w:tcPr>
            <w:tcW w:w="2065" w:type="dxa"/>
            <w:vMerge/>
            <w:tcBorders>
              <w:left w:val="single" w:sz="4" w:space="0" w:color="auto"/>
              <w:right w:val="single" w:sz="4" w:space="0" w:color="auto"/>
            </w:tcBorders>
            <w:vAlign w:val="center"/>
          </w:tcPr>
          <w:p w14:paraId="19C30CC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ACE881B"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104875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6C286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CA_n261J</w:t>
            </w:r>
          </w:p>
        </w:tc>
        <w:tc>
          <w:tcPr>
            <w:tcW w:w="749" w:type="dxa"/>
            <w:vMerge/>
            <w:tcBorders>
              <w:left w:val="single" w:sz="4" w:space="0" w:color="auto"/>
              <w:right w:val="single" w:sz="4" w:space="0" w:color="auto"/>
            </w:tcBorders>
            <w:vAlign w:val="center"/>
          </w:tcPr>
          <w:p w14:paraId="2FC0CE55" w14:textId="77777777" w:rsidR="00071EFC" w:rsidRPr="00232036" w:rsidRDefault="00071EFC" w:rsidP="00071EFC">
            <w:pPr>
              <w:jc w:val="center"/>
              <w:rPr>
                <w:rFonts w:ascii="Arial" w:hAnsi="Arial" w:cs="Arial"/>
                <w:sz w:val="18"/>
                <w:szCs w:val="18"/>
              </w:rPr>
            </w:pPr>
          </w:p>
        </w:tc>
      </w:tr>
      <w:tr w:rsidR="00071EFC" w:rsidRPr="00232036" w14:paraId="361514FB"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460D791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CA_n5A-n261K</w:t>
            </w:r>
          </w:p>
        </w:tc>
        <w:tc>
          <w:tcPr>
            <w:tcW w:w="1980" w:type="dxa"/>
            <w:vMerge w:val="restart"/>
            <w:tcBorders>
              <w:top w:val="single" w:sz="4" w:space="0" w:color="auto"/>
              <w:left w:val="single" w:sz="4" w:space="0" w:color="auto"/>
              <w:right w:val="single" w:sz="4" w:space="0" w:color="auto"/>
            </w:tcBorders>
            <w:vAlign w:val="center"/>
          </w:tcPr>
          <w:p w14:paraId="0DEB2A1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w:t>
            </w:r>
          </w:p>
          <w:p w14:paraId="11BB94A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CA_n5A_n261G</w:t>
            </w:r>
          </w:p>
          <w:p w14:paraId="644340C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CA_n5A_n261H</w:t>
            </w:r>
          </w:p>
          <w:p w14:paraId="031A132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CA_n5A_n261I</w:t>
            </w:r>
          </w:p>
        </w:tc>
        <w:tc>
          <w:tcPr>
            <w:tcW w:w="746" w:type="dxa"/>
            <w:vMerge w:val="restart"/>
            <w:tcBorders>
              <w:top w:val="single" w:sz="4" w:space="0" w:color="auto"/>
              <w:left w:val="single" w:sz="4" w:space="0" w:color="auto"/>
              <w:right w:val="single" w:sz="4" w:space="0" w:color="auto"/>
            </w:tcBorders>
            <w:vAlign w:val="center"/>
          </w:tcPr>
          <w:p w14:paraId="1A5C88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6AFB89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4EC7ED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F160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0F77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B05E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DCEAEB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D123C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99DC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A89B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5CC0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497C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3155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A657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7DE95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6DFE6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C4C38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38DE8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46A779B" w14:textId="77777777" w:rsidTr="009A5134">
        <w:trPr>
          <w:trHeight w:val="125"/>
          <w:jc w:val="center"/>
        </w:trPr>
        <w:tc>
          <w:tcPr>
            <w:tcW w:w="2065" w:type="dxa"/>
            <w:vMerge/>
            <w:tcBorders>
              <w:left w:val="single" w:sz="4" w:space="0" w:color="auto"/>
              <w:right w:val="single" w:sz="4" w:space="0" w:color="auto"/>
            </w:tcBorders>
            <w:vAlign w:val="center"/>
          </w:tcPr>
          <w:p w14:paraId="61D2C09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D325D4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0316E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68C1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24DF89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B542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C607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1932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3B6233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D71F1D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56839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D0224B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46A4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1D87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E592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35CC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F0375A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2C5E53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F7E68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D5441BA" w14:textId="77777777" w:rsidR="00071EFC" w:rsidRPr="00232036" w:rsidRDefault="00071EFC" w:rsidP="00071EFC">
            <w:pPr>
              <w:jc w:val="center"/>
              <w:rPr>
                <w:rFonts w:ascii="Arial" w:hAnsi="Arial" w:cs="Arial"/>
                <w:sz w:val="18"/>
                <w:szCs w:val="18"/>
              </w:rPr>
            </w:pPr>
          </w:p>
        </w:tc>
      </w:tr>
      <w:tr w:rsidR="00071EFC" w:rsidRPr="00232036" w14:paraId="25B291A0" w14:textId="77777777" w:rsidTr="009A5134">
        <w:trPr>
          <w:trHeight w:val="125"/>
          <w:jc w:val="center"/>
        </w:trPr>
        <w:tc>
          <w:tcPr>
            <w:tcW w:w="2065" w:type="dxa"/>
            <w:vMerge/>
            <w:tcBorders>
              <w:left w:val="single" w:sz="4" w:space="0" w:color="auto"/>
              <w:right w:val="single" w:sz="4" w:space="0" w:color="auto"/>
            </w:tcBorders>
            <w:vAlign w:val="center"/>
          </w:tcPr>
          <w:p w14:paraId="037B328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84E27E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95CBD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DDC9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3896D7C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E04C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F3E7F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165C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CF6B4B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F7F2C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D5D7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2A63E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C3CE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7C6C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2133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D20C6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43378D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B0396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822E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B80C280" w14:textId="77777777" w:rsidR="00071EFC" w:rsidRPr="00232036" w:rsidRDefault="00071EFC" w:rsidP="00071EFC">
            <w:pPr>
              <w:jc w:val="center"/>
              <w:rPr>
                <w:rFonts w:ascii="Arial" w:hAnsi="Arial" w:cs="Arial"/>
                <w:sz w:val="18"/>
                <w:szCs w:val="18"/>
              </w:rPr>
            </w:pPr>
          </w:p>
        </w:tc>
      </w:tr>
      <w:tr w:rsidR="00071EFC" w:rsidRPr="00232036" w14:paraId="03E49241" w14:textId="77777777" w:rsidTr="009A5134">
        <w:trPr>
          <w:trHeight w:val="125"/>
          <w:jc w:val="center"/>
        </w:trPr>
        <w:tc>
          <w:tcPr>
            <w:tcW w:w="2065" w:type="dxa"/>
            <w:vMerge/>
            <w:tcBorders>
              <w:left w:val="single" w:sz="4" w:space="0" w:color="auto"/>
              <w:right w:val="single" w:sz="4" w:space="0" w:color="auto"/>
            </w:tcBorders>
            <w:vAlign w:val="center"/>
          </w:tcPr>
          <w:p w14:paraId="4E897AE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B3C7FE2"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2B02A8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00D58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CA_n261J</w:t>
            </w:r>
          </w:p>
        </w:tc>
        <w:tc>
          <w:tcPr>
            <w:tcW w:w="749" w:type="dxa"/>
            <w:vMerge/>
            <w:tcBorders>
              <w:left w:val="single" w:sz="4" w:space="0" w:color="auto"/>
              <w:right w:val="single" w:sz="4" w:space="0" w:color="auto"/>
            </w:tcBorders>
            <w:vAlign w:val="center"/>
          </w:tcPr>
          <w:p w14:paraId="3AF5D476" w14:textId="77777777" w:rsidR="00071EFC" w:rsidRPr="00232036" w:rsidRDefault="00071EFC" w:rsidP="00071EFC">
            <w:pPr>
              <w:jc w:val="center"/>
              <w:rPr>
                <w:rFonts w:ascii="Arial" w:hAnsi="Arial" w:cs="Arial"/>
                <w:sz w:val="18"/>
                <w:szCs w:val="18"/>
              </w:rPr>
            </w:pPr>
          </w:p>
        </w:tc>
      </w:tr>
      <w:tr w:rsidR="00071EFC" w:rsidRPr="00232036" w14:paraId="0DC8631C"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72CB83D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CA_n5A-n261L</w:t>
            </w:r>
          </w:p>
        </w:tc>
        <w:tc>
          <w:tcPr>
            <w:tcW w:w="1980" w:type="dxa"/>
            <w:vMerge w:val="restart"/>
            <w:tcBorders>
              <w:top w:val="single" w:sz="4" w:space="0" w:color="auto"/>
              <w:left w:val="single" w:sz="4" w:space="0" w:color="auto"/>
              <w:right w:val="single" w:sz="4" w:space="0" w:color="auto"/>
            </w:tcBorders>
            <w:vAlign w:val="center"/>
          </w:tcPr>
          <w:p w14:paraId="048E43E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w:t>
            </w:r>
          </w:p>
          <w:p w14:paraId="60CF923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CA_n5A_n261G</w:t>
            </w:r>
          </w:p>
          <w:p w14:paraId="162922A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CA_n5A_n261H</w:t>
            </w:r>
          </w:p>
          <w:p w14:paraId="4322E58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CA_n5A_n261I</w:t>
            </w:r>
          </w:p>
        </w:tc>
        <w:tc>
          <w:tcPr>
            <w:tcW w:w="746" w:type="dxa"/>
            <w:vMerge w:val="restart"/>
            <w:tcBorders>
              <w:top w:val="single" w:sz="4" w:space="0" w:color="auto"/>
              <w:left w:val="single" w:sz="4" w:space="0" w:color="auto"/>
              <w:right w:val="single" w:sz="4" w:space="0" w:color="auto"/>
            </w:tcBorders>
            <w:vAlign w:val="center"/>
          </w:tcPr>
          <w:p w14:paraId="2CCCB1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43C466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60ADAA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675C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5037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6C2F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E7224E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FDDD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2370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8FFA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8E7E8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99CA6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F7A4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367A6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A75AA4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1185E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4A1C1F"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C25B6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89A37DA" w14:textId="77777777" w:rsidTr="009A5134">
        <w:trPr>
          <w:trHeight w:val="125"/>
          <w:jc w:val="center"/>
        </w:trPr>
        <w:tc>
          <w:tcPr>
            <w:tcW w:w="2065" w:type="dxa"/>
            <w:vMerge/>
            <w:tcBorders>
              <w:left w:val="single" w:sz="4" w:space="0" w:color="auto"/>
              <w:right w:val="single" w:sz="4" w:space="0" w:color="auto"/>
            </w:tcBorders>
            <w:vAlign w:val="center"/>
          </w:tcPr>
          <w:p w14:paraId="5B8EE43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3D5F0E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18820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46DF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6FF234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488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7B44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F19A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7B2AC4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889E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2331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139AB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6908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7D11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1670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EEDBF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78A6F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AAE3B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FD3D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E9E43C2" w14:textId="77777777" w:rsidR="00071EFC" w:rsidRPr="00232036" w:rsidRDefault="00071EFC" w:rsidP="00071EFC">
            <w:pPr>
              <w:jc w:val="center"/>
              <w:rPr>
                <w:rFonts w:ascii="Arial" w:hAnsi="Arial" w:cs="Arial"/>
                <w:sz w:val="18"/>
                <w:szCs w:val="18"/>
              </w:rPr>
            </w:pPr>
          </w:p>
        </w:tc>
      </w:tr>
      <w:tr w:rsidR="00071EFC" w:rsidRPr="00232036" w14:paraId="0E01E9BE" w14:textId="77777777" w:rsidTr="009A5134">
        <w:trPr>
          <w:trHeight w:val="125"/>
          <w:jc w:val="center"/>
        </w:trPr>
        <w:tc>
          <w:tcPr>
            <w:tcW w:w="2065" w:type="dxa"/>
            <w:vMerge/>
            <w:tcBorders>
              <w:left w:val="single" w:sz="4" w:space="0" w:color="auto"/>
              <w:right w:val="single" w:sz="4" w:space="0" w:color="auto"/>
            </w:tcBorders>
            <w:vAlign w:val="center"/>
          </w:tcPr>
          <w:p w14:paraId="3F5D7FE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0FFEB3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4EEE52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DA23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A8BD1D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FE3F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DB0BF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675A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20B853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0141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3E8F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1142A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B0F8C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5B64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6F7C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F684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13A2F9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041250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37321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689C2C6" w14:textId="77777777" w:rsidR="00071EFC" w:rsidRPr="00232036" w:rsidRDefault="00071EFC" w:rsidP="00071EFC">
            <w:pPr>
              <w:jc w:val="center"/>
              <w:rPr>
                <w:rFonts w:ascii="Arial" w:hAnsi="Arial" w:cs="Arial"/>
                <w:sz w:val="18"/>
                <w:szCs w:val="18"/>
              </w:rPr>
            </w:pPr>
          </w:p>
        </w:tc>
      </w:tr>
      <w:tr w:rsidR="00071EFC" w:rsidRPr="00232036" w14:paraId="30AB7505" w14:textId="77777777" w:rsidTr="009A5134">
        <w:trPr>
          <w:trHeight w:val="125"/>
          <w:jc w:val="center"/>
        </w:trPr>
        <w:tc>
          <w:tcPr>
            <w:tcW w:w="2065" w:type="dxa"/>
            <w:vMerge/>
            <w:tcBorders>
              <w:left w:val="single" w:sz="4" w:space="0" w:color="auto"/>
              <w:right w:val="single" w:sz="4" w:space="0" w:color="auto"/>
            </w:tcBorders>
            <w:vAlign w:val="center"/>
          </w:tcPr>
          <w:p w14:paraId="7A70E04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75833B2"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6DC406E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449EA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CA_n261L</w:t>
            </w:r>
          </w:p>
        </w:tc>
        <w:tc>
          <w:tcPr>
            <w:tcW w:w="749" w:type="dxa"/>
            <w:vMerge/>
            <w:tcBorders>
              <w:left w:val="single" w:sz="4" w:space="0" w:color="auto"/>
              <w:right w:val="single" w:sz="4" w:space="0" w:color="auto"/>
            </w:tcBorders>
            <w:vAlign w:val="center"/>
          </w:tcPr>
          <w:p w14:paraId="72C5FDED" w14:textId="77777777" w:rsidR="00071EFC" w:rsidRPr="00232036" w:rsidRDefault="00071EFC" w:rsidP="00071EFC">
            <w:pPr>
              <w:jc w:val="center"/>
              <w:rPr>
                <w:rFonts w:ascii="Arial" w:hAnsi="Arial" w:cs="Arial"/>
                <w:sz w:val="18"/>
                <w:szCs w:val="18"/>
              </w:rPr>
            </w:pPr>
          </w:p>
        </w:tc>
      </w:tr>
      <w:tr w:rsidR="00071EFC" w:rsidRPr="00232036" w14:paraId="550DB78A"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CB5077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CA_n5A-n261M</w:t>
            </w:r>
          </w:p>
        </w:tc>
        <w:tc>
          <w:tcPr>
            <w:tcW w:w="1980" w:type="dxa"/>
            <w:vMerge w:val="restart"/>
            <w:tcBorders>
              <w:top w:val="single" w:sz="4" w:space="0" w:color="auto"/>
              <w:left w:val="single" w:sz="4" w:space="0" w:color="auto"/>
              <w:right w:val="single" w:sz="4" w:space="0" w:color="auto"/>
            </w:tcBorders>
            <w:vAlign w:val="center"/>
          </w:tcPr>
          <w:p w14:paraId="07EC91D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CA_n5A-n261A, CA_n5A-n261G, CA_n5A-n261H, CA_n5A-n261I</w:t>
            </w:r>
          </w:p>
        </w:tc>
        <w:tc>
          <w:tcPr>
            <w:tcW w:w="746" w:type="dxa"/>
            <w:vMerge w:val="restart"/>
            <w:tcBorders>
              <w:top w:val="single" w:sz="4" w:space="0" w:color="auto"/>
              <w:left w:val="single" w:sz="4" w:space="0" w:color="auto"/>
              <w:right w:val="single" w:sz="4" w:space="0" w:color="auto"/>
            </w:tcBorders>
            <w:vAlign w:val="center"/>
          </w:tcPr>
          <w:p w14:paraId="19A29E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n5</w:t>
            </w:r>
          </w:p>
        </w:tc>
        <w:tc>
          <w:tcPr>
            <w:tcW w:w="667" w:type="dxa"/>
            <w:tcBorders>
              <w:top w:val="single" w:sz="4" w:space="0" w:color="auto"/>
              <w:left w:val="single" w:sz="4" w:space="0" w:color="auto"/>
              <w:bottom w:val="single" w:sz="4" w:space="0" w:color="auto"/>
              <w:right w:val="single" w:sz="4" w:space="0" w:color="auto"/>
            </w:tcBorders>
            <w:vAlign w:val="center"/>
          </w:tcPr>
          <w:p w14:paraId="0EB1CC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6114B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861A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2FB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5848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9F35BB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1208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EC00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D72BE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BD272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92AC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DF35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1E0E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1D036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17838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1D52A4"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9F848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DF23FAB" w14:textId="77777777" w:rsidTr="009A5134">
        <w:trPr>
          <w:trHeight w:val="125"/>
          <w:jc w:val="center"/>
        </w:trPr>
        <w:tc>
          <w:tcPr>
            <w:tcW w:w="2065" w:type="dxa"/>
            <w:vMerge/>
            <w:tcBorders>
              <w:left w:val="single" w:sz="4" w:space="0" w:color="auto"/>
              <w:right w:val="single" w:sz="4" w:space="0" w:color="auto"/>
            </w:tcBorders>
            <w:vAlign w:val="center"/>
          </w:tcPr>
          <w:p w14:paraId="0A47058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AB97B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EE8C7A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4079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B7C85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B745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B27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433A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B1D402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C32C8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290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9CE3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BDF5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7B7D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9518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DCC51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81458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6559E9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1F06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E61832E" w14:textId="77777777" w:rsidR="00071EFC" w:rsidRPr="00232036" w:rsidRDefault="00071EFC" w:rsidP="00071EFC">
            <w:pPr>
              <w:jc w:val="center"/>
              <w:rPr>
                <w:rFonts w:ascii="Arial" w:hAnsi="Arial" w:cs="Arial"/>
                <w:sz w:val="18"/>
                <w:szCs w:val="18"/>
              </w:rPr>
            </w:pPr>
          </w:p>
        </w:tc>
      </w:tr>
      <w:tr w:rsidR="00071EFC" w:rsidRPr="00232036" w14:paraId="53F6C45F" w14:textId="77777777" w:rsidTr="009A5134">
        <w:trPr>
          <w:trHeight w:val="125"/>
          <w:jc w:val="center"/>
        </w:trPr>
        <w:tc>
          <w:tcPr>
            <w:tcW w:w="2065" w:type="dxa"/>
            <w:vMerge/>
            <w:tcBorders>
              <w:left w:val="single" w:sz="4" w:space="0" w:color="auto"/>
              <w:right w:val="single" w:sz="4" w:space="0" w:color="auto"/>
            </w:tcBorders>
            <w:vAlign w:val="center"/>
          </w:tcPr>
          <w:p w14:paraId="018179A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F2509A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AF053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CF19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40AD07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ECBD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3EEC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FAA4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094EE6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8A15E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77BC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49A80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46E7A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32C3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867FB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DDDC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74DF45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4A4AA7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C7BC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1959EB8" w14:textId="77777777" w:rsidR="00071EFC" w:rsidRPr="00232036" w:rsidRDefault="00071EFC" w:rsidP="00071EFC">
            <w:pPr>
              <w:jc w:val="center"/>
              <w:rPr>
                <w:rFonts w:ascii="Arial" w:hAnsi="Arial" w:cs="Arial"/>
                <w:sz w:val="18"/>
                <w:szCs w:val="18"/>
              </w:rPr>
            </w:pPr>
          </w:p>
        </w:tc>
      </w:tr>
      <w:tr w:rsidR="00071EFC" w:rsidRPr="00232036" w14:paraId="7E8B6DD5" w14:textId="77777777" w:rsidTr="009A5134">
        <w:trPr>
          <w:trHeight w:val="125"/>
          <w:jc w:val="center"/>
        </w:trPr>
        <w:tc>
          <w:tcPr>
            <w:tcW w:w="2065" w:type="dxa"/>
            <w:vMerge/>
            <w:tcBorders>
              <w:left w:val="single" w:sz="4" w:space="0" w:color="auto"/>
              <w:right w:val="single" w:sz="4" w:space="0" w:color="auto"/>
            </w:tcBorders>
            <w:vAlign w:val="center"/>
          </w:tcPr>
          <w:p w14:paraId="3CD84DF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1332A29"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32E53A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EFA09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CA_n261M</w:t>
            </w:r>
          </w:p>
        </w:tc>
        <w:tc>
          <w:tcPr>
            <w:tcW w:w="749" w:type="dxa"/>
            <w:vMerge/>
            <w:tcBorders>
              <w:left w:val="single" w:sz="4" w:space="0" w:color="auto"/>
              <w:right w:val="single" w:sz="4" w:space="0" w:color="auto"/>
            </w:tcBorders>
            <w:vAlign w:val="center"/>
          </w:tcPr>
          <w:p w14:paraId="793B99E2" w14:textId="77777777" w:rsidR="00071EFC" w:rsidRPr="00232036" w:rsidRDefault="00071EFC" w:rsidP="00071EFC">
            <w:pPr>
              <w:jc w:val="center"/>
              <w:rPr>
                <w:rFonts w:ascii="Arial" w:hAnsi="Arial" w:cs="Arial"/>
                <w:sz w:val="18"/>
                <w:szCs w:val="18"/>
              </w:rPr>
            </w:pPr>
          </w:p>
        </w:tc>
      </w:tr>
      <w:tr w:rsidR="00261036" w:rsidRPr="00261036" w14:paraId="167E4BEA" w14:textId="77777777" w:rsidTr="00F017CA">
        <w:trPr>
          <w:trHeight w:val="125"/>
          <w:jc w:val="center"/>
          <w:ins w:id="633" w:author="Verizon" w:date="2020-08-03T14:02:00Z"/>
        </w:trPr>
        <w:tc>
          <w:tcPr>
            <w:tcW w:w="2065" w:type="dxa"/>
            <w:vMerge w:val="restart"/>
            <w:tcBorders>
              <w:top w:val="single" w:sz="4" w:space="0" w:color="auto"/>
              <w:left w:val="single" w:sz="4" w:space="0" w:color="auto"/>
              <w:right w:val="single" w:sz="4" w:space="0" w:color="auto"/>
            </w:tcBorders>
            <w:vAlign w:val="center"/>
          </w:tcPr>
          <w:p w14:paraId="7FF12EDC" w14:textId="77777777" w:rsidR="00261036" w:rsidRPr="00261036" w:rsidRDefault="00261036" w:rsidP="009C4B2A">
            <w:pPr>
              <w:jc w:val="center"/>
              <w:rPr>
                <w:ins w:id="634" w:author="Verizon" w:date="2020-08-03T14:02:00Z"/>
              </w:rPr>
            </w:pPr>
            <w:ins w:id="635" w:author="Verizon" w:date="2020-08-03T14:02:00Z">
              <w:r w:rsidRPr="00261036">
                <w:t>CA_n5A-n261O</w:t>
              </w:r>
            </w:ins>
          </w:p>
        </w:tc>
        <w:tc>
          <w:tcPr>
            <w:tcW w:w="1980" w:type="dxa"/>
            <w:vMerge w:val="restart"/>
            <w:tcBorders>
              <w:top w:val="single" w:sz="4" w:space="0" w:color="auto"/>
              <w:left w:val="single" w:sz="4" w:space="0" w:color="auto"/>
              <w:right w:val="single" w:sz="4" w:space="0" w:color="auto"/>
            </w:tcBorders>
            <w:vAlign w:val="center"/>
          </w:tcPr>
          <w:p w14:paraId="629FB1F2" w14:textId="77777777" w:rsidR="00261036" w:rsidRPr="00261036" w:rsidRDefault="00261036" w:rsidP="009C4B2A">
            <w:pPr>
              <w:jc w:val="center"/>
              <w:rPr>
                <w:ins w:id="636" w:author="Verizon" w:date="2020-08-03T14:02:00Z"/>
              </w:rPr>
            </w:pPr>
            <w:ins w:id="637" w:author="Verizon" w:date="2020-08-03T14:02:00Z">
              <w:r w:rsidRPr="00261036">
                <w:t>CA_n5A-n261A</w:t>
              </w:r>
            </w:ins>
          </w:p>
        </w:tc>
        <w:tc>
          <w:tcPr>
            <w:tcW w:w="746" w:type="dxa"/>
            <w:vMerge w:val="restart"/>
            <w:tcBorders>
              <w:top w:val="single" w:sz="4" w:space="0" w:color="auto"/>
              <w:left w:val="single" w:sz="4" w:space="0" w:color="auto"/>
              <w:right w:val="single" w:sz="4" w:space="0" w:color="auto"/>
            </w:tcBorders>
            <w:vAlign w:val="center"/>
          </w:tcPr>
          <w:p w14:paraId="237A6CDA" w14:textId="77777777" w:rsidR="00261036" w:rsidRPr="00261036" w:rsidRDefault="00261036" w:rsidP="009C4B2A">
            <w:pPr>
              <w:jc w:val="center"/>
              <w:rPr>
                <w:ins w:id="638" w:author="Verizon" w:date="2020-08-03T14:02:00Z"/>
              </w:rPr>
            </w:pPr>
            <w:ins w:id="639"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2AAEBC2A" w14:textId="77777777" w:rsidR="00261036" w:rsidRPr="00261036" w:rsidRDefault="00261036" w:rsidP="009C4B2A">
            <w:pPr>
              <w:jc w:val="center"/>
              <w:rPr>
                <w:ins w:id="640" w:author="Verizon" w:date="2020-08-03T14:02:00Z"/>
              </w:rPr>
            </w:pPr>
            <w:ins w:id="641"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0C75705A" w14:textId="77777777" w:rsidR="00261036" w:rsidRPr="00261036" w:rsidRDefault="00261036" w:rsidP="009C4B2A">
            <w:pPr>
              <w:jc w:val="center"/>
              <w:rPr>
                <w:ins w:id="642" w:author="Verizon" w:date="2020-08-03T14:02:00Z"/>
              </w:rPr>
            </w:pPr>
            <w:ins w:id="64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063DF0D" w14:textId="77777777" w:rsidR="00261036" w:rsidRPr="00261036" w:rsidRDefault="00261036" w:rsidP="009C4B2A">
            <w:pPr>
              <w:jc w:val="center"/>
              <w:rPr>
                <w:ins w:id="644" w:author="Verizon" w:date="2020-08-03T14:02:00Z"/>
              </w:rPr>
            </w:pPr>
            <w:ins w:id="645"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70AB98" w14:textId="77777777" w:rsidR="00261036" w:rsidRPr="00261036" w:rsidRDefault="00261036" w:rsidP="009C4B2A">
            <w:pPr>
              <w:jc w:val="center"/>
              <w:rPr>
                <w:ins w:id="646" w:author="Verizon" w:date="2020-08-03T14:02:00Z"/>
              </w:rPr>
            </w:pPr>
            <w:ins w:id="647"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73D710" w14:textId="77777777" w:rsidR="00261036" w:rsidRPr="00261036" w:rsidRDefault="00261036" w:rsidP="009C4B2A">
            <w:pPr>
              <w:jc w:val="center"/>
              <w:rPr>
                <w:ins w:id="648" w:author="Verizon" w:date="2020-08-03T14:02:00Z"/>
              </w:rPr>
            </w:pPr>
            <w:ins w:id="64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520E496B" w14:textId="77777777" w:rsidR="00261036" w:rsidRPr="00261036" w:rsidRDefault="00261036" w:rsidP="009C4B2A">
            <w:pPr>
              <w:jc w:val="center"/>
              <w:rPr>
                <w:ins w:id="65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9236817" w14:textId="77777777" w:rsidR="00261036" w:rsidRPr="00261036" w:rsidRDefault="00261036" w:rsidP="009C4B2A">
            <w:pPr>
              <w:jc w:val="center"/>
              <w:rPr>
                <w:ins w:id="65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E5CE225" w14:textId="77777777" w:rsidR="00261036" w:rsidRPr="00261036" w:rsidRDefault="00261036" w:rsidP="009C4B2A">
            <w:pPr>
              <w:jc w:val="center"/>
              <w:rPr>
                <w:ins w:id="65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C5C6A3A" w14:textId="77777777" w:rsidR="00261036" w:rsidRPr="00261036" w:rsidRDefault="00261036" w:rsidP="009C4B2A">
            <w:pPr>
              <w:jc w:val="center"/>
              <w:rPr>
                <w:ins w:id="65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064032B" w14:textId="77777777" w:rsidR="00261036" w:rsidRPr="00261036" w:rsidRDefault="00261036" w:rsidP="009C4B2A">
            <w:pPr>
              <w:jc w:val="center"/>
              <w:rPr>
                <w:ins w:id="65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7DA6921" w14:textId="77777777" w:rsidR="00261036" w:rsidRPr="00261036" w:rsidRDefault="00261036" w:rsidP="009C4B2A">
            <w:pPr>
              <w:jc w:val="center"/>
              <w:rPr>
                <w:ins w:id="65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0FFEF07" w14:textId="77777777" w:rsidR="00261036" w:rsidRPr="00261036" w:rsidRDefault="00261036" w:rsidP="009C4B2A">
            <w:pPr>
              <w:jc w:val="center"/>
              <w:rPr>
                <w:ins w:id="65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581C9CB" w14:textId="77777777" w:rsidR="00261036" w:rsidRPr="00261036" w:rsidRDefault="00261036" w:rsidP="00261036">
            <w:pPr>
              <w:rPr>
                <w:ins w:id="65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F273A19" w14:textId="77777777" w:rsidR="00261036" w:rsidRPr="00261036" w:rsidRDefault="00261036" w:rsidP="00261036">
            <w:pPr>
              <w:rPr>
                <w:ins w:id="65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EECCA9E" w14:textId="77777777" w:rsidR="00261036" w:rsidRPr="00261036" w:rsidRDefault="00261036" w:rsidP="00261036">
            <w:pPr>
              <w:rPr>
                <w:ins w:id="659"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D25DAD9" w14:textId="77777777" w:rsidR="00261036" w:rsidRPr="00261036" w:rsidRDefault="00261036" w:rsidP="00261036">
            <w:pPr>
              <w:rPr>
                <w:ins w:id="660"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3049B3AA" w14:textId="77777777" w:rsidR="00261036" w:rsidRPr="00261036" w:rsidRDefault="00261036" w:rsidP="009C4B2A">
            <w:pPr>
              <w:jc w:val="center"/>
              <w:rPr>
                <w:ins w:id="661" w:author="Verizon" w:date="2020-08-03T14:02:00Z"/>
              </w:rPr>
            </w:pPr>
            <w:ins w:id="662" w:author="Verizon" w:date="2020-08-03T14:02:00Z">
              <w:r w:rsidRPr="00261036">
                <w:t>0</w:t>
              </w:r>
            </w:ins>
          </w:p>
        </w:tc>
      </w:tr>
      <w:tr w:rsidR="00261036" w:rsidRPr="00261036" w14:paraId="38BA2A84" w14:textId="77777777" w:rsidTr="00F017CA">
        <w:trPr>
          <w:trHeight w:val="125"/>
          <w:jc w:val="center"/>
          <w:ins w:id="663" w:author="Verizon" w:date="2020-08-03T14:02:00Z"/>
        </w:trPr>
        <w:tc>
          <w:tcPr>
            <w:tcW w:w="2065" w:type="dxa"/>
            <w:vMerge/>
            <w:tcBorders>
              <w:left w:val="single" w:sz="4" w:space="0" w:color="auto"/>
              <w:right w:val="single" w:sz="4" w:space="0" w:color="auto"/>
            </w:tcBorders>
            <w:vAlign w:val="center"/>
          </w:tcPr>
          <w:p w14:paraId="06330A9B" w14:textId="77777777" w:rsidR="00261036" w:rsidRPr="00261036" w:rsidRDefault="00261036" w:rsidP="009C4B2A">
            <w:pPr>
              <w:jc w:val="center"/>
              <w:rPr>
                <w:ins w:id="664" w:author="Verizon" w:date="2020-08-03T14:02:00Z"/>
              </w:rPr>
            </w:pPr>
          </w:p>
        </w:tc>
        <w:tc>
          <w:tcPr>
            <w:tcW w:w="1980" w:type="dxa"/>
            <w:vMerge/>
            <w:tcBorders>
              <w:left w:val="single" w:sz="4" w:space="0" w:color="auto"/>
              <w:right w:val="single" w:sz="4" w:space="0" w:color="auto"/>
            </w:tcBorders>
            <w:vAlign w:val="center"/>
          </w:tcPr>
          <w:p w14:paraId="6F2A916E" w14:textId="77777777" w:rsidR="00261036" w:rsidRPr="00261036" w:rsidRDefault="00261036" w:rsidP="009C4B2A">
            <w:pPr>
              <w:jc w:val="center"/>
              <w:rPr>
                <w:ins w:id="665" w:author="Verizon" w:date="2020-08-03T14:02:00Z"/>
              </w:rPr>
            </w:pPr>
          </w:p>
        </w:tc>
        <w:tc>
          <w:tcPr>
            <w:tcW w:w="746" w:type="dxa"/>
            <w:vMerge/>
            <w:tcBorders>
              <w:left w:val="single" w:sz="4" w:space="0" w:color="auto"/>
              <w:right w:val="single" w:sz="4" w:space="0" w:color="auto"/>
            </w:tcBorders>
            <w:vAlign w:val="center"/>
          </w:tcPr>
          <w:p w14:paraId="4F1A20D8" w14:textId="77777777" w:rsidR="00261036" w:rsidRPr="00261036" w:rsidRDefault="00261036" w:rsidP="009C4B2A">
            <w:pPr>
              <w:jc w:val="center"/>
              <w:rPr>
                <w:ins w:id="66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86AF049" w14:textId="77777777" w:rsidR="00261036" w:rsidRPr="00261036" w:rsidRDefault="00261036" w:rsidP="009C4B2A">
            <w:pPr>
              <w:jc w:val="center"/>
              <w:rPr>
                <w:ins w:id="667" w:author="Verizon" w:date="2020-08-03T14:02:00Z"/>
              </w:rPr>
            </w:pPr>
            <w:ins w:id="668"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7990F6FC" w14:textId="77777777" w:rsidR="00261036" w:rsidRPr="00261036" w:rsidRDefault="00261036" w:rsidP="009C4B2A">
            <w:pPr>
              <w:jc w:val="center"/>
              <w:rPr>
                <w:ins w:id="66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96012EA" w14:textId="77777777" w:rsidR="00261036" w:rsidRPr="00261036" w:rsidRDefault="00261036" w:rsidP="009C4B2A">
            <w:pPr>
              <w:jc w:val="center"/>
              <w:rPr>
                <w:ins w:id="670" w:author="Verizon" w:date="2020-08-03T14:02:00Z"/>
              </w:rPr>
            </w:pPr>
            <w:ins w:id="67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5C26E1B" w14:textId="77777777" w:rsidR="00261036" w:rsidRPr="00261036" w:rsidRDefault="00261036" w:rsidP="009C4B2A">
            <w:pPr>
              <w:jc w:val="center"/>
              <w:rPr>
                <w:ins w:id="672" w:author="Verizon" w:date="2020-08-03T14:02:00Z"/>
              </w:rPr>
            </w:pPr>
            <w:ins w:id="673"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06C626" w14:textId="77777777" w:rsidR="00261036" w:rsidRPr="00261036" w:rsidRDefault="00261036" w:rsidP="009C4B2A">
            <w:pPr>
              <w:jc w:val="center"/>
              <w:rPr>
                <w:ins w:id="674" w:author="Verizon" w:date="2020-08-03T14:02:00Z"/>
              </w:rPr>
            </w:pPr>
            <w:ins w:id="675"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11EC4619" w14:textId="77777777" w:rsidR="00261036" w:rsidRPr="00261036" w:rsidRDefault="00261036" w:rsidP="009C4B2A">
            <w:pPr>
              <w:jc w:val="center"/>
              <w:rPr>
                <w:ins w:id="67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049D997" w14:textId="77777777" w:rsidR="00261036" w:rsidRPr="00261036" w:rsidRDefault="00261036" w:rsidP="009C4B2A">
            <w:pPr>
              <w:jc w:val="center"/>
              <w:rPr>
                <w:ins w:id="67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C2D4BA7" w14:textId="77777777" w:rsidR="00261036" w:rsidRPr="00261036" w:rsidRDefault="00261036" w:rsidP="009C4B2A">
            <w:pPr>
              <w:jc w:val="center"/>
              <w:rPr>
                <w:ins w:id="67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0BBF853" w14:textId="77777777" w:rsidR="00261036" w:rsidRPr="00261036" w:rsidRDefault="00261036" w:rsidP="009C4B2A">
            <w:pPr>
              <w:jc w:val="center"/>
              <w:rPr>
                <w:ins w:id="67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632338A" w14:textId="77777777" w:rsidR="00261036" w:rsidRPr="00261036" w:rsidRDefault="00261036" w:rsidP="009C4B2A">
            <w:pPr>
              <w:jc w:val="center"/>
              <w:rPr>
                <w:ins w:id="68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EEFEF21" w14:textId="77777777" w:rsidR="00261036" w:rsidRPr="00261036" w:rsidRDefault="00261036" w:rsidP="009C4B2A">
            <w:pPr>
              <w:jc w:val="center"/>
              <w:rPr>
                <w:ins w:id="68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5B58F17" w14:textId="77777777" w:rsidR="00261036" w:rsidRPr="00261036" w:rsidRDefault="00261036" w:rsidP="009C4B2A">
            <w:pPr>
              <w:jc w:val="center"/>
              <w:rPr>
                <w:ins w:id="68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13F57D8" w14:textId="77777777" w:rsidR="00261036" w:rsidRPr="00261036" w:rsidRDefault="00261036" w:rsidP="00261036">
            <w:pPr>
              <w:rPr>
                <w:ins w:id="68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619E84B" w14:textId="77777777" w:rsidR="00261036" w:rsidRPr="00261036" w:rsidRDefault="00261036" w:rsidP="00261036">
            <w:pPr>
              <w:rPr>
                <w:ins w:id="68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AF12B29" w14:textId="77777777" w:rsidR="00261036" w:rsidRPr="00261036" w:rsidRDefault="00261036" w:rsidP="00261036">
            <w:pPr>
              <w:rPr>
                <w:ins w:id="685"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01119A4B" w14:textId="77777777" w:rsidR="00261036" w:rsidRPr="00261036" w:rsidRDefault="00261036" w:rsidP="00261036">
            <w:pPr>
              <w:rPr>
                <w:ins w:id="686" w:author="Verizon" w:date="2020-08-03T14:02:00Z"/>
              </w:rPr>
            </w:pPr>
          </w:p>
        </w:tc>
        <w:tc>
          <w:tcPr>
            <w:tcW w:w="749" w:type="dxa"/>
            <w:vMerge/>
            <w:tcBorders>
              <w:left w:val="single" w:sz="4" w:space="0" w:color="auto"/>
              <w:right w:val="single" w:sz="4" w:space="0" w:color="auto"/>
            </w:tcBorders>
            <w:vAlign w:val="center"/>
          </w:tcPr>
          <w:p w14:paraId="1B58CCEC" w14:textId="77777777" w:rsidR="00261036" w:rsidRPr="00261036" w:rsidRDefault="00261036" w:rsidP="009C4B2A">
            <w:pPr>
              <w:jc w:val="center"/>
              <w:rPr>
                <w:ins w:id="687" w:author="Verizon" w:date="2020-08-03T14:02:00Z"/>
              </w:rPr>
            </w:pPr>
          </w:p>
        </w:tc>
      </w:tr>
      <w:tr w:rsidR="00261036" w:rsidRPr="00261036" w14:paraId="18EF46BB" w14:textId="77777777" w:rsidTr="00F017CA">
        <w:trPr>
          <w:trHeight w:val="125"/>
          <w:jc w:val="center"/>
          <w:ins w:id="688" w:author="Verizon" w:date="2020-08-03T14:02:00Z"/>
        </w:trPr>
        <w:tc>
          <w:tcPr>
            <w:tcW w:w="2065" w:type="dxa"/>
            <w:vMerge/>
            <w:tcBorders>
              <w:left w:val="single" w:sz="4" w:space="0" w:color="auto"/>
              <w:right w:val="single" w:sz="4" w:space="0" w:color="auto"/>
            </w:tcBorders>
            <w:vAlign w:val="center"/>
          </w:tcPr>
          <w:p w14:paraId="58FDD272" w14:textId="77777777" w:rsidR="00261036" w:rsidRPr="00261036" w:rsidRDefault="00261036" w:rsidP="009C4B2A">
            <w:pPr>
              <w:jc w:val="center"/>
              <w:rPr>
                <w:ins w:id="689" w:author="Verizon" w:date="2020-08-03T14:02:00Z"/>
              </w:rPr>
            </w:pPr>
          </w:p>
        </w:tc>
        <w:tc>
          <w:tcPr>
            <w:tcW w:w="1980" w:type="dxa"/>
            <w:vMerge/>
            <w:tcBorders>
              <w:left w:val="single" w:sz="4" w:space="0" w:color="auto"/>
              <w:right w:val="single" w:sz="4" w:space="0" w:color="auto"/>
            </w:tcBorders>
            <w:vAlign w:val="center"/>
          </w:tcPr>
          <w:p w14:paraId="1C7F4252" w14:textId="77777777" w:rsidR="00261036" w:rsidRPr="00261036" w:rsidRDefault="00261036" w:rsidP="009C4B2A">
            <w:pPr>
              <w:jc w:val="center"/>
              <w:rPr>
                <w:ins w:id="690" w:author="Verizon" w:date="2020-08-03T14:02:00Z"/>
              </w:rPr>
            </w:pPr>
          </w:p>
        </w:tc>
        <w:tc>
          <w:tcPr>
            <w:tcW w:w="746" w:type="dxa"/>
            <w:vMerge/>
            <w:tcBorders>
              <w:left w:val="single" w:sz="4" w:space="0" w:color="auto"/>
              <w:bottom w:val="single" w:sz="4" w:space="0" w:color="auto"/>
              <w:right w:val="single" w:sz="4" w:space="0" w:color="auto"/>
            </w:tcBorders>
            <w:vAlign w:val="center"/>
          </w:tcPr>
          <w:p w14:paraId="592014A3" w14:textId="77777777" w:rsidR="00261036" w:rsidRPr="00261036" w:rsidRDefault="00261036" w:rsidP="009C4B2A">
            <w:pPr>
              <w:jc w:val="center"/>
              <w:rPr>
                <w:ins w:id="69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EC48AAE" w14:textId="77777777" w:rsidR="00261036" w:rsidRPr="00261036" w:rsidRDefault="00261036" w:rsidP="009C4B2A">
            <w:pPr>
              <w:jc w:val="center"/>
              <w:rPr>
                <w:ins w:id="692" w:author="Verizon" w:date="2020-08-03T14:02:00Z"/>
              </w:rPr>
            </w:pPr>
            <w:ins w:id="693"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15090A68" w14:textId="77777777" w:rsidR="00261036" w:rsidRPr="00261036" w:rsidRDefault="00261036" w:rsidP="009C4B2A">
            <w:pPr>
              <w:jc w:val="center"/>
              <w:rPr>
                <w:ins w:id="69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6E0FF6A" w14:textId="77777777" w:rsidR="00261036" w:rsidRPr="00261036" w:rsidRDefault="00261036" w:rsidP="009C4B2A">
            <w:pPr>
              <w:jc w:val="center"/>
              <w:rPr>
                <w:ins w:id="69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0B351DC" w14:textId="77777777" w:rsidR="00261036" w:rsidRPr="00261036" w:rsidRDefault="00261036" w:rsidP="009C4B2A">
            <w:pPr>
              <w:jc w:val="center"/>
              <w:rPr>
                <w:ins w:id="69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584249" w14:textId="77777777" w:rsidR="00261036" w:rsidRPr="00261036" w:rsidRDefault="00261036" w:rsidP="009C4B2A">
            <w:pPr>
              <w:jc w:val="center"/>
              <w:rPr>
                <w:ins w:id="69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6F3AA6E" w14:textId="77777777" w:rsidR="00261036" w:rsidRPr="00261036" w:rsidRDefault="00261036" w:rsidP="009C4B2A">
            <w:pPr>
              <w:jc w:val="center"/>
              <w:rPr>
                <w:ins w:id="69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CDE3BD6" w14:textId="77777777" w:rsidR="00261036" w:rsidRPr="00261036" w:rsidRDefault="00261036" w:rsidP="009C4B2A">
            <w:pPr>
              <w:jc w:val="center"/>
              <w:rPr>
                <w:ins w:id="69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4AA86F0" w14:textId="77777777" w:rsidR="00261036" w:rsidRPr="00261036" w:rsidRDefault="00261036" w:rsidP="009C4B2A">
            <w:pPr>
              <w:jc w:val="center"/>
              <w:rPr>
                <w:ins w:id="70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D078B50" w14:textId="77777777" w:rsidR="00261036" w:rsidRPr="00261036" w:rsidRDefault="00261036" w:rsidP="009C4B2A">
            <w:pPr>
              <w:jc w:val="center"/>
              <w:rPr>
                <w:ins w:id="70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5786C15" w14:textId="77777777" w:rsidR="00261036" w:rsidRPr="00261036" w:rsidRDefault="00261036" w:rsidP="009C4B2A">
            <w:pPr>
              <w:jc w:val="center"/>
              <w:rPr>
                <w:ins w:id="70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7D72A4F" w14:textId="77777777" w:rsidR="00261036" w:rsidRPr="00261036" w:rsidRDefault="00261036" w:rsidP="009C4B2A">
            <w:pPr>
              <w:jc w:val="center"/>
              <w:rPr>
                <w:ins w:id="70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7EF9E2" w14:textId="77777777" w:rsidR="00261036" w:rsidRPr="00261036" w:rsidRDefault="00261036" w:rsidP="009C4B2A">
            <w:pPr>
              <w:jc w:val="center"/>
              <w:rPr>
                <w:ins w:id="70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6451D21" w14:textId="77777777" w:rsidR="00261036" w:rsidRPr="00261036" w:rsidRDefault="00261036" w:rsidP="00261036">
            <w:pPr>
              <w:rPr>
                <w:ins w:id="70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47B6683" w14:textId="77777777" w:rsidR="00261036" w:rsidRPr="00261036" w:rsidRDefault="00261036" w:rsidP="00261036">
            <w:pPr>
              <w:rPr>
                <w:ins w:id="70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D187C2A" w14:textId="77777777" w:rsidR="00261036" w:rsidRPr="00261036" w:rsidRDefault="00261036" w:rsidP="00261036">
            <w:pPr>
              <w:rPr>
                <w:ins w:id="70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2F604986" w14:textId="77777777" w:rsidR="00261036" w:rsidRPr="00261036" w:rsidRDefault="00261036" w:rsidP="00261036">
            <w:pPr>
              <w:rPr>
                <w:ins w:id="708" w:author="Verizon" w:date="2020-08-03T14:02:00Z"/>
              </w:rPr>
            </w:pPr>
          </w:p>
        </w:tc>
        <w:tc>
          <w:tcPr>
            <w:tcW w:w="749" w:type="dxa"/>
            <w:vMerge/>
            <w:tcBorders>
              <w:left w:val="single" w:sz="4" w:space="0" w:color="auto"/>
              <w:right w:val="single" w:sz="4" w:space="0" w:color="auto"/>
            </w:tcBorders>
            <w:vAlign w:val="center"/>
          </w:tcPr>
          <w:p w14:paraId="1BF173AC" w14:textId="77777777" w:rsidR="00261036" w:rsidRPr="00261036" w:rsidRDefault="00261036" w:rsidP="009C4B2A">
            <w:pPr>
              <w:jc w:val="center"/>
              <w:rPr>
                <w:ins w:id="709" w:author="Verizon" w:date="2020-08-03T14:02:00Z"/>
              </w:rPr>
            </w:pPr>
          </w:p>
        </w:tc>
      </w:tr>
      <w:tr w:rsidR="00261036" w:rsidRPr="00261036" w14:paraId="3B4A760E" w14:textId="77777777" w:rsidTr="00F017CA">
        <w:trPr>
          <w:trHeight w:val="125"/>
          <w:jc w:val="center"/>
          <w:ins w:id="710" w:author="Verizon" w:date="2020-08-03T14:02:00Z"/>
        </w:trPr>
        <w:tc>
          <w:tcPr>
            <w:tcW w:w="2065" w:type="dxa"/>
            <w:vMerge/>
            <w:tcBorders>
              <w:left w:val="single" w:sz="4" w:space="0" w:color="auto"/>
              <w:right w:val="single" w:sz="4" w:space="0" w:color="auto"/>
            </w:tcBorders>
            <w:vAlign w:val="center"/>
          </w:tcPr>
          <w:p w14:paraId="2E794515" w14:textId="77777777" w:rsidR="00261036" w:rsidRPr="00261036" w:rsidRDefault="00261036" w:rsidP="009C4B2A">
            <w:pPr>
              <w:jc w:val="center"/>
              <w:rPr>
                <w:ins w:id="711" w:author="Verizon" w:date="2020-08-03T14:02:00Z"/>
              </w:rPr>
            </w:pPr>
          </w:p>
        </w:tc>
        <w:tc>
          <w:tcPr>
            <w:tcW w:w="1980" w:type="dxa"/>
            <w:vMerge/>
            <w:tcBorders>
              <w:left w:val="single" w:sz="4" w:space="0" w:color="auto"/>
              <w:right w:val="single" w:sz="4" w:space="0" w:color="auto"/>
            </w:tcBorders>
            <w:vAlign w:val="center"/>
          </w:tcPr>
          <w:p w14:paraId="7D5C059A" w14:textId="77777777" w:rsidR="00261036" w:rsidRPr="00261036" w:rsidRDefault="00261036" w:rsidP="009C4B2A">
            <w:pPr>
              <w:jc w:val="center"/>
              <w:rPr>
                <w:ins w:id="712" w:author="Verizon" w:date="2020-08-03T14:02:00Z"/>
              </w:rPr>
            </w:pPr>
          </w:p>
        </w:tc>
        <w:tc>
          <w:tcPr>
            <w:tcW w:w="746" w:type="dxa"/>
            <w:tcBorders>
              <w:top w:val="single" w:sz="4" w:space="0" w:color="auto"/>
              <w:left w:val="single" w:sz="4" w:space="0" w:color="auto"/>
              <w:right w:val="single" w:sz="4" w:space="0" w:color="auto"/>
            </w:tcBorders>
            <w:vAlign w:val="center"/>
          </w:tcPr>
          <w:p w14:paraId="4E4FD004" w14:textId="77777777" w:rsidR="00261036" w:rsidRPr="00261036" w:rsidRDefault="00261036" w:rsidP="009C4B2A">
            <w:pPr>
              <w:jc w:val="center"/>
              <w:rPr>
                <w:ins w:id="713" w:author="Verizon" w:date="2020-08-03T14:02:00Z"/>
              </w:rPr>
            </w:pPr>
            <w:ins w:id="714"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6EC1905" w14:textId="77777777" w:rsidR="00261036" w:rsidRPr="00261036" w:rsidRDefault="00261036" w:rsidP="009C4B2A">
            <w:pPr>
              <w:jc w:val="center"/>
              <w:rPr>
                <w:ins w:id="715" w:author="Verizon" w:date="2020-08-03T14:02:00Z"/>
              </w:rPr>
            </w:pPr>
            <w:ins w:id="716" w:author="Verizon" w:date="2020-08-03T14:02:00Z">
              <w:r w:rsidRPr="00261036">
                <w:t>CA_n261O</w:t>
              </w:r>
            </w:ins>
          </w:p>
        </w:tc>
        <w:tc>
          <w:tcPr>
            <w:tcW w:w="749" w:type="dxa"/>
            <w:vMerge/>
            <w:tcBorders>
              <w:left w:val="single" w:sz="4" w:space="0" w:color="auto"/>
              <w:right w:val="single" w:sz="4" w:space="0" w:color="auto"/>
            </w:tcBorders>
            <w:vAlign w:val="center"/>
          </w:tcPr>
          <w:p w14:paraId="0A88C06B" w14:textId="77777777" w:rsidR="00261036" w:rsidRPr="00261036" w:rsidRDefault="00261036" w:rsidP="009C4B2A">
            <w:pPr>
              <w:jc w:val="center"/>
              <w:rPr>
                <w:ins w:id="717" w:author="Verizon" w:date="2020-08-03T14:02:00Z"/>
              </w:rPr>
            </w:pPr>
          </w:p>
        </w:tc>
      </w:tr>
      <w:tr w:rsidR="00261036" w:rsidRPr="00261036" w14:paraId="50C9EF88" w14:textId="77777777" w:rsidTr="00F017CA">
        <w:trPr>
          <w:trHeight w:val="125"/>
          <w:jc w:val="center"/>
          <w:ins w:id="718" w:author="Verizon" w:date="2020-08-03T14:02:00Z"/>
        </w:trPr>
        <w:tc>
          <w:tcPr>
            <w:tcW w:w="2065" w:type="dxa"/>
            <w:vMerge w:val="restart"/>
            <w:tcBorders>
              <w:top w:val="single" w:sz="4" w:space="0" w:color="auto"/>
              <w:left w:val="single" w:sz="4" w:space="0" w:color="auto"/>
              <w:right w:val="single" w:sz="4" w:space="0" w:color="auto"/>
            </w:tcBorders>
            <w:vAlign w:val="center"/>
          </w:tcPr>
          <w:p w14:paraId="329FBEDE" w14:textId="77777777" w:rsidR="00261036" w:rsidRPr="00261036" w:rsidRDefault="00261036" w:rsidP="009C4B2A">
            <w:pPr>
              <w:jc w:val="center"/>
              <w:rPr>
                <w:ins w:id="719" w:author="Verizon" w:date="2020-08-03T14:02:00Z"/>
              </w:rPr>
            </w:pPr>
            <w:ins w:id="720" w:author="Verizon" w:date="2020-08-03T14:02:00Z">
              <w:r w:rsidRPr="00261036">
                <w:t>CA_n5A-n261P</w:t>
              </w:r>
            </w:ins>
          </w:p>
        </w:tc>
        <w:tc>
          <w:tcPr>
            <w:tcW w:w="1980" w:type="dxa"/>
            <w:vMerge w:val="restart"/>
            <w:tcBorders>
              <w:top w:val="single" w:sz="4" w:space="0" w:color="auto"/>
              <w:left w:val="single" w:sz="4" w:space="0" w:color="auto"/>
              <w:right w:val="single" w:sz="4" w:space="0" w:color="auto"/>
            </w:tcBorders>
            <w:vAlign w:val="center"/>
          </w:tcPr>
          <w:p w14:paraId="356A24F0" w14:textId="77777777" w:rsidR="00261036" w:rsidRPr="00261036" w:rsidRDefault="00261036" w:rsidP="009C4B2A">
            <w:pPr>
              <w:jc w:val="center"/>
              <w:rPr>
                <w:ins w:id="721" w:author="Verizon" w:date="2020-08-03T14:02:00Z"/>
              </w:rPr>
            </w:pPr>
            <w:ins w:id="722" w:author="Verizon" w:date="2020-08-03T14:02:00Z">
              <w:r w:rsidRPr="00261036">
                <w:t>CA_n5A-n261A</w:t>
              </w:r>
            </w:ins>
          </w:p>
        </w:tc>
        <w:tc>
          <w:tcPr>
            <w:tcW w:w="746" w:type="dxa"/>
            <w:vMerge w:val="restart"/>
            <w:tcBorders>
              <w:top w:val="single" w:sz="4" w:space="0" w:color="auto"/>
              <w:left w:val="single" w:sz="4" w:space="0" w:color="auto"/>
              <w:right w:val="single" w:sz="4" w:space="0" w:color="auto"/>
            </w:tcBorders>
            <w:vAlign w:val="center"/>
          </w:tcPr>
          <w:p w14:paraId="4417E04E" w14:textId="77777777" w:rsidR="00261036" w:rsidRPr="00261036" w:rsidRDefault="00261036" w:rsidP="009C4B2A">
            <w:pPr>
              <w:jc w:val="center"/>
              <w:rPr>
                <w:ins w:id="723" w:author="Verizon" w:date="2020-08-03T14:02:00Z"/>
              </w:rPr>
            </w:pPr>
            <w:ins w:id="724"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6304F75C" w14:textId="77777777" w:rsidR="00261036" w:rsidRPr="00261036" w:rsidRDefault="00261036" w:rsidP="009C4B2A">
            <w:pPr>
              <w:jc w:val="center"/>
              <w:rPr>
                <w:ins w:id="725" w:author="Verizon" w:date="2020-08-03T14:02:00Z"/>
              </w:rPr>
            </w:pPr>
            <w:ins w:id="726"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50927B42" w14:textId="77777777" w:rsidR="00261036" w:rsidRPr="00261036" w:rsidRDefault="00261036" w:rsidP="009C4B2A">
            <w:pPr>
              <w:jc w:val="center"/>
              <w:rPr>
                <w:ins w:id="727" w:author="Verizon" w:date="2020-08-03T14:02:00Z"/>
              </w:rPr>
            </w:pPr>
            <w:ins w:id="72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8F6FF7" w14:textId="77777777" w:rsidR="00261036" w:rsidRPr="00261036" w:rsidRDefault="00261036" w:rsidP="009C4B2A">
            <w:pPr>
              <w:jc w:val="center"/>
              <w:rPr>
                <w:ins w:id="729" w:author="Verizon" w:date="2020-08-03T14:02:00Z"/>
              </w:rPr>
            </w:pPr>
            <w:ins w:id="73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C71A2A" w14:textId="77777777" w:rsidR="00261036" w:rsidRPr="00261036" w:rsidRDefault="00261036" w:rsidP="009C4B2A">
            <w:pPr>
              <w:jc w:val="center"/>
              <w:rPr>
                <w:ins w:id="731" w:author="Verizon" w:date="2020-08-03T14:02:00Z"/>
              </w:rPr>
            </w:pPr>
            <w:ins w:id="732"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43A962" w14:textId="77777777" w:rsidR="00261036" w:rsidRPr="00261036" w:rsidRDefault="00261036" w:rsidP="009C4B2A">
            <w:pPr>
              <w:jc w:val="center"/>
              <w:rPr>
                <w:ins w:id="733" w:author="Verizon" w:date="2020-08-03T14:02:00Z"/>
              </w:rPr>
            </w:pPr>
            <w:ins w:id="734"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2C5CC47" w14:textId="77777777" w:rsidR="00261036" w:rsidRPr="00261036" w:rsidRDefault="00261036" w:rsidP="009C4B2A">
            <w:pPr>
              <w:jc w:val="center"/>
              <w:rPr>
                <w:ins w:id="73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93A71B1" w14:textId="77777777" w:rsidR="00261036" w:rsidRPr="00261036" w:rsidRDefault="00261036" w:rsidP="009C4B2A">
            <w:pPr>
              <w:jc w:val="center"/>
              <w:rPr>
                <w:ins w:id="73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2289275" w14:textId="77777777" w:rsidR="00261036" w:rsidRPr="00261036" w:rsidRDefault="00261036" w:rsidP="009C4B2A">
            <w:pPr>
              <w:jc w:val="center"/>
              <w:rPr>
                <w:ins w:id="73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9876658" w14:textId="77777777" w:rsidR="00261036" w:rsidRPr="00261036" w:rsidRDefault="00261036" w:rsidP="009C4B2A">
            <w:pPr>
              <w:jc w:val="center"/>
              <w:rPr>
                <w:ins w:id="73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A6E47FC" w14:textId="77777777" w:rsidR="00261036" w:rsidRPr="00261036" w:rsidRDefault="00261036" w:rsidP="009C4B2A">
            <w:pPr>
              <w:jc w:val="center"/>
              <w:rPr>
                <w:ins w:id="73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3CC7EDD" w14:textId="77777777" w:rsidR="00261036" w:rsidRPr="00261036" w:rsidRDefault="00261036" w:rsidP="009C4B2A">
            <w:pPr>
              <w:jc w:val="center"/>
              <w:rPr>
                <w:ins w:id="74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72BC8D6" w14:textId="77777777" w:rsidR="00261036" w:rsidRPr="00261036" w:rsidRDefault="00261036" w:rsidP="009C4B2A">
            <w:pPr>
              <w:jc w:val="center"/>
              <w:rPr>
                <w:ins w:id="74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5C4B0CE" w14:textId="77777777" w:rsidR="00261036" w:rsidRPr="00261036" w:rsidRDefault="00261036" w:rsidP="00261036">
            <w:pPr>
              <w:rPr>
                <w:ins w:id="74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5BF9A5D" w14:textId="77777777" w:rsidR="00261036" w:rsidRPr="00261036" w:rsidRDefault="00261036" w:rsidP="00261036">
            <w:pPr>
              <w:rPr>
                <w:ins w:id="74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291BF39" w14:textId="77777777" w:rsidR="00261036" w:rsidRPr="00261036" w:rsidRDefault="00261036" w:rsidP="00261036">
            <w:pPr>
              <w:rPr>
                <w:ins w:id="744"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C61B496" w14:textId="77777777" w:rsidR="00261036" w:rsidRPr="00261036" w:rsidRDefault="00261036" w:rsidP="00261036">
            <w:pPr>
              <w:rPr>
                <w:ins w:id="745"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4B59D840" w14:textId="77777777" w:rsidR="00261036" w:rsidRPr="00261036" w:rsidRDefault="00261036" w:rsidP="009C4B2A">
            <w:pPr>
              <w:jc w:val="center"/>
              <w:rPr>
                <w:ins w:id="746" w:author="Verizon" w:date="2020-08-03T14:02:00Z"/>
              </w:rPr>
            </w:pPr>
            <w:ins w:id="747" w:author="Verizon" w:date="2020-08-03T14:02:00Z">
              <w:r w:rsidRPr="00261036">
                <w:t>0</w:t>
              </w:r>
            </w:ins>
          </w:p>
        </w:tc>
      </w:tr>
      <w:tr w:rsidR="00261036" w:rsidRPr="00261036" w14:paraId="6D12FC93" w14:textId="77777777" w:rsidTr="00F017CA">
        <w:trPr>
          <w:trHeight w:val="125"/>
          <w:jc w:val="center"/>
          <w:ins w:id="748" w:author="Verizon" w:date="2020-08-03T14:02:00Z"/>
        </w:trPr>
        <w:tc>
          <w:tcPr>
            <w:tcW w:w="2065" w:type="dxa"/>
            <w:vMerge/>
            <w:tcBorders>
              <w:left w:val="single" w:sz="4" w:space="0" w:color="auto"/>
              <w:right w:val="single" w:sz="4" w:space="0" w:color="auto"/>
            </w:tcBorders>
            <w:vAlign w:val="center"/>
          </w:tcPr>
          <w:p w14:paraId="6DF71DE7" w14:textId="77777777" w:rsidR="00261036" w:rsidRPr="00261036" w:rsidRDefault="00261036" w:rsidP="009C4B2A">
            <w:pPr>
              <w:jc w:val="center"/>
              <w:rPr>
                <w:ins w:id="749" w:author="Verizon" w:date="2020-08-03T14:02:00Z"/>
              </w:rPr>
            </w:pPr>
          </w:p>
        </w:tc>
        <w:tc>
          <w:tcPr>
            <w:tcW w:w="1980" w:type="dxa"/>
            <w:vMerge/>
            <w:tcBorders>
              <w:left w:val="single" w:sz="4" w:space="0" w:color="auto"/>
              <w:right w:val="single" w:sz="4" w:space="0" w:color="auto"/>
            </w:tcBorders>
            <w:vAlign w:val="center"/>
          </w:tcPr>
          <w:p w14:paraId="3C431D88" w14:textId="77777777" w:rsidR="00261036" w:rsidRPr="00261036" w:rsidRDefault="00261036" w:rsidP="009C4B2A">
            <w:pPr>
              <w:jc w:val="center"/>
              <w:rPr>
                <w:ins w:id="750" w:author="Verizon" w:date="2020-08-03T14:02:00Z"/>
              </w:rPr>
            </w:pPr>
          </w:p>
        </w:tc>
        <w:tc>
          <w:tcPr>
            <w:tcW w:w="746" w:type="dxa"/>
            <w:vMerge/>
            <w:tcBorders>
              <w:left w:val="single" w:sz="4" w:space="0" w:color="auto"/>
              <w:right w:val="single" w:sz="4" w:space="0" w:color="auto"/>
            </w:tcBorders>
            <w:vAlign w:val="center"/>
          </w:tcPr>
          <w:p w14:paraId="75D0B28F" w14:textId="77777777" w:rsidR="00261036" w:rsidRPr="00261036" w:rsidRDefault="00261036" w:rsidP="009C4B2A">
            <w:pPr>
              <w:jc w:val="center"/>
              <w:rPr>
                <w:ins w:id="75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25F1514" w14:textId="77777777" w:rsidR="00261036" w:rsidRPr="00261036" w:rsidRDefault="00261036" w:rsidP="009C4B2A">
            <w:pPr>
              <w:jc w:val="center"/>
              <w:rPr>
                <w:ins w:id="752" w:author="Verizon" w:date="2020-08-03T14:02:00Z"/>
              </w:rPr>
            </w:pPr>
            <w:ins w:id="753"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74B8874A" w14:textId="77777777" w:rsidR="00261036" w:rsidRPr="00261036" w:rsidRDefault="00261036" w:rsidP="009C4B2A">
            <w:pPr>
              <w:jc w:val="center"/>
              <w:rPr>
                <w:ins w:id="75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62B18B8" w14:textId="77777777" w:rsidR="00261036" w:rsidRPr="00261036" w:rsidRDefault="00261036" w:rsidP="009C4B2A">
            <w:pPr>
              <w:jc w:val="center"/>
              <w:rPr>
                <w:ins w:id="755" w:author="Verizon" w:date="2020-08-03T14:02:00Z"/>
              </w:rPr>
            </w:pPr>
            <w:ins w:id="75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6027FB" w14:textId="77777777" w:rsidR="00261036" w:rsidRPr="00261036" w:rsidRDefault="00261036" w:rsidP="009C4B2A">
            <w:pPr>
              <w:jc w:val="center"/>
              <w:rPr>
                <w:ins w:id="757" w:author="Verizon" w:date="2020-08-03T14:02:00Z"/>
              </w:rPr>
            </w:pPr>
            <w:ins w:id="758"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EA998E" w14:textId="77777777" w:rsidR="00261036" w:rsidRPr="00261036" w:rsidRDefault="00261036" w:rsidP="009C4B2A">
            <w:pPr>
              <w:jc w:val="center"/>
              <w:rPr>
                <w:ins w:id="759" w:author="Verizon" w:date="2020-08-03T14:02:00Z"/>
              </w:rPr>
            </w:pPr>
            <w:ins w:id="76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6811C077" w14:textId="77777777" w:rsidR="00261036" w:rsidRPr="00261036" w:rsidRDefault="00261036" w:rsidP="009C4B2A">
            <w:pPr>
              <w:jc w:val="center"/>
              <w:rPr>
                <w:ins w:id="76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C1173F1" w14:textId="77777777" w:rsidR="00261036" w:rsidRPr="00261036" w:rsidRDefault="00261036" w:rsidP="009C4B2A">
            <w:pPr>
              <w:jc w:val="center"/>
              <w:rPr>
                <w:ins w:id="76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499AECF" w14:textId="77777777" w:rsidR="00261036" w:rsidRPr="00261036" w:rsidRDefault="00261036" w:rsidP="009C4B2A">
            <w:pPr>
              <w:jc w:val="center"/>
              <w:rPr>
                <w:ins w:id="76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6D3EEE6" w14:textId="77777777" w:rsidR="00261036" w:rsidRPr="00261036" w:rsidRDefault="00261036" w:rsidP="009C4B2A">
            <w:pPr>
              <w:jc w:val="center"/>
              <w:rPr>
                <w:ins w:id="76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B80D421" w14:textId="77777777" w:rsidR="00261036" w:rsidRPr="00261036" w:rsidRDefault="00261036" w:rsidP="009C4B2A">
            <w:pPr>
              <w:jc w:val="center"/>
              <w:rPr>
                <w:ins w:id="76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856E961" w14:textId="77777777" w:rsidR="00261036" w:rsidRPr="00261036" w:rsidRDefault="00261036" w:rsidP="009C4B2A">
            <w:pPr>
              <w:jc w:val="center"/>
              <w:rPr>
                <w:ins w:id="76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943FD96" w14:textId="77777777" w:rsidR="00261036" w:rsidRPr="00261036" w:rsidRDefault="00261036" w:rsidP="009C4B2A">
            <w:pPr>
              <w:jc w:val="center"/>
              <w:rPr>
                <w:ins w:id="76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0644B0B" w14:textId="77777777" w:rsidR="00261036" w:rsidRPr="00261036" w:rsidRDefault="00261036" w:rsidP="00261036">
            <w:pPr>
              <w:rPr>
                <w:ins w:id="76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29FBFE3" w14:textId="77777777" w:rsidR="00261036" w:rsidRPr="00261036" w:rsidRDefault="00261036" w:rsidP="00261036">
            <w:pPr>
              <w:rPr>
                <w:ins w:id="76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591279B" w14:textId="77777777" w:rsidR="00261036" w:rsidRPr="00261036" w:rsidRDefault="00261036" w:rsidP="00261036">
            <w:pPr>
              <w:rPr>
                <w:ins w:id="770"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1CA92B5E" w14:textId="77777777" w:rsidR="00261036" w:rsidRPr="00261036" w:rsidRDefault="00261036" w:rsidP="00261036">
            <w:pPr>
              <w:rPr>
                <w:ins w:id="771" w:author="Verizon" w:date="2020-08-03T14:02:00Z"/>
              </w:rPr>
            </w:pPr>
          </w:p>
        </w:tc>
        <w:tc>
          <w:tcPr>
            <w:tcW w:w="749" w:type="dxa"/>
            <w:vMerge/>
            <w:tcBorders>
              <w:left w:val="single" w:sz="4" w:space="0" w:color="auto"/>
              <w:right w:val="single" w:sz="4" w:space="0" w:color="auto"/>
            </w:tcBorders>
            <w:vAlign w:val="center"/>
          </w:tcPr>
          <w:p w14:paraId="20F1889F" w14:textId="77777777" w:rsidR="00261036" w:rsidRPr="00261036" w:rsidRDefault="00261036" w:rsidP="009C4B2A">
            <w:pPr>
              <w:jc w:val="center"/>
              <w:rPr>
                <w:ins w:id="772" w:author="Verizon" w:date="2020-08-03T14:02:00Z"/>
              </w:rPr>
            </w:pPr>
          </w:p>
        </w:tc>
      </w:tr>
      <w:tr w:rsidR="00261036" w:rsidRPr="00261036" w14:paraId="0C39A6AD" w14:textId="77777777" w:rsidTr="00F017CA">
        <w:trPr>
          <w:trHeight w:val="125"/>
          <w:jc w:val="center"/>
          <w:ins w:id="773" w:author="Verizon" w:date="2020-08-03T14:02:00Z"/>
        </w:trPr>
        <w:tc>
          <w:tcPr>
            <w:tcW w:w="2065" w:type="dxa"/>
            <w:vMerge/>
            <w:tcBorders>
              <w:left w:val="single" w:sz="4" w:space="0" w:color="auto"/>
              <w:right w:val="single" w:sz="4" w:space="0" w:color="auto"/>
            </w:tcBorders>
            <w:vAlign w:val="center"/>
          </w:tcPr>
          <w:p w14:paraId="0C7071D1" w14:textId="77777777" w:rsidR="00261036" w:rsidRPr="00261036" w:rsidRDefault="00261036" w:rsidP="009C4B2A">
            <w:pPr>
              <w:jc w:val="center"/>
              <w:rPr>
                <w:ins w:id="774" w:author="Verizon" w:date="2020-08-03T14:02:00Z"/>
              </w:rPr>
            </w:pPr>
          </w:p>
        </w:tc>
        <w:tc>
          <w:tcPr>
            <w:tcW w:w="1980" w:type="dxa"/>
            <w:vMerge/>
            <w:tcBorders>
              <w:left w:val="single" w:sz="4" w:space="0" w:color="auto"/>
              <w:right w:val="single" w:sz="4" w:space="0" w:color="auto"/>
            </w:tcBorders>
            <w:vAlign w:val="center"/>
          </w:tcPr>
          <w:p w14:paraId="50CB0D4E" w14:textId="77777777" w:rsidR="00261036" w:rsidRPr="00261036" w:rsidRDefault="00261036" w:rsidP="009C4B2A">
            <w:pPr>
              <w:jc w:val="center"/>
              <w:rPr>
                <w:ins w:id="775" w:author="Verizon" w:date="2020-08-03T14:02:00Z"/>
              </w:rPr>
            </w:pPr>
          </w:p>
        </w:tc>
        <w:tc>
          <w:tcPr>
            <w:tcW w:w="746" w:type="dxa"/>
            <w:vMerge/>
            <w:tcBorders>
              <w:left w:val="single" w:sz="4" w:space="0" w:color="auto"/>
              <w:bottom w:val="single" w:sz="4" w:space="0" w:color="auto"/>
              <w:right w:val="single" w:sz="4" w:space="0" w:color="auto"/>
            </w:tcBorders>
            <w:vAlign w:val="center"/>
          </w:tcPr>
          <w:p w14:paraId="18CA53E3" w14:textId="77777777" w:rsidR="00261036" w:rsidRPr="00261036" w:rsidRDefault="00261036" w:rsidP="009C4B2A">
            <w:pPr>
              <w:jc w:val="center"/>
              <w:rPr>
                <w:ins w:id="77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500EA2F" w14:textId="77777777" w:rsidR="00261036" w:rsidRPr="00261036" w:rsidRDefault="00261036" w:rsidP="009C4B2A">
            <w:pPr>
              <w:jc w:val="center"/>
              <w:rPr>
                <w:ins w:id="777" w:author="Verizon" w:date="2020-08-03T14:02:00Z"/>
              </w:rPr>
            </w:pPr>
            <w:ins w:id="778"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2F24C1D3" w14:textId="77777777" w:rsidR="00261036" w:rsidRPr="00261036" w:rsidRDefault="00261036" w:rsidP="009C4B2A">
            <w:pPr>
              <w:jc w:val="center"/>
              <w:rPr>
                <w:ins w:id="77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02C90B2" w14:textId="77777777" w:rsidR="00261036" w:rsidRPr="00261036" w:rsidRDefault="00261036" w:rsidP="009C4B2A">
            <w:pPr>
              <w:jc w:val="center"/>
              <w:rPr>
                <w:ins w:id="78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8B7DCB9" w14:textId="77777777" w:rsidR="00261036" w:rsidRPr="00261036" w:rsidRDefault="00261036" w:rsidP="009C4B2A">
            <w:pPr>
              <w:jc w:val="center"/>
              <w:rPr>
                <w:ins w:id="78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9B79CE" w14:textId="77777777" w:rsidR="00261036" w:rsidRPr="00261036" w:rsidRDefault="00261036" w:rsidP="009C4B2A">
            <w:pPr>
              <w:jc w:val="center"/>
              <w:rPr>
                <w:ins w:id="78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79C8A15" w14:textId="77777777" w:rsidR="00261036" w:rsidRPr="00261036" w:rsidRDefault="00261036" w:rsidP="009C4B2A">
            <w:pPr>
              <w:jc w:val="center"/>
              <w:rPr>
                <w:ins w:id="78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B6A34F2" w14:textId="77777777" w:rsidR="00261036" w:rsidRPr="00261036" w:rsidRDefault="00261036" w:rsidP="009C4B2A">
            <w:pPr>
              <w:jc w:val="center"/>
              <w:rPr>
                <w:ins w:id="78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47E341B" w14:textId="77777777" w:rsidR="00261036" w:rsidRPr="00261036" w:rsidRDefault="00261036" w:rsidP="009C4B2A">
            <w:pPr>
              <w:jc w:val="center"/>
              <w:rPr>
                <w:ins w:id="78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8A1C3F3" w14:textId="77777777" w:rsidR="00261036" w:rsidRPr="00261036" w:rsidRDefault="00261036" w:rsidP="009C4B2A">
            <w:pPr>
              <w:jc w:val="center"/>
              <w:rPr>
                <w:ins w:id="78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0E740CF" w14:textId="77777777" w:rsidR="00261036" w:rsidRPr="00261036" w:rsidRDefault="00261036" w:rsidP="009C4B2A">
            <w:pPr>
              <w:jc w:val="center"/>
              <w:rPr>
                <w:ins w:id="7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2ADFE84" w14:textId="77777777" w:rsidR="00261036" w:rsidRPr="00261036" w:rsidRDefault="00261036" w:rsidP="009C4B2A">
            <w:pPr>
              <w:jc w:val="center"/>
              <w:rPr>
                <w:ins w:id="78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80A0C6F" w14:textId="77777777" w:rsidR="00261036" w:rsidRPr="00261036" w:rsidRDefault="00261036" w:rsidP="009C4B2A">
            <w:pPr>
              <w:jc w:val="center"/>
              <w:rPr>
                <w:ins w:id="78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48BC92D" w14:textId="77777777" w:rsidR="00261036" w:rsidRPr="00261036" w:rsidRDefault="00261036" w:rsidP="00261036">
            <w:pPr>
              <w:rPr>
                <w:ins w:id="79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1B1AECC" w14:textId="77777777" w:rsidR="00261036" w:rsidRPr="00261036" w:rsidRDefault="00261036" w:rsidP="00261036">
            <w:pPr>
              <w:rPr>
                <w:ins w:id="79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88B8DB7" w14:textId="77777777" w:rsidR="00261036" w:rsidRPr="00261036" w:rsidRDefault="00261036" w:rsidP="00261036">
            <w:pPr>
              <w:rPr>
                <w:ins w:id="792"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CC89BDD" w14:textId="77777777" w:rsidR="00261036" w:rsidRPr="00261036" w:rsidRDefault="00261036" w:rsidP="00261036">
            <w:pPr>
              <w:rPr>
                <w:ins w:id="793" w:author="Verizon" w:date="2020-08-03T14:02:00Z"/>
              </w:rPr>
            </w:pPr>
          </w:p>
        </w:tc>
        <w:tc>
          <w:tcPr>
            <w:tcW w:w="749" w:type="dxa"/>
            <w:vMerge/>
            <w:tcBorders>
              <w:left w:val="single" w:sz="4" w:space="0" w:color="auto"/>
              <w:right w:val="single" w:sz="4" w:space="0" w:color="auto"/>
            </w:tcBorders>
            <w:vAlign w:val="center"/>
          </w:tcPr>
          <w:p w14:paraId="37106D30" w14:textId="77777777" w:rsidR="00261036" w:rsidRPr="00261036" w:rsidRDefault="00261036" w:rsidP="009C4B2A">
            <w:pPr>
              <w:jc w:val="center"/>
              <w:rPr>
                <w:ins w:id="794" w:author="Verizon" w:date="2020-08-03T14:02:00Z"/>
              </w:rPr>
            </w:pPr>
          </w:p>
        </w:tc>
      </w:tr>
      <w:tr w:rsidR="00261036" w:rsidRPr="00261036" w14:paraId="0268C847" w14:textId="77777777" w:rsidTr="00F017CA">
        <w:trPr>
          <w:trHeight w:val="125"/>
          <w:jc w:val="center"/>
          <w:ins w:id="795" w:author="Verizon" w:date="2020-08-03T14:02:00Z"/>
        </w:trPr>
        <w:tc>
          <w:tcPr>
            <w:tcW w:w="2065" w:type="dxa"/>
            <w:vMerge/>
            <w:tcBorders>
              <w:left w:val="single" w:sz="4" w:space="0" w:color="auto"/>
              <w:right w:val="single" w:sz="4" w:space="0" w:color="auto"/>
            </w:tcBorders>
            <w:vAlign w:val="center"/>
          </w:tcPr>
          <w:p w14:paraId="1ABC0554" w14:textId="77777777" w:rsidR="00261036" w:rsidRPr="00261036" w:rsidRDefault="00261036" w:rsidP="009C4B2A">
            <w:pPr>
              <w:jc w:val="center"/>
              <w:rPr>
                <w:ins w:id="796" w:author="Verizon" w:date="2020-08-03T14:02:00Z"/>
              </w:rPr>
            </w:pPr>
          </w:p>
        </w:tc>
        <w:tc>
          <w:tcPr>
            <w:tcW w:w="1980" w:type="dxa"/>
            <w:vMerge/>
            <w:tcBorders>
              <w:left w:val="single" w:sz="4" w:space="0" w:color="auto"/>
              <w:right w:val="single" w:sz="4" w:space="0" w:color="auto"/>
            </w:tcBorders>
            <w:vAlign w:val="center"/>
          </w:tcPr>
          <w:p w14:paraId="3A25301F" w14:textId="77777777" w:rsidR="00261036" w:rsidRPr="00261036" w:rsidRDefault="00261036" w:rsidP="009C4B2A">
            <w:pPr>
              <w:jc w:val="center"/>
              <w:rPr>
                <w:ins w:id="797" w:author="Verizon" w:date="2020-08-03T14:02:00Z"/>
              </w:rPr>
            </w:pPr>
          </w:p>
        </w:tc>
        <w:tc>
          <w:tcPr>
            <w:tcW w:w="746" w:type="dxa"/>
            <w:tcBorders>
              <w:top w:val="single" w:sz="4" w:space="0" w:color="auto"/>
              <w:left w:val="single" w:sz="4" w:space="0" w:color="auto"/>
              <w:right w:val="single" w:sz="4" w:space="0" w:color="auto"/>
            </w:tcBorders>
            <w:vAlign w:val="center"/>
          </w:tcPr>
          <w:p w14:paraId="3FB3EF7A" w14:textId="77777777" w:rsidR="00261036" w:rsidRPr="00261036" w:rsidRDefault="00261036" w:rsidP="009C4B2A">
            <w:pPr>
              <w:jc w:val="center"/>
              <w:rPr>
                <w:ins w:id="798" w:author="Verizon" w:date="2020-08-03T14:02:00Z"/>
              </w:rPr>
            </w:pPr>
            <w:ins w:id="799"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4F6E978" w14:textId="77777777" w:rsidR="00261036" w:rsidRPr="00261036" w:rsidRDefault="00261036" w:rsidP="009C4B2A">
            <w:pPr>
              <w:jc w:val="center"/>
              <w:rPr>
                <w:ins w:id="800" w:author="Verizon" w:date="2020-08-03T14:02:00Z"/>
              </w:rPr>
            </w:pPr>
            <w:ins w:id="801" w:author="Verizon" w:date="2020-08-03T14:02:00Z">
              <w:r w:rsidRPr="00261036">
                <w:t>CA_n261P</w:t>
              </w:r>
            </w:ins>
          </w:p>
        </w:tc>
        <w:tc>
          <w:tcPr>
            <w:tcW w:w="749" w:type="dxa"/>
            <w:vMerge/>
            <w:tcBorders>
              <w:left w:val="single" w:sz="4" w:space="0" w:color="auto"/>
              <w:right w:val="single" w:sz="4" w:space="0" w:color="auto"/>
            </w:tcBorders>
            <w:vAlign w:val="center"/>
          </w:tcPr>
          <w:p w14:paraId="3F678BBE" w14:textId="77777777" w:rsidR="00261036" w:rsidRPr="00261036" w:rsidRDefault="00261036" w:rsidP="009C4B2A">
            <w:pPr>
              <w:jc w:val="center"/>
              <w:rPr>
                <w:ins w:id="802" w:author="Verizon" w:date="2020-08-03T14:02:00Z"/>
              </w:rPr>
            </w:pPr>
          </w:p>
        </w:tc>
      </w:tr>
      <w:tr w:rsidR="00261036" w:rsidRPr="00261036" w14:paraId="03F2A41C" w14:textId="77777777" w:rsidTr="00F017CA">
        <w:trPr>
          <w:trHeight w:val="125"/>
          <w:jc w:val="center"/>
          <w:ins w:id="803" w:author="Verizon" w:date="2020-08-03T14:02:00Z"/>
        </w:trPr>
        <w:tc>
          <w:tcPr>
            <w:tcW w:w="2065" w:type="dxa"/>
            <w:vMerge w:val="restart"/>
            <w:tcBorders>
              <w:top w:val="single" w:sz="4" w:space="0" w:color="auto"/>
              <w:left w:val="single" w:sz="4" w:space="0" w:color="auto"/>
              <w:right w:val="single" w:sz="4" w:space="0" w:color="auto"/>
            </w:tcBorders>
            <w:vAlign w:val="center"/>
          </w:tcPr>
          <w:p w14:paraId="08D7ED84" w14:textId="77777777" w:rsidR="00261036" w:rsidRPr="00261036" w:rsidRDefault="00261036" w:rsidP="009C4B2A">
            <w:pPr>
              <w:jc w:val="center"/>
              <w:rPr>
                <w:ins w:id="804" w:author="Verizon" w:date="2020-08-03T14:02:00Z"/>
              </w:rPr>
            </w:pPr>
            <w:ins w:id="805" w:author="Verizon" w:date="2020-08-03T14:02:00Z">
              <w:r w:rsidRPr="00261036">
                <w:t>CA_n5A-n261Q</w:t>
              </w:r>
            </w:ins>
          </w:p>
        </w:tc>
        <w:tc>
          <w:tcPr>
            <w:tcW w:w="1980" w:type="dxa"/>
            <w:vMerge w:val="restart"/>
            <w:tcBorders>
              <w:top w:val="single" w:sz="4" w:space="0" w:color="auto"/>
              <w:left w:val="single" w:sz="4" w:space="0" w:color="auto"/>
              <w:right w:val="single" w:sz="4" w:space="0" w:color="auto"/>
            </w:tcBorders>
            <w:vAlign w:val="center"/>
          </w:tcPr>
          <w:p w14:paraId="5EBF8A64" w14:textId="77777777" w:rsidR="00261036" w:rsidRPr="00261036" w:rsidRDefault="00261036" w:rsidP="009C4B2A">
            <w:pPr>
              <w:jc w:val="center"/>
              <w:rPr>
                <w:ins w:id="806" w:author="Verizon" w:date="2020-08-03T14:02:00Z"/>
              </w:rPr>
            </w:pPr>
            <w:ins w:id="807" w:author="Verizon" w:date="2020-08-03T14:02:00Z">
              <w:r w:rsidRPr="00261036">
                <w:t>CA_n5A-n261A</w:t>
              </w:r>
            </w:ins>
          </w:p>
        </w:tc>
        <w:tc>
          <w:tcPr>
            <w:tcW w:w="746" w:type="dxa"/>
            <w:vMerge w:val="restart"/>
            <w:tcBorders>
              <w:top w:val="single" w:sz="4" w:space="0" w:color="auto"/>
              <w:left w:val="single" w:sz="4" w:space="0" w:color="auto"/>
              <w:right w:val="single" w:sz="4" w:space="0" w:color="auto"/>
            </w:tcBorders>
            <w:vAlign w:val="center"/>
          </w:tcPr>
          <w:p w14:paraId="752CF9F4" w14:textId="77777777" w:rsidR="00261036" w:rsidRPr="00261036" w:rsidRDefault="00261036" w:rsidP="009C4B2A">
            <w:pPr>
              <w:jc w:val="center"/>
              <w:rPr>
                <w:ins w:id="808" w:author="Verizon" w:date="2020-08-03T14:02:00Z"/>
              </w:rPr>
            </w:pPr>
            <w:ins w:id="809"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597DFC2D" w14:textId="77777777" w:rsidR="00261036" w:rsidRPr="00261036" w:rsidRDefault="00261036" w:rsidP="009C4B2A">
            <w:pPr>
              <w:jc w:val="center"/>
              <w:rPr>
                <w:ins w:id="810" w:author="Verizon" w:date="2020-08-03T14:02:00Z"/>
              </w:rPr>
            </w:pPr>
            <w:ins w:id="811"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514031F9" w14:textId="77777777" w:rsidR="00261036" w:rsidRPr="00261036" w:rsidRDefault="00261036" w:rsidP="009C4B2A">
            <w:pPr>
              <w:jc w:val="center"/>
              <w:rPr>
                <w:ins w:id="812" w:author="Verizon" w:date="2020-08-03T14:02:00Z"/>
              </w:rPr>
            </w:pPr>
            <w:ins w:id="81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C9FF51" w14:textId="77777777" w:rsidR="00261036" w:rsidRPr="00261036" w:rsidRDefault="00261036" w:rsidP="009C4B2A">
            <w:pPr>
              <w:jc w:val="center"/>
              <w:rPr>
                <w:ins w:id="814" w:author="Verizon" w:date="2020-08-03T14:02:00Z"/>
              </w:rPr>
            </w:pPr>
            <w:ins w:id="815"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548272" w14:textId="77777777" w:rsidR="00261036" w:rsidRPr="00261036" w:rsidRDefault="00261036" w:rsidP="009C4B2A">
            <w:pPr>
              <w:jc w:val="center"/>
              <w:rPr>
                <w:ins w:id="816" w:author="Verizon" w:date="2020-08-03T14:02:00Z"/>
              </w:rPr>
            </w:pPr>
            <w:ins w:id="817"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1D15D8" w14:textId="77777777" w:rsidR="00261036" w:rsidRPr="00261036" w:rsidRDefault="00261036" w:rsidP="009C4B2A">
            <w:pPr>
              <w:jc w:val="center"/>
              <w:rPr>
                <w:ins w:id="818" w:author="Verizon" w:date="2020-08-03T14:02:00Z"/>
              </w:rPr>
            </w:pPr>
            <w:ins w:id="81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25DBF5C8" w14:textId="77777777" w:rsidR="00261036" w:rsidRPr="00261036" w:rsidRDefault="00261036" w:rsidP="009C4B2A">
            <w:pPr>
              <w:jc w:val="center"/>
              <w:rPr>
                <w:ins w:id="82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270CC4E" w14:textId="77777777" w:rsidR="00261036" w:rsidRPr="00261036" w:rsidRDefault="00261036" w:rsidP="009C4B2A">
            <w:pPr>
              <w:jc w:val="center"/>
              <w:rPr>
                <w:ins w:id="82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C5A8D39" w14:textId="77777777" w:rsidR="00261036" w:rsidRPr="00261036" w:rsidRDefault="00261036" w:rsidP="009C4B2A">
            <w:pPr>
              <w:jc w:val="center"/>
              <w:rPr>
                <w:ins w:id="82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8E8A916" w14:textId="77777777" w:rsidR="00261036" w:rsidRPr="00261036" w:rsidRDefault="00261036" w:rsidP="009C4B2A">
            <w:pPr>
              <w:jc w:val="center"/>
              <w:rPr>
                <w:ins w:id="82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0AB989F" w14:textId="77777777" w:rsidR="00261036" w:rsidRPr="00261036" w:rsidRDefault="00261036" w:rsidP="009C4B2A">
            <w:pPr>
              <w:jc w:val="center"/>
              <w:rPr>
                <w:ins w:id="82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20AC755" w14:textId="77777777" w:rsidR="00261036" w:rsidRPr="00261036" w:rsidRDefault="00261036" w:rsidP="009C4B2A">
            <w:pPr>
              <w:jc w:val="center"/>
              <w:rPr>
                <w:ins w:id="82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28DCADE" w14:textId="77777777" w:rsidR="00261036" w:rsidRPr="00261036" w:rsidRDefault="00261036" w:rsidP="009C4B2A">
            <w:pPr>
              <w:jc w:val="center"/>
              <w:rPr>
                <w:ins w:id="82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4AC68F5" w14:textId="77777777" w:rsidR="00261036" w:rsidRPr="00261036" w:rsidRDefault="00261036" w:rsidP="00261036">
            <w:pPr>
              <w:rPr>
                <w:ins w:id="82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54375B1" w14:textId="77777777" w:rsidR="00261036" w:rsidRPr="00261036" w:rsidRDefault="00261036" w:rsidP="00261036">
            <w:pPr>
              <w:rPr>
                <w:ins w:id="82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806D65A" w14:textId="77777777" w:rsidR="00261036" w:rsidRPr="00261036" w:rsidRDefault="00261036" w:rsidP="00261036">
            <w:pPr>
              <w:rPr>
                <w:ins w:id="829"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495A065F" w14:textId="77777777" w:rsidR="00261036" w:rsidRPr="00261036" w:rsidRDefault="00261036" w:rsidP="00261036">
            <w:pPr>
              <w:rPr>
                <w:ins w:id="830"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1DB355E3" w14:textId="77777777" w:rsidR="00261036" w:rsidRPr="00261036" w:rsidRDefault="00261036" w:rsidP="009C4B2A">
            <w:pPr>
              <w:jc w:val="center"/>
              <w:rPr>
                <w:ins w:id="831" w:author="Verizon" w:date="2020-08-03T14:02:00Z"/>
              </w:rPr>
            </w:pPr>
            <w:ins w:id="832" w:author="Verizon" w:date="2020-08-03T14:02:00Z">
              <w:r w:rsidRPr="00261036">
                <w:t>0</w:t>
              </w:r>
            </w:ins>
          </w:p>
        </w:tc>
      </w:tr>
      <w:tr w:rsidR="00261036" w:rsidRPr="00261036" w14:paraId="7E007CEA" w14:textId="77777777" w:rsidTr="00F017CA">
        <w:trPr>
          <w:trHeight w:val="125"/>
          <w:jc w:val="center"/>
          <w:ins w:id="833" w:author="Verizon" w:date="2020-08-03T14:02:00Z"/>
        </w:trPr>
        <w:tc>
          <w:tcPr>
            <w:tcW w:w="2065" w:type="dxa"/>
            <w:vMerge/>
            <w:tcBorders>
              <w:left w:val="single" w:sz="4" w:space="0" w:color="auto"/>
              <w:right w:val="single" w:sz="4" w:space="0" w:color="auto"/>
            </w:tcBorders>
            <w:vAlign w:val="center"/>
          </w:tcPr>
          <w:p w14:paraId="0E8E73F5" w14:textId="77777777" w:rsidR="00261036" w:rsidRPr="00261036" w:rsidRDefault="00261036" w:rsidP="009C4B2A">
            <w:pPr>
              <w:jc w:val="center"/>
              <w:rPr>
                <w:ins w:id="834" w:author="Verizon" w:date="2020-08-03T14:02:00Z"/>
              </w:rPr>
            </w:pPr>
          </w:p>
        </w:tc>
        <w:tc>
          <w:tcPr>
            <w:tcW w:w="1980" w:type="dxa"/>
            <w:vMerge/>
            <w:tcBorders>
              <w:left w:val="single" w:sz="4" w:space="0" w:color="auto"/>
              <w:right w:val="single" w:sz="4" w:space="0" w:color="auto"/>
            </w:tcBorders>
            <w:vAlign w:val="center"/>
          </w:tcPr>
          <w:p w14:paraId="0A0330CF" w14:textId="77777777" w:rsidR="00261036" w:rsidRPr="00261036" w:rsidRDefault="00261036" w:rsidP="009C4B2A">
            <w:pPr>
              <w:jc w:val="center"/>
              <w:rPr>
                <w:ins w:id="835" w:author="Verizon" w:date="2020-08-03T14:02:00Z"/>
              </w:rPr>
            </w:pPr>
          </w:p>
        </w:tc>
        <w:tc>
          <w:tcPr>
            <w:tcW w:w="746" w:type="dxa"/>
            <w:vMerge/>
            <w:tcBorders>
              <w:left w:val="single" w:sz="4" w:space="0" w:color="auto"/>
              <w:right w:val="single" w:sz="4" w:space="0" w:color="auto"/>
            </w:tcBorders>
            <w:vAlign w:val="center"/>
          </w:tcPr>
          <w:p w14:paraId="37742E85" w14:textId="77777777" w:rsidR="00261036" w:rsidRPr="00261036" w:rsidRDefault="00261036" w:rsidP="009C4B2A">
            <w:pPr>
              <w:jc w:val="center"/>
              <w:rPr>
                <w:ins w:id="83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F297C6E" w14:textId="77777777" w:rsidR="00261036" w:rsidRPr="00261036" w:rsidRDefault="00261036" w:rsidP="009C4B2A">
            <w:pPr>
              <w:jc w:val="center"/>
              <w:rPr>
                <w:ins w:id="837" w:author="Verizon" w:date="2020-08-03T14:02:00Z"/>
              </w:rPr>
            </w:pPr>
            <w:ins w:id="838"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7597792D" w14:textId="77777777" w:rsidR="00261036" w:rsidRPr="00261036" w:rsidRDefault="00261036" w:rsidP="009C4B2A">
            <w:pPr>
              <w:jc w:val="center"/>
              <w:rPr>
                <w:ins w:id="83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F109EDF" w14:textId="77777777" w:rsidR="00261036" w:rsidRPr="00261036" w:rsidRDefault="00261036" w:rsidP="009C4B2A">
            <w:pPr>
              <w:jc w:val="center"/>
              <w:rPr>
                <w:ins w:id="840" w:author="Verizon" w:date="2020-08-03T14:02:00Z"/>
              </w:rPr>
            </w:pPr>
            <w:ins w:id="84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AB9DAA" w14:textId="77777777" w:rsidR="00261036" w:rsidRPr="00261036" w:rsidRDefault="00261036" w:rsidP="009C4B2A">
            <w:pPr>
              <w:jc w:val="center"/>
              <w:rPr>
                <w:ins w:id="842" w:author="Verizon" w:date="2020-08-03T14:02:00Z"/>
              </w:rPr>
            </w:pPr>
            <w:ins w:id="843"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CC55A2" w14:textId="77777777" w:rsidR="00261036" w:rsidRPr="00261036" w:rsidRDefault="00261036" w:rsidP="009C4B2A">
            <w:pPr>
              <w:jc w:val="center"/>
              <w:rPr>
                <w:ins w:id="844" w:author="Verizon" w:date="2020-08-03T14:02:00Z"/>
              </w:rPr>
            </w:pPr>
            <w:ins w:id="845"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66FDD747" w14:textId="77777777" w:rsidR="00261036" w:rsidRPr="00261036" w:rsidRDefault="00261036" w:rsidP="009C4B2A">
            <w:pPr>
              <w:jc w:val="center"/>
              <w:rPr>
                <w:ins w:id="84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338BE2C" w14:textId="77777777" w:rsidR="00261036" w:rsidRPr="00261036" w:rsidRDefault="00261036" w:rsidP="009C4B2A">
            <w:pPr>
              <w:jc w:val="center"/>
              <w:rPr>
                <w:ins w:id="84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2E46FBC" w14:textId="77777777" w:rsidR="00261036" w:rsidRPr="00261036" w:rsidRDefault="00261036" w:rsidP="009C4B2A">
            <w:pPr>
              <w:jc w:val="center"/>
              <w:rPr>
                <w:ins w:id="84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09F394B" w14:textId="77777777" w:rsidR="00261036" w:rsidRPr="00261036" w:rsidRDefault="00261036" w:rsidP="009C4B2A">
            <w:pPr>
              <w:jc w:val="center"/>
              <w:rPr>
                <w:ins w:id="84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765BC59" w14:textId="77777777" w:rsidR="00261036" w:rsidRPr="00261036" w:rsidRDefault="00261036" w:rsidP="009C4B2A">
            <w:pPr>
              <w:jc w:val="center"/>
              <w:rPr>
                <w:ins w:id="85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F794D3" w14:textId="77777777" w:rsidR="00261036" w:rsidRPr="00261036" w:rsidRDefault="00261036" w:rsidP="009C4B2A">
            <w:pPr>
              <w:jc w:val="center"/>
              <w:rPr>
                <w:ins w:id="85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9152B1B" w14:textId="77777777" w:rsidR="00261036" w:rsidRPr="00261036" w:rsidRDefault="00261036" w:rsidP="009C4B2A">
            <w:pPr>
              <w:jc w:val="center"/>
              <w:rPr>
                <w:ins w:id="85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C239D72" w14:textId="77777777" w:rsidR="00261036" w:rsidRPr="00261036" w:rsidRDefault="00261036" w:rsidP="00261036">
            <w:pPr>
              <w:rPr>
                <w:ins w:id="85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D5C1B2C" w14:textId="77777777" w:rsidR="00261036" w:rsidRPr="00261036" w:rsidRDefault="00261036" w:rsidP="00261036">
            <w:pPr>
              <w:rPr>
                <w:ins w:id="85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18B2B18" w14:textId="77777777" w:rsidR="00261036" w:rsidRPr="00261036" w:rsidRDefault="00261036" w:rsidP="00261036">
            <w:pPr>
              <w:rPr>
                <w:ins w:id="855"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130115D5" w14:textId="77777777" w:rsidR="00261036" w:rsidRPr="00261036" w:rsidRDefault="00261036" w:rsidP="00261036">
            <w:pPr>
              <w:rPr>
                <w:ins w:id="856" w:author="Verizon" w:date="2020-08-03T14:02:00Z"/>
              </w:rPr>
            </w:pPr>
          </w:p>
        </w:tc>
        <w:tc>
          <w:tcPr>
            <w:tcW w:w="749" w:type="dxa"/>
            <w:vMerge/>
            <w:tcBorders>
              <w:left w:val="single" w:sz="4" w:space="0" w:color="auto"/>
              <w:right w:val="single" w:sz="4" w:space="0" w:color="auto"/>
            </w:tcBorders>
            <w:vAlign w:val="center"/>
          </w:tcPr>
          <w:p w14:paraId="2BAF4540" w14:textId="77777777" w:rsidR="00261036" w:rsidRPr="00261036" w:rsidRDefault="00261036" w:rsidP="009C4B2A">
            <w:pPr>
              <w:jc w:val="center"/>
              <w:rPr>
                <w:ins w:id="857" w:author="Verizon" w:date="2020-08-03T14:02:00Z"/>
              </w:rPr>
            </w:pPr>
          </w:p>
        </w:tc>
      </w:tr>
      <w:tr w:rsidR="00261036" w:rsidRPr="00261036" w14:paraId="0DAA90F4" w14:textId="77777777" w:rsidTr="00F017CA">
        <w:trPr>
          <w:trHeight w:val="125"/>
          <w:jc w:val="center"/>
          <w:ins w:id="858" w:author="Verizon" w:date="2020-08-03T14:02:00Z"/>
        </w:trPr>
        <w:tc>
          <w:tcPr>
            <w:tcW w:w="2065" w:type="dxa"/>
            <w:vMerge/>
            <w:tcBorders>
              <w:left w:val="single" w:sz="4" w:space="0" w:color="auto"/>
              <w:right w:val="single" w:sz="4" w:space="0" w:color="auto"/>
            </w:tcBorders>
            <w:vAlign w:val="center"/>
          </w:tcPr>
          <w:p w14:paraId="73C526F3" w14:textId="77777777" w:rsidR="00261036" w:rsidRPr="00261036" w:rsidRDefault="00261036" w:rsidP="009C4B2A">
            <w:pPr>
              <w:jc w:val="center"/>
              <w:rPr>
                <w:ins w:id="859" w:author="Verizon" w:date="2020-08-03T14:02:00Z"/>
              </w:rPr>
            </w:pPr>
          </w:p>
        </w:tc>
        <w:tc>
          <w:tcPr>
            <w:tcW w:w="1980" w:type="dxa"/>
            <w:vMerge/>
            <w:tcBorders>
              <w:left w:val="single" w:sz="4" w:space="0" w:color="auto"/>
              <w:right w:val="single" w:sz="4" w:space="0" w:color="auto"/>
            </w:tcBorders>
            <w:vAlign w:val="center"/>
          </w:tcPr>
          <w:p w14:paraId="6D74218D" w14:textId="77777777" w:rsidR="00261036" w:rsidRPr="00261036" w:rsidRDefault="00261036" w:rsidP="009C4B2A">
            <w:pPr>
              <w:jc w:val="center"/>
              <w:rPr>
                <w:ins w:id="860" w:author="Verizon" w:date="2020-08-03T14:02:00Z"/>
              </w:rPr>
            </w:pPr>
          </w:p>
        </w:tc>
        <w:tc>
          <w:tcPr>
            <w:tcW w:w="746" w:type="dxa"/>
            <w:vMerge/>
            <w:tcBorders>
              <w:left w:val="single" w:sz="4" w:space="0" w:color="auto"/>
              <w:bottom w:val="single" w:sz="4" w:space="0" w:color="auto"/>
              <w:right w:val="single" w:sz="4" w:space="0" w:color="auto"/>
            </w:tcBorders>
            <w:vAlign w:val="center"/>
          </w:tcPr>
          <w:p w14:paraId="1B380002" w14:textId="77777777" w:rsidR="00261036" w:rsidRPr="00261036" w:rsidRDefault="00261036" w:rsidP="009C4B2A">
            <w:pPr>
              <w:jc w:val="center"/>
              <w:rPr>
                <w:ins w:id="86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E6501DA" w14:textId="77777777" w:rsidR="00261036" w:rsidRPr="00261036" w:rsidRDefault="00261036" w:rsidP="009C4B2A">
            <w:pPr>
              <w:jc w:val="center"/>
              <w:rPr>
                <w:ins w:id="862" w:author="Verizon" w:date="2020-08-03T14:02:00Z"/>
              </w:rPr>
            </w:pPr>
            <w:ins w:id="863"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1404D9B8" w14:textId="77777777" w:rsidR="00261036" w:rsidRPr="00261036" w:rsidRDefault="00261036" w:rsidP="009C4B2A">
            <w:pPr>
              <w:jc w:val="center"/>
              <w:rPr>
                <w:ins w:id="86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921334D" w14:textId="77777777" w:rsidR="00261036" w:rsidRPr="00261036" w:rsidRDefault="00261036" w:rsidP="009C4B2A">
            <w:pPr>
              <w:jc w:val="center"/>
              <w:rPr>
                <w:ins w:id="86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9B9C114" w14:textId="77777777" w:rsidR="00261036" w:rsidRPr="00261036" w:rsidRDefault="00261036" w:rsidP="009C4B2A">
            <w:pPr>
              <w:jc w:val="center"/>
              <w:rPr>
                <w:ins w:id="86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30E745" w14:textId="77777777" w:rsidR="00261036" w:rsidRPr="00261036" w:rsidRDefault="00261036" w:rsidP="009C4B2A">
            <w:pPr>
              <w:jc w:val="center"/>
              <w:rPr>
                <w:ins w:id="86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D251517" w14:textId="77777777" w:rsidR="00261036" w:rsidRPr="00261036" w:rsidRDefault="00261036" w:rsidP="009C4B2A">
            <w:pPr>
              <w:jc w:val="center"/>
              <w:rPr>
                <w:ins w:id="86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2A6D0BA" w14:textId="77777777" w:rsidR="00261036" w:rsidRPr="00261036" w:rsidRDefault="00261036" w:rsidP="009C4B2A">
            <w:pPr>
              <w:jc w:val="center"/>
              <w:rPr>
                <w:ins w:id="86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4A219FB" w14:textId="77777777" w:rsidR="00261036" w:rsidRPr="00261036" w:rsidRDefault="00261036" w:rsidP="009C4B2A">
            <w:pPr>
              <w:jc w:val="center"/>
              <w:rPr>
                <w:ins w:id="87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9CB84AE" w14:textId="77777777" w:rsidR="00261036" w:rsidRPr="00261036" w:rsidRDefault="00261036" w:rsidP="009C4B2A">
            <w:pPr>
              <w:jc w:val="center"/>
              <w:rPr>
                <w:ins w:id="87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FADF787" w14:textId="77777777" w:rsidR="00261036" w:rsidRPr="00261036" w:rsidRDefault="00261036" w:rsidP="009C4B2A">
            <w:pPr>
              <w:jc w:val="center"/>
              <w:rPr>
                <w:ins w:id="87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FFDDA9A" w14:textId="77777777" w:rsidR="00261036" w:rsidRPr="00261036" w:rsidRDefault="00261036" w:rsidP="009C4B2A">
            <w:pPr>
              <w:jc w:val="center"/>
              <w:rPr>
                <w:ins w:id="87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8B7F048" w14:textId="77777777" w:rsidR="00261036" w:rsidRPr="00261036" w:rsidRDefault="00261036" w:rsidP="009C4B2A">
            <w:pPr>
              <w:jc w:val="center"/>
              <w:rPr>
                <w:ins w:id="87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389C5AF" w14:textId="77777777" w:rsidR="00261036" w:rsidRPr="00261036" w:rsidRDefault="00261036" w:rsidP="00261036">
            <w:pPr>
              <w:rPr>
                <w:ins w:id="87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771A803" w14:textId="77777777" w:rsidR="00261036" w:rsidRPr="00261036" w:rsidRDefault="00261036" w:rsidP="00261036">
            <w:pPr>
              <w:rPr>
                <w:ins w:id="87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E4741F9" w14:textId="77777777" w:rsidR="00261036" w:rsidRPr="00261036" w:rsidRDefault="00261036" w:rsidP="00261036">
            <w:pPr>
              <w:rPr>
                <w:ins w:id="87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2EBAC0DB" w14:textId="77777777" w:rsidR="00261036" w:rsidRPr="00261036" w:rsidRDefault="00261036" w:rsidP="00261036">
            <w:pPr>
              <w:rPr>
                <w:ins w:id="878" w:author="Verizon" w:date="2020-08-03T14:02:00Z"/>
              </w:rPr>
            </w:pPr>
          </w:p>
        </w:tc>
        <w:tc>
          <w:tcPr>
            <w:tcW w:w="749" w:type="dxa"/>
            <w:vMerge/>
            <w:tcBorders>
              <w:left w:val="single" w:sz="4" w:space="0" w:color="auto"/>
              <w:right w:val="single" w:sz="4" w:space="0" w:color="auto"/>
            </w:tcBorders>
            <w:vAlign w:val="center"/>
          </w:tcPr>
          <w:p w14:paraId="4D854B67" w14:textId="77777777" w:rsidR="00261036" w:rsidRPr="00261036" w:rsidRDefault="00261036" w:rsidP="009C4B2A">
            <w:pPr>
              <w:jc w:val="center"/>
              <w:rPr>
                <w:ins w:id="879" w:author="Verizon" w:date="2020-08-03T14:02:00Z"/>
              </w:rPr>
            </w:pPr>
          </w:p>
        </w:tc>
      </w:tr>
      <w:tr w:rsidR="00261036" w:rsidRPr="00261036" w14:paraId="37E1089C" w14:textId="77777777" w:rsidTr="00F017CA">
        <w:trPr>
          <w:trHeight w:val="125"/>
          <w:jc w:val="center"/>
          <w:ins w:id="880" w:author="Verizon" w:date="2020-08-03T14:02:00Z"/>
        </w:trPr>
        <w:tc>
          <w:tcPr>
            <w:tcW w:w="2065" w:type="dxa"/>
            <w:vMerge/>
            <w:tcBorders>
              <w:left w:val="single" w:sz="4" w:space="0" w:color="auto"/>
              <w:right w:val="single" w:sz="4" w:space="0" w:color="auto"/>
            </w:tcBorders>
            <w:vAlign w:val="center"/>
          </w:tcPr>
          <w:p w14:paraId="63878EA5" w14:textId="77777777" w:rsidR="00261036" w:rsidRPr="00261036" w:rsidRDefault="00261036" w:rsidP="009C4B2A">
            <w:pPr>
              <w:jc w:val="center"/>
              <w:rPr>
                <w:ins w:id="881" w:author="Verizon" w:date="2020-08-03T14:02:00Z"/>
              </w:rPr>
            </w:pPr>
          </w:p>
        </w:tc>
        <w:tc>
          <w:tcPr>
            <w:tcW w:w="1980" w:type="dxa"/>
            <w:vMerge/>
            <w:tcBorders>
              <w:left w:val="single" w:sz="4" w:space="0" w:color="auto"/>
              <w:right w:val="single" w:sz="4" w:space="0" w:color="auto"/>
            </w:tcBorders>
            <w:vAlign w:val="center"/>
          </w:tcPr>
          <w:p w14:paraId="62783E02" w14:textId="77777777" w:rsidR="00261036" w:rsidRPr="00261036" w:rsidRDefault="00261036" w:rsidP="009C4B2A">
            <w:pPr>
              <w:jc w:val="center"/>
              <w:rPr>
                <w:ins w:id="882" w:author="Verizon" w:date="2020-08-03T14:02:00Z"/>
              </w:rPr>
            </w:pPr>
          </w:p>
        </w:tc>
        <w:tc>
          <w:tcPr>
            <w:tcW w:w="746" w:type="dxa"/>
            <w:tcBorders>
              <w:top w:val="single" w:sz="4" w:space="0" w:color="auto"/>
              <w:left w:val="single" w:sz="4" w:space="0" w:color="auto"/>
              <w:right w:val="single" w:sz="4" w:space="0" w:color="auto"/>
            </w:tcBorders>
            <w:vAlign w:val="center"/>
          </w:tcPr>
          <w:p w14:paraId="39EFCC69" w14:textId="77777777" w:rsidR="00261036" w:rsidRPr="00261036" w:rsidRDefault="00261036" w:rsidP="009C4B2A">
            <w:pPr>
              <w:jc w:val="center"/>
              <w:rPr>
                <w:ins w:id="883" w:author="Verizon" w:date="2020-08-03T14:02:00Z"/>
              </w:rPr>
            </w:pPr>
            <w:ins w:id="884"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F81B162" w14:textId="77777777" w:rsidR="00261036" w:rsidRPr="00261036" w:rsidRDefault="00261036" w:rsidP="009C4B2A">
            <w:pPr>
              <w:jc w:val="center"/>
              <w:rPr>
                <w:ins w:id="885" w:author="Verizon" w:date="2020-08-03T14:02:00Z"/>
              </w:rPr>
            </w:pPr>
            <w:ins w:id="886" w:author="Verizon" w:date="2020-08-03T14:02:00Z">
              <w:r w:rsidRPr="00261036">
                <w:t>CA_n261Q</w:t>
              </w:r>
            </w:ins>
          </w:p>
        </w:tc>
        <w:tc>
          <w:tcPr>
            <w:tcW w:w="749" w:type="dxa"/>
            <w:vMerge/>
            <w:tcBorders>
              <w:left w:val="single" w:sz="4" w:space="0" w:color="auto"/>
              <w:right w:val="single" w:sz="4" w:space="0" w:color="auto"/>
            </w:tcBorders>
            <w:vAlign w:val="center"/>
          </w:tcPr>
          <w:p w14:paraId="6D7EE340" w14:textId="77777777" w:rsidR="00261036" w:rsidRPr="00261036" w:rsidRDefault="00261036" w:rsidP="009C4B2A">
            <w:pPr>
              <w:jc w:val="center"/>
              <w:rPr>
                <w:ins w:id="887" w:author="Verizon" w:date="2020-08-03T14:02:00Z"/>
              </w:rPr>
            </w:pPr>
          </w:p>
        </w:tc>
      </w:tr>
      <w:tr w:rsidR="00261036" w:rsidRPr="00261036" w14:paraId="55A5204E" w14:textId="77777777" w:rsidTr="00F017CA">
        <w:trPr>
          <w:trHeight w:val="125"/>
          <w:jc w:val="center"/>
          <w:ins w:id="888" w:author="Verizon" w:date="2020-08-03T14:02:00Z"/>
        </w:trPr>
        <w:tc>
          <w:tcPr>
            <w:tcW w:w="2065" w:type="dxa"/>
            <w:vMerge w:val="restart"/>
            <w:tcBorders>
              <w:top w:val="single" w:sz="4" w:space="0" w:color="auto"/>
              <w:left w:val="single" w:sz="4" w:space="0" w:color="auto"/>
              <w:right w:val="single" w:sz="4" w:space="0" w:color="auto"/>
            </w:tcBorders>
            <w:vAlign w:val="center"/>
          </w:tcPr>
          <w:p w14:paraId="4F1413F9" w14:textId="77777777" w:rsidR="00261036" w:rsidRPr="00261036" w:rsidRDefault="00261036" w:rsidP="009C4B2A">
            <w:pPr>
              <w:jc w:val="center"/>
              <w:rPr>
                <w:ins w:id="889" w:author="Verizon" w:date="2020-08-03T14:02:00Z"/>
              </w:rPr>
            </w:pPr>
            <w:ins w:id="890" w:author="Verizon" w:date="2020-08-03T14:02:00Z">
              <w:r w:rsidRPr="00261036">
                <w:t>CA_n5A-n261(2G)</w:t>
              </w:r>
            </w:ins>
          </w:p>
        </w:tc>
        <w:tc>
          <w:tcPr>
            <w:tcW w:w="1980" w:type="dxa"/>
            <w:vMerge w:val="restart"/>
            <w:tcBorders>
              <w:top w:val="single" w:sz="4" w:space="0" w:color="auto"/>
              <w:left w:val="single" w:sz="4" w:space="0" w:color="auto"/>
              <w:right w:val="single" w:sz="4" w:space="0" w:color="auto"/>
            </w:tcBorders>
            <w:vAlign w:val="center"/>
          </w:tcPr>
          <w:p w14:paraId="504F265A" w14:textId="77777777" w:rsidR="00261036" w:rsidRPr="00261036" w:rsidRDefault="00261036" w:rsidP="009C4B2A">
            <w:pPr>
              <w:jc w:val="center"/>
              <w:rPr>
                <w:ins w:id="891" w:author="Verizon" w:date="2020-08-03T14:02:00Z"/>
              </w:rPr>
            </w:pPr>
            <w:ins w:id="892" w:author="Verizon" w:date="2020-08-03T14:02:00Z">
              <w:r w:rsidRPr="00261036">
                <w:t>CA_n5A-n261A</w:t>
              </w:r>
            </w:ins>
          </w:p>
          <w:p w14:paraId="077F1DF2" w14:textId="77777777" w:rsidR="00261036" w:rsidRPr="00261036" w:rsidRDefault="00261036" w:rsidP="009C4B2A">
            <w:pPr>
              <w:jc w:val="center"/>
              <w:rPr>
                <w:ins w:id="893" w:author="Verizon" w:date="2020-08-03T14:02:00Z"/>
              </w:rPr>
            </w:pPr>
            <w:ins w:id="894" w:author="Verizon" w:date="2020-08-03T14:02:00Z">
              <w:r w:rsidRPr="00261036">
                <w:t>CA_n5A-n261G</w:t>
              </w:r>
            </w:ins>
          </w:p>
        </w:tc>
        <w:tc>
          <w:tcPr>
            <w:tcW w:w="746" w:type="dxa"/>
            <w:vMerge w:val="restart"/>
            <w:tcBorders>
              <w:top w:val="single" w:sz="4" w:space="0" w:color="auto"/>
              <w:left w:val="single" w:sz="4" w:space="0" w:color="auto"/>
              <w:right w:val="single" w:sz="4" w:space="0" w:color="auto"/>
            </w:tcBorders>
            <w:vAlign w:val="center"/>
          </w:tcPr>
          <w:p w14:paraId="32AC78D3" w14:textId="77777777" w:rsidR="00261036" w:rsidRPr="00261036" w:rsidRDefault="00261036" w:rsidP="009C4B2A">
            <w:pPr>
              <w:jc w:val="center"/>
              <w:rPr>
                <w:ins w:id="895" w:author="Verizon" w:date="2020-08-03T14:02:00Z"/>
              </w:rPr>
            </w:pPr>
            <w:ins w:id="896"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1DA3FB10" w14:textId="77777777" w:rsidR="00261036" w:rsidRPr="00261036" w:rsidRDefault="00261036" w:rsidP="009C4B2A">
            <w:pPr>
              <w:jc w:val="center"/>
              <w:rPr>
                <w:ins w:id="897" w:author="Verizon" w:date="2020-08-03T14:02:00Z"/>
              </w:rPr>
            </w:pPr>
            <w:ins w:id="898"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36E3686F" w14:textId="77777777" w:rsidR="00261036" w:rsidRPr="00261036" w:rsidRDefault="00261036" w:rsidP="009C4B2A">
            <w:pPr>
              <w:jc w:val="center"/>
              <w:rPr>
                <w:ins w:id="899" w:author="Verizon" w:date="2020-08-03T14:02:00Z"/>
              </w:rPr>
            </w:pPr>
            <w:ins w:id="90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2A3913" w14:textId="77777777" w:rsidR="00261036" w:rsidRPr="00261036" w:rsidRDefault="00261036" w:rsidP="009C4B2A">
            <w:pPr>
              <w:jc w:val="center"/>
              <w:rPr>
                <w:ins w:id="901" w:author="Verizon" w:date="2020-08-03T14:02:00Z"/>
              </w:rPr>
            </w:pPr>
            <w:ins w:id="90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DC6411" w14:textId="77777777" w:rsidR="00261036" w:rsidRPr="00261036" w:rsidRDefault="00261036" w:rsidP="009C4B2A">
            <w:pPr>
              <w:jc w:val="center"/>
              <w:rPr>
                <w:ins w:id="903" w:author="Verizon" w:date="2020-08-03T14:02:00Z"/>
              </w:rPr>
            </w:pPr>
            <w:ins w:id="904"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7DC09" w14:textId="77777777" w:rsidR="00261036" w:rsidRPr="00261036" w:rsidRDefault="00261036" w:rsidP="009C4B2A">
            <w:pPr>
              <w:jc w:val="center"/>
              <w:rPr>
                <w:ins w:id="905" w:author="Verizon" w:date="2020-08-03T14:02:00Z"/>
              </w:rPr>
            </w:pPr>
            <w:ins w:id="90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1BC1026A" w14:textId="77777777" w:rsidR="00261036" w:rsidRPr="00261036" w:rsidRDefault="00261036" w:rsidP="009C4B2A">
            <w:pPr>
              <w:jc w:val="center"/>
              <w:rPr>
                <w:ins w:id="90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6865860" w14:textId="77777777" w:rsidR="00261036" w:rsidRPr="00261036" w:rsidRDefault="00261036" w:rsidP="009C4B2A">
            <w:pPr>
              <w:jc w:val="center"/>
              <w:rPr>
                <w:ins w:id="90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AF939BB" w14:textId="77777777" w:rsidR="00261036" w:rsidRPr="00261036" w:rsidRDefault="00261036" w:rsidP="009C4B2A">
            <w:pPr>
              <w:jc w:val="center"/>
              <w:rPr>
                <w:ins w:id="90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628B97D" w14:textId="77777777" w:rsidR="00261036" w:rsidRPr="00261036" w:rsidRDefault="00261036" w:rsidP="009C4B2A">
            <w:pPr>
              <w:jc w:val="center"/>
              <w:rPr>
                <w:ins w:id="91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360C24F" w14:textId="77777777" w:rsidR="00261036" w:rsidRPr="00261036" w:rsidRDefault="00261036" w:rsidP="009C4B2A">
            <w:pPr>
              <w:jc w:val="center"/>
              <w:rPr>
                <w:ins w:id="91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20B18A1" w14:textId="77777777" w:rsidR="00261036" w:rsidRPr="00261036" w:rsidRDefault="00261036" w:rsidP="009C4B2A">
            <w:pPr>
              <w:jc w:val="center"/>
              <w:rPr>
                <w:ins w:id="91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EBCC0B8" w14:textId="77777777" w:rsidR="00261036" w:rsidRPr="00261036" w:rsidRDefault="00261036" w:rsidP="009C4B2A">
            <w:pPr>
              <w:jc w:val="center"/>
              <w:rPr>
                <w:ins w:id="91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A39F95B" w14:textId="77777777" w:rsidR="00261036" w:rsidRPr="00261036" w:rsidRDefault="00261036" w:rsidP="00261036">
            <w:pPr>
              <w:rPr>
                <w:ins w:id="91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D1FFFD6" w14:textId="77777777" w:rsidR="00261036" w:rsidRPr="00261036" w:rsidRDefault="00261036" w:rsidP="00261036">
            <w:pPr>
              <w:rPr>
                <w:ins w:id="91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FA67E3F" w14:textId="77777777" w:rsidR="00261036" w:rsidRPr="00261036" w:rsidRDefault="00261036" w:rsidP="00261036">
            <w:pPr>
              <w:rPr>
                <w:ins w:id="916"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14617FE" w14:textId="77777777" w:rsidR="00261036" w:rsidRPr="00261036" w:rsidRDefault="00261036" w:rsidP="00261036">
            <w:pPr>
              <w:rPr>
                <w:ins w:id="917"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591354B2" w14:textId="77777777" w:rsidR="00261036" w:rsidRPr="00261036" w:rsidRDefault="00261036" w:rsidP="009C4B2A">
            <w:pPr>
              <w:jc w:val="center"/>
              <w:rPr>
                <w:ins w:id="918" w:author="Verizon" w:date="2020-08-03T14:02:00Z"/>
              </w:rPr>
            </w:pPr>
            <w:ins w:id="919" w:author="Verizon" w:date="2020-08-03T14:02:00Z">
              <w:r w:rsidRPr="00261036">
                <w:t>0</w:t>
              </w:r>
            </w:ins>
          </w:p>
        </w:tc>
      </w:tr>
      <w:tr w:rsidR="00261036" w:rsidRPr="00261036" w14:paraId="6DAC5CB2" w14:textId="77777777" w:rsidTr="00F017CA">
        <w:trPr>
          <w:trHeight w:val="125"/>
          <w:jc w:val="center"/>
          <w:ins w:id="920" w:author="Verizon" w:date="2020-08-03T14:02:00Z"/>
        </w:trPr>
        <w:tc>
          <w:tcPr>
            <w:tcW w:w="2065" w:type="dxa"/>
            <w:vMerge/>
            <w:tcBorders>
              <w:left w:val="single" w:sz="4" w:space="0" w:color="auto"/>
              <w:right w:val="single" w:sz="4" w:space="0" w:color="auto"/>
            </w:tcBorders>
            <w:vAlign w:val="center"/>
          </w:tcPr>
          <w:p w14:paraId="3AD542E7" w14:textId="77777777" w:rsidR="00261036" w:rsidRPr="00261036" w:rsidRDefault="00261036" w:rsidP="009C4B2A">
            <w:pPr>
              <w:jc w:val="center"/>
              <w:rPr>
                <w:ins w:id="921" w:author="Verizon" w:date="2020-08-03T14:02:00Z"/>
              </w:rPr>
            </w:pPr>
          </w:p>
        </w:tc>
        <w:tc>
          <w:tcPr>
            <w:tcW w:w="1980" w:type="dxa"/>
            <w:vMerge/>
            <w:tcBorders>
              <w:left w:val="single" w:sz="4" w:space="0" w:color="auto"/>
              <w:right w:val="single" w:sz="4" w:space="0" w:color="auto"/>
            </w:tcBorders>
            <w:vAlign w:val="center"/>
          </w:tcPr>
          <w:p w14:paraId="22746758" w14:textId="77777777" w:rsidR="00261036" w:rsidRPr="00261036" w:rsidRDefault="00261036" w:rsidP="009C4B2A">
            <w:pPr>
              <w:jc w:val="center"/>
              <w:rPr>
                <w:ins w:id="922" w:author="Verizon" w:date="2020-08-03T14:02:00Z"/>
              </w:rPr>
            </w:pPr>
          </w:p>
        </w:tc>
        <w:tc>
          <w:tcPr>
            <w:tcW w:w="746" w:type="dxa"/>
            <w:vMerge/>
            <w:tcBorders>
              <w:left w:val="single" w:sz="4" w:space="0" w:color="auto"/>
              <w:right w:val="single" w:sz="4" w:space="0" w:color="auto"/>
            </w:tcBorders>
            <w:vAlign w:val="center"/>
          </w:tcPr>
          <w:p w14:paraId="66AD631F" w14:textId="77777777" w:rsidR="00261036" w:rsidRPr="00261036" w:rsidRDefault="00261036" w:rsidP="009C4B2A">
            <w:pPr>
              <w:jc w:val="center"/>
              <w:rPr>
                <w:ins w:id="92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4C09965" w14:textId="77777777" w:rsidR="00261036" w:rsidRPr="00261036" w:rsidRDefault="00261036" w:rsidP="009C4B2A">
            <w:pPr>
              <w:jc w:val="center"/>
              <w:rPr>
                <w:ins w:id="924" w:author="Verizon" w:date="2020-08-03T14:02:00Z"/>
              </w:rPr>
            </w:pPr>
            <w:ins w:id="925"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0BC97835" w14:textId="77777777" w:rsidR="00261036" w:rsidRPr="00261036" w:rsidRDefault="00261036" w:rsidP="009C4B2A">
            <w:pPr>
              <w:jc w:val="center"/>
              <w:rPr>
                <w:ins w:id="92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B154BCA" w14:textId="77777777" w:rsidR="00261036" w:rsidRPr="00261036" w:rsidRDefault="00261036" w:rsidP="009C4B2A">
            <w:pPr>
              <w:jc w:val="center"/>
              <w:rPr>
                <w:ins w:id="927" w:author="Verizon" w:date="2020-08-03T14:02:00Z"/>
              </w:rPr>
            </w:pPr>
            <w:ins w:id="92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09699D" w14:textId="77777777" w:rsidR="00261036" w:rsidRPr="00261036" w:rsidRDefault="00261036" w:rsidP="009C4B2A">
            <w:pPr>
              <w:jc w:val="center"/>
              <w:rPr>
                <w:ins w:id="929" w:author="Verizon" w:date="2020-08-03T14:02:00Z"/>
              </w:rPr>
            </w:pPr>
            <w:ins w:id="930"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256EBA" w14:textId="77777777" w:rsidR="00261036" w:rsidRPr="00261036" w:rsidRDefault="00261036" w:rsidP="009C4B2A">
            <w:pPr>
              <w:jc w:val="center"/>
              <w:rPr>
                <w:ins w:id="931" w:author="Verizon" w:date="2020-08-03T14:02:00Z"/>
              </w:rPr>
            </w:pPr>
            <w:ins w:id="93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4E157C02" w14:textId="77777777" w:rsidR="00261036" w:rsidRPr="00261036" w:rsidRDefault="00261036" w:rsidP="009C4B2A">
            <w:pPr>
              <w:jc w:val="center"/>
              <w:rPr>
                <w:ins w:id="93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943398A" w14:textId="77777777" w:rsidR="00261036" w:rsidRPr="00261036" w:rsidRDefault="00261036" w:rsidP="009C4B2A">
            <w:pPr>
              <w:jc w:val="center"/>
              <w:rPr>
                <w:ins w:id="93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3032154" w14:textId="77777777" w:rsidR="00261036" w:rsidRPr="00261036" w:rsidRDefault="00261036" w:rsidP="009C4B2A">
            <w:pPr>
              <w:jc w:val="center"/>
              <w:rPr>
                <w:ins w:id="93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A223DD9" w14:textId="77777777" w:rsidR="00261036" w:rsidRPr="00261036" w:rsidRDefault="00261036" w:rsidP="009C4B2A">
            <w:pPr>
              <w:jc w:val="center"/>
              <w:rPr>
                <w:ins w:id="93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EAB9FBA" w14:textId="77777777" w:rsidR="00261036" w:rsidRPr="00261036" w:rsidRDefault="00261036" w:rsidP="009C4B2A">
            <w:pPr>
              <w:jc w:val="center"/>
              <w:rPr>
                <w:ins w:id="93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91B59A4" w14:textId="77777777" w:rsidR="00261036" w:rsidRPr="00261036" w:rsidRDefault="00261036" w:rsidP="009C4B2A">
            <w:pPr>
              <w:jc w:val="center"/>
              <w:rPr>
                <w:ins w:id="93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94AD5D3" w14:textId="77777777" w:rsidR="00261036" w:rsidRPr="00261036" w:rsidRDefault="00261036" w:rsidP="009C4B2A">
            <w:pPr>
              <w:jc w:val="center"/>
              <w:rPr>
                <w:ins w:id="93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6F9D30D" w14:textId="77777777" w:rsidR="00261036" w:rsidRPr="00261036" w:rsidRDefault="00261036" w:rsidP="00261036">
            <w:pPr>
              <w:rPr>
                <w:ins w:id="94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9225391" w14:textId="77777777" w:rsidR="00261036" w:rsidRPr="00261036" w:rsidRDefault="00261036" w:rsidP="00261036">
            <w:pPr>
              <w:rPr>
                <w:ins w:id="94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4ECC436" w14:textId="77777777" w:rsidR="00261036" w:rsidRPr="00261036" w:rsidRDefault="00261036" w:rsidP="00261036">
            <w:pPr>
              <w:rPr>
                <w:ins w:id="942"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A2FF99F" w14:textId="77777777" w:rsidR="00261036" w:rsidRPr="00261036" w:rsidRDefault="00261036" w:rsidP="00261036">
            <w:pPr>
              <w:rPr>
                <w:ins w:id="943" w:author="Verizon" w:date="2020-08-03T14:02:00Z"/>
              </w:rPr>
            </w:pPr>
          </w:p>
        </w:tc>
        <w:tc>
          <w:tcPr>
            <w:tcW w:w="749" w:type="dxa"/>
            <w:vMerge/>
            <w:tcBorders>
              <w:left w:val="single" w:sz="4" w:space="0" w:color="auto"/>
              <w:right w:val="single" w:sz="4" w:space="0" w:color="auto"/>
            </w:tcBorders>
            <w:vAlign w:val="center"/>
          </w:tcPr>
          <w:p w14:paraId="7D8836D4" w14:textId="77777777" w:rsidR="00261036" w:rsidRPr="00261036" w:rsidRDefault="00261036" w:rsidP="009C4B2A">
            <w:pPr>
              <w:jc w:val="center"/>
              <w:rPr>
                <w:ins w:id="944" w:author="Verizon" w:date="2020-08-03T14:02:00Z"/>
              </w:rPr>
            </w:pPr>
          </w:p>
        </w:tc>
      </w:tr>
      <w:tr w:rsidR="00261036" w:rsidRPr="00261036" w14:paraId="478BBD7F" w14:textId="77777777" w:rsidTr="00F017CA">
        <w:trPr>
          <w:trHeight w:val="125"/>
          <w:jc w:val="center"/>
          <w:ins w:id="945" w:author="Verizon" w:date="2020-08-03T14:02:00Z"/>
        </w:trPr>
        <w:tc>
          <w:tcPr>
            <w:tcW w:w="2065" w:type="dxa"/>
            <w:vMerge/>
            <w:tcBorders>
              <w:left w:val="single" w:sz="4" w:space="0" w:color="auto"/>
              <w:right w:val="single" w:sz="4" w:space="0" w:color="auto"/>
            </w:tcBorders>
            <w:vAlign w:val="center"/>
          </w:tcPr>
          <w:p w14:paraId="086D1845" w14:textId="77777777" w:rsidR="00261036" w:rsidRPr="00261036" w:rsidRDefault="00261036" w:rsidP="009C4B2A">
            <w:pPr>
              <w:jc w:val="center"/>
              <w:rPr>
                <w:ins w:id="946" w:author="Verizon" w:date="2020-08-03T14:02:00Z"/>
              </w:rPr>
            </w:pPr>
          </w:p>
        </w:tc>
        <w:tc>
          <w:tcPr>
            <w:tcW w:w="1980" w:type="dxa"/>
            <w:vMerge/>
            <w:tcBorders>
              <w:left w:val="single" w:sz="4" w:space="0" w:color="auto"/>
              <w:right w:val="single" w:sz="4" w:space="0" w:color="auto"/>
            </w:tcBorders>
            <w:vAlign w:val="center"/>
          </w:tcPr>
          <w:p w14:paraId="5C48CF6E" w14:textId="77777777" w:rsidR="00261036" w:rsidRPr="00261036" w:rsidRDefault="00261036" w:rsidP="009C4B2A">
            <w:pPr>
              <w:jc w:val="center"/>
              <w:rPr>
                <w:ins w:id="947" w:author="Verizon" w:date="2020-08-03T14:02:00Z"/>
              </w:rPr>
            </w:pPr>
          </w:p>
        </w:tc>
        <w:tc>
          <w:tcPr>
            <w:tcW w:w="746" w:type="dxa"/>
            <w:vMerge/>
            <w:tcBorders>
              <w:left w:val="single" w:sz="4" w:space="0" w:color="auto"/>
              <w:bottom w:val="single" w:sz="4" w:space="0" w:color="auto"/>
              <w:right w:val="single" w:sz="4" w:space="0" w:color="auto"/>
            </w:tcBorders>
            <w:vAlign w:val="center"/>
          </w:tcPr>
          <w:p w14:paraId="704A89EC" w14:textId="77777777" w:rsidR="00261036" w:rsidRPr="00261036" w:rsidRDefault="00261036" w:rsidP="009C4B2A">
            <w:pPr>
              <w:jc w:val="center"/>
              <w:rPr>
                <w:ins w:id="94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69A1034" w14:textId="77777777" w:rsidR="00261036" w:rsidRPr="00261036" w:rsidRDefault="00261036" w:rsidP="009C4B2A">
            <w:pPr>
              <w:jc w:val="center"/>
              <w:rPr>
                <w:ins w:id="949" w:author="Verizon" w:date="2020-08-03T14:02:00Z"/>
              </w:rPr>
            </w:pPr>
            <w:ins w:id="950"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0F6C8345" w14:textId="77777777" w:rsidR="00261036" w:rsidRPr="00261036" w:rsidRDefault="00261036" w:rsidP="009C4B2A">
            <w:pPr>
              <w:jc w:val="center"/>
              <w:rPr>
                <w:ins w:id="95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0F4A297" w14:textId="77777777" w:rsidR="00261036" w:rsidRPr="00261036" w:rsidRDefault="00261036" w:rsidP="009C4B2A">
            <w:pPr>
              <w:jc w:val="center"/>
              <w:rPr>
                <w:ins w:id="95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40E615B" w14:textId="77777777" w:rsidR="00261036" w:rsidRPr="00261036" w:rsidRDefault="00261036" w:rsidP="009C4B2A">
            <w:pPr>
              <w:jc w:val="center"/>
              <w:rPr>
                <w:ins w:id="95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B9CC7B" w14:textId="77777777" w:rsidR="00261036" w:rsidRPr="00261036" w:rsidRDefault="00261036" w:rsidP="009C4B2A">
            <w:pPr>
              <w:jc w:val="center"/>
              <w:rPr>
                <w:ins w:id="95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0E65E27" w14:textId="77777777" w:rsidR="00261036" w:rsidRPr="00261036" w:rsidRDefault="00261036" w:rsidP="009C4B2A">
            <w:pPr>
              <w:jc w:val="center"/>
              <w:rPr>
                <w:ins w:id="95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0B6E559" w14:textId="77777777" w:rsidR="00261036" w:rsidRPr="00261036" w:rsidRDefault="00261036" w:rsidP="009C4B2A">
            <w:pPr>
              <w:jc w:val="center"/>
              <w:rPr>
                <w:ins w:id="95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3893F62" w14:textId="77777777" w:rsidR="00261036" w:rsidRPr="00261036" w:rsidRDefault="00261036" w:rsidP="009C4B2A">
            <w:pPr>
              <w:jc w:val="center"/>
              <w:rPr>
                <w:ins w:id="95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35140FC" w14:textId="77777777" w:rsidR="00261036" w:rsidRPr="00261036" w:rsidRDefault="00261036" w:rsidP="009C4B2A">
            <w:pPr>
              <w:jc w:val="center"/>
              <w:rPr>
                <w:ins w:id="95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F36D33B" w14:textId="77777777" w:rsidR="00261036" w:rsidRPr="00261036" w:rsidRDefault="00261036" w:rsidP="009C4B2A">
            <w:pPr>
              <w:jc w:val="center"/>
              <w:rPr>
                <w:ins w:id="95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5524432" w14:textId="77777777" w:rsidR="00261036" w:rsidRPr="00261036" w:rsidRDefault="00261036" w:rsidP="009C4B2A">
            <w:pPr>
              <w:jc w:val="center"/>
              <w:rPr>
                <w:ins w:id="96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00EE9C4" w14:textId="77777777" w:rsidR="00261036" w:rsidRPr="00261036" w:rsidRDefault="00261036" w:rsidP="009C4B2A">
            <w:pPr>
              <w:jc w:val="center"/>
              <w:rPr>
                <w:ins w:id="96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72AAF24" w14:textId="77777777" w:rsidR="00261036" w:rsidRPr="00261036" w:rsidRDefault="00261036" w:rsidP="00261036">
            <w:pPr>
              <w:rPr>
                <w:ins w:id="96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B8DAEA1" w14:textId="77777777" w:rsidR="00261036" w:rsidRPr="00261036" w:rsidRDefault="00261036" w:rsidP="00261036">
            <w:pPr>
              <w:rPr>
                <w:ins w:id="96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57112F4" w14:textId="77777777" w:rsidR="00261036" w:rsidRPr="00261036" w:rsidRDefault="00261036" w:rsidP="00261036">
            <w:pPr>
              <w:rPr>
                <w:ins w:id="964"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0DF10AE3" w14:textId="77777777" w:rsidR="00261036" w:rsidRPr="00261036" w:rsidRDefault="00261036" w:rsidP="00261036">
            <w:pPr>
              <w:rPr>
                <w:ins w:id="965" w:author="Verizon" w:date="2020-08-03T14:02:00Z"/>
              </w:rPr>
            </w:pPr>
          </w:p>
        </w:tc>
        <w:tc>
          <w:tcPr>
            <w:tcW w:w="749" w:type="dxa"/>
            <w:vMerge/>
            <w:tcBorders>
              <w:left w:val="single" w:sz="4" w:space="0" w:color="auto"/>
              <w:right w:val="single" w:sz="4" w:space="0" w:color="auto"/>
            </w:tcBorders>
            <w:vAlign w:val="center"/>
          </w:tcPr>
          <w:p w14:paraId="733B5DD6" w14:textId="77777777" w:rsidR="00261036" w:rsidRPr="00261036" w:rsidRDefault="00261036" w:rsidP="009C4B2A">
            <w:pPr>
              <w:jc w:val="center"/>
              <w:rPr>
                <w:ins w:id="966" w:author="Verizon" w:date="2020-08-03T14:02:00Z"/>
              </w:rPr>
            </w:pPr>
          </w:p>
        </w:tc>
      </w:tr>
      <w:tr w:rsidR="00261036" w:rsidRPr="00261036" w14:paraId="000B92FE" w14:textId="77777777" w:rsidTr="00F017CA">
        <w:trPr>
          <w:trHeight w:val="341"/>
          <w:jc w:val="center"/>
          <w:ins w:id="967" w:author="Verizon" w:date="2020-08-03T14:02:00Z"/>
        </w:trPr>
        <w:tc>
          <w:tcPr>
            <w:tcW w:w="2065" w:type="dxa"/>
            <w:vMerge/>
            <w:tcBorders>
              <w:left w:val="single" w:sz="4" w:space="0" w:color="auto"/>
              <w:right w:val="single" w:sz="4" w:space="0" w:color="auto"/>
            </w:tcBorders>
            <w:vAlign w:val="center"/>
          </w:tcPr>
          <w:p w14:paraId="56F19A8F" w14:textId="77777777" w:rsidR="00261036" w:rsidRPr="00261036" w:rsidRDefault="00261036" w:rsidP="009C4B2A">
            <w:pPr>
              <w:jc w:val="center"/>
              <w:rPr>
                <w:ins w:id="968" w:author="Verizon" w:date="2020-08-03T14:02:00Z"/>
              </w:rPr>
            </w:pPr>
          </w:p>
        </w:tc>
        <w:tc>
          <w:tcPr>
            <w:tcW w:w="1980" w:type="dxa"/>
            <w:vMerge/>
            <w:tcBorders>
              <w:left w:val="single" w:sz="4" w:space="0" w:color="auto"/>
              <w:right w:val="single" w:sz="4" w:space="0" w:color="auto"/>
            </w:tcBorders>
            <w:vAlign w:val="center"/>
          </w:tcPr>
          <w:p w14:paraId="0DC34F99" w14:textId="77777777" w:rsidR="00261036" w:rsidRPr="00261036" w:rsidRDefault="00261036" w:rsidP="009C4B2A">
            <w:pPr>
              <w:jc w:val="center"/>
              <w:rPr>
                <w:ins w:id="969" w:author="Verizon" w:date="2020-08-03T14:02:00Z"/>
              </w:rPr>
            </w:pPr>
          </w:p>
        </w:tc>
        <w:tc>
          <w:tcPr>
            <w:tcW w:w="746" w:type="dxa"/>
            <w:tcBorders>
              <w:top w:val="single" w:sz="4" w:space="0" w:color="auto"/>
              <w:left w:val="single" w:sz="4" w:space="0" w:color="auto"/>
              <w:right w:val="single" w:sz="4" w:space="0" w:color="auto"/>
            </w:tcBorders>
            <w:vAlign w:val="center"/>
          </w:tcPr>
          <w:p w14:paraId="18D1466C" w14:textId="77777777" w:rsidR="00261036" w:rsidRPr="00261036" w:rsidRDefault="00261036" w:rsidP="009C4B2A">
            <w:pPr>
              <w:jc w:val="center"/>
              <w:rPr>
                <w:ins w:id="970" w:author="Verizon" w:date="2020-08-03T14:02:00Z"/>
              </w:rPr>
            </w:pPr>
            <w:ins w:id="971"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F876CA9" w14:textId="77777777" w:rsidR="00261036" w:rsidRPr="00261036" w:rsidRDefault="00261036" w:rsidP="009C4B2A">
            <w:pPr>
              <w:jc w:val="center"/>
              <w:rPr>
                <w:ins w:id="972" w:author="Verizon" w:date="2020-08-03T14:02:00Z"/>
              </w:rPr>
            </w:pPr>
            <w:ins w:id="973" w:author="Verizon" w:date="2020-08-03T14:02:00Z">
              <w:r w:rsidRPr="00261036">
                <w:t>CA_n261(2G)</w:t>
              </w:r>
            </w:ins>
          </w:p>
        </w:tc>
        <w:tc>
          <w:tcPr>
            <w:tcW w:w="749" w:type="dxa"/>
            <w:vMerge/>
            <w:tcBorders>
              <w:left w:val="single" w:sz="4" w:space="0" w:color="auto"/>
              <w:right w:val="single" w:sz="4" w:space="0" w:color="auto"/>
            </w:tcBorders>
            <w:vAlign w:val="center"/>
          </w:tcPr>
          <w:p w14:paraId="7960578C" w14:textId="77777777" w:rsidR="00261036" w:rsidRPr="00261036" w:rsidRDefault="00261036" w:rsidP="009C4B2A">
            <w:pPr>
              <w:jc w:val="center"/>
              <w:rPr>
                <w:ins w:id="974" w:author="Verizon" w:date="2020-08-03T14:02:00Z"/>
              </w:rPr>
            </w:pPr>
          </w:p>
        </w:tc>
      </w:tr>
      <w:tr w:rsidR="00261036" w:rsidRPr="00261036" w14:paraId="25888939" w14:textId="77777777" w:rsidTr="00F017CA">
        <w:trPr>
          <w:trHeight w:val="125"/>
          <w:jc w:val="center"/>
          <w:ins w:id="975" w:author="Verizon" w:date="2020-08-03T14:02:00Z"/>
        </w:trPr>
        <w:tc>
          <w:tcPr>
            <w:tcW w:w="2065" w:type="dxa"/>
            <w:vMerge w:val="restart"/>
            <w:tcBorders>
              <w:top w:val="single" w:sz="4" w:space="0" w:color="auto"/>
              <w:left w:val="single" w:sz="4" w:space="0" w:color="auto"/>
              <w:right w:val="single" w:sz="4" w:space="0" w:color="auto"/>
            </w:tcBorders>
            <w:vAlign w:val="center"/>
          </w:tcPr>
          <w:p w14:paraId="5712DAEF" w14:textId="77777777" w:rsidR="00261036" w:rsidRPr="00261036" w:rsidRDefault="00261036" w:rsidP="009C4B2A">
            <w:pPr>
              <w:jc w:val="center"/>
              <w:rPr>
                <w:ins w:id="976" w:author="Verizon" w:date="2020-08-03T14:02:00Z"/>
              </w:rPr>
            </w:pPr>
            <w:ins w:id="977" w:author="Verizon" w:date="2020-08-03T14:02:00Z">
              <w:r w:rsidRPr="00261036">
                <w:t>CA_n5A-n261(2H)</w:t>
              </w:r>
            </w:ins>
          </w:p>
        </w:tc>
        <w:tc>
          <w:tcPr>
            <w:tcW w:w="1980" w:type="dxa"/>
            <w:vMerge w:val="restart"/>
            <w:tcBorders>
              <w:top w:val="single" w:sz="4" w:space="0" w:color="auto"/>
              <w:left w:val="single" w:sz="4" w:space="0" w:color="auto"/>
              <w:right w:val="single" w:sz="4" w:space="0" w:color="auto"/>
            </w:tcBorders>
            <w:vAlign w:val="center"/>
          </w:tcPr>
          <w:p w14:paraId="0965F9AA" w14:textId="77777777" w:rsidR="00261036" w:rsidRPr="00261036" w:rsidRDefault="00261036" w:rsidP="009C4B2A">
            <w:pPr>
              <w:jc w:val="center"/>
              <w:rPr>
                <w:ins w:id="978" w:author="Verizon" w:date="2020-08-03T14:02:00Z"/>
              </w:rPr>
            </w:pPr>
            <w:ins w:id="979" w:author="Verizon" w:date="2020-08-03T14:02:00Z">
              <w:r w:rsidRPr="00261036">
                <w:t>CA_n5A-n261A</w:t>
              </w:r>
            </w:ins>
          </w:p>
          <w:p w14:paraId="2827B305" w14:textId="77777777" w:rsidR="00261036" w:rsidRPr="00261036" w:rsidRDefault="00261036" w:rsidP="009C4B2A">
            <w:pPr>
              <w:jc w:val="center"/>
              <w:rPr>
                <w:ins w:id="980" w:author="Verizon" w:date="2020-08-03T14:02:00Z"/>
              </w:rPr>
            </w:pPr>
            <w:ins w:id="981" w:author="Verizon" w:date="2020-08-03T14:02:00Z">
              <w:r w:rsidRPr="00261036">
                <w:t>CA_n5A-n261G CA_n5A-n261H</w:t>
              </w:r>
            </w:ins>
          </w:p>
        </w:tc>
        <w:tc>
          <w:tcPr>
            <w:tcW w:w="746" w:type="dxa"/>
            <w:vMerge w:val="restart"/>
            <w:tcBorders>
              <w:top w:val="single" w:sz="4" w:space="0" w:color="auto"/>
              <w:left w:val="single" w:sz="4" w:space="0" w:color="auto"/>
              <w:right w:val="single" w:sz="4" w:space="0" w:color="auto"/>
            </w:tcBorders>
            <w:vAlign w:val="center"/>
          </w:tcPr>
          <w:p w14:paraId="160B8C81" w14:textId="77777777" w:rsidR="00261036" w:rsidRPr="00261036" w:rsidRDefault="00261036" w:rsidP="009C4B2A">
            <w:pPr>
              <w:jc w:val="center"/>
              <w:rPr>
                <w:ins w:id="982" w:author="Verizon" w:date="2020-08-03T14:02:00Z"/>
              </w:rPr>
            </w:pPr>
            <w:ins w:id="983"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5419E17E" w14:textId="77777777" w:rsidR="00261036" w:rsidRPr="00261036" w:rsidRDefault="00261036" w:rsidP="009C4B2A">
            <w:pPr>
              <w:jc w:val="center"/>
              <w:rPr>
                <w:ins w:id="984" w:author="Verizon" w:date="2020-08-03T14:02:00Z"/>
              </w:rPr>
            </w:pPr>
            <w:ins w:id="985"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7FEC7430" w14:textId="77777777" w:rsidR="00261036" w:rsidRPr="00261036" w:rsidRDefault="00261036" w:rsidP="009C4B2A">
            <w:pPr>
              <w:jc w:val="center"/>
              <w:rPr>
                <w:ins w:id="986" w:author="Verizon" w:date="2020-08-03T14:02:00Z"/>
              </w:rPr>
            </w:pPr>
            <w:ins w:id="98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325857" w14:textId="77777777" w:rsidR="00261036" w:rsidRPr="00261036" w:rsidRDefault="00261036" w:rsidP="009C4B2A">
            <w:pPr>
              <w:jc w:val="center"/>
              <w:rPr>
                <w:ins w:id="988" w:author="Verizon" w:date="2020-08-03T14:02:00Z"/>
              </w:rPr>
            </w:pPr>
            <w:ins w:id="98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73C1AA" w14:textId="77777777" w:rsidR="00261036" w:rsidRPr="00261036" w:rsidRDefault="00261036" w:rsidP="009C4B2A">
            <w:pPr>
              <w:jc w:val="center"/>
              <w:rPr>
                <w:ins w:id="990" w:author="Verizon" w:date="2020-08-03T14:02:00Z"/>
              </w:rPr>
            </w:pPr>
            <w:ins w:id="991"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9A294" w14:textId="77777777" w:rsidR="00261036" w:rsidRPr="00261036" w:rsidRDefault="00261036" w:rsidP="009C4B2A">
            <w:pPr>
              <w:jc w:val="center"/>
              <w:rPr>
                <w:ins w:id="992" w:author="Verizon" w:date="2020-08-03T14:02:00Z"/>
              </w:rPr>
            </w:pPr>
            <w:ins w:id="99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363EB925" w14:textId="77777777" w:rsidR="00261036" w:rsidRPr="00261036" w:rsidRDefault="00261036" w:rsidP="009C4B2A">
            <w:pPr>
              <w:jc w:val="center"/>
              <w:rPr>
                <w:ins w:id="99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F518ED2" w14:textId="77777777" w:rsidR="00261036" w:rsidRPr="00261036" w:rsidRDefault="00261036" w:rsidP="009C4B2A">
            <w:pPr>
              <w:jc w:val="center"/>
              <w:rPr>
                <w:ins w:id="99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6E0C19E" w14:textId="77777777" w:rsidR="00261036" w:rsidRPr="00261036" w:rsidRDefault="00261036" w:rsidP="009C4B2A">
            <w:pPr>
              <w:jc w:val="center"/>
              <w:rPr>
                <w:ins w:id="99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7708E22" w14:textId="77777777" w:rsidR="00261036" w:rsidRPr="00261036" w:rsidRDefault="00261036" w:rsidP="009C4B2A">
            <w:pPr>
              <w:jc w:val="center"/>
              <w:rPr>
                <w:ins w:id="99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098FFC" w14:textId="77777777" w:rsidR="00261036" w:rsidRPr="00261036" w:rsidRDefault="00261036" w:rsidP="009C4B2A">
            <w:pPr>
              <w:jc w:val="center"/>
              <w:rPr>
                <w:ins w:id="99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DE58406" w14:textId="77777777" w:rsidR="00261036" w:rsidRPr="00261036" w:rsidRDefault="00261036" w:rsidP="009C4B2A">
            <w:pPr>
              <w:jc w:val="center"/>
              <w:rPr>
                <w:ins w:id="99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906ACFA" w14:textId="77777777" w:rsidR="00261036" w:rsidRPr="00261036" w:rsidRDefault="00261036" w:rsidP="009C4B2A">
            <w:pPr>
              <w:jc w:val="center"/>
              <w:rPr>
                <w:ins w:id="100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026C1A6" w14:textId="77777777" w:rsidR="00261036" w:rsidRPr="00261036" w:rsidRDefault="00261036" w:rsidP="00261036">
            <w:pPr>
              <w:rPr>
                <w:ins w:id="100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9DFB413" w14:textId="77777777" w:rsidR="00261036" w:rsidRPr="00261036" w:rsidRDefault="00261036" w:rsidP="00261036">
            <w:pPr>
              <w:rPr>
                <w:ins w:id="100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60C34A4" w14:textId="77777777" w:rsidR="00261036" w:rsidRPr="00261036" w:rsidRDefault="00261036" w:rsidP="00261036">
            <w:pPr>
              <w:rPr>
                <w:ins w:id="1003"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D4C437B" w14:textId="77777777" w:rsidR="00261036" w:rsidRPr="00261036" w:rsidRDefault="00261036" w:rsidP="00261036">
            <w:pPr>
              <w:rPr>
                <w:ins w:id="1004"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51C59F99" w14:textId="77777777" w:rsidR="00261036" w:rsidRPr="00261036" w:rsidRDefault="00261036" w:rsidP="009C4B2A">
            <w:pPr>
              <w:jc w:val="center"/>
              <w:rPr>
                <w:ins w:id="1005" w:author="Verizon" w:date="2020-08-03T14:02:00Z"/>
              </w:rPr>
            </w:pPr>
            <w:ins w:id="1006" w:author="Verizon" w:date="2020-08-03T14:02:00Z">
              <w:r w:rsidRPr="00261036">
                <w:t>0</w:t>
              </w:r>
            </w:ins>
          </w:p>
        </w:tc>
      </w:tr>
      <w:tr w:rsidR="00261036" w:rsidRPr="00261036" w14:paraId="583439A1" w14:textId="77777777" w:rsidTr="00F017CA">
        <w:trPr>
          <w:trHeight w:val="125"/>
          <w:jc w:val="center"/>
          <w:ins w:id="1007" w:author="Verizon" w:date="2020-08-03T14:02:00Z"/>
        </w:trPr>
        <w:tc>
          <w:tcPr>
            <w:tcW w:w="2065" w:type="dxa"/>
            <w:vMerge/>
            <w:tcBorders>
              <w:left w:val="single" w:sz="4" w:space="0" w:color="auto"/>
              <w:right w:val="single" w:sz="4" w:space="0" w:color="auto"/>
            </w:tcBorders>
            <w:vAlign w:val="center"/>
          </w:tcPr>
          <w:p w14:paraId="020524FB" w14:textId="77777777" w:rsidR="00261036" w:rsidRPr="00261036" w:rsidRDefault="00261036" w:rsidP="009C4B2A">
            <w:pPr>
              <w:jc w:val="center"/>
              <w:rPr>
                <w:ins w:id="1008" w:author="Verizon" w:date="2020-08-03T14:02:00Z"/>
              </w:rPr>
            </w:pPr>
          </w:p>
        </w:tc>
        <w:tc>
          <w:tcPr>
            <w:tcW w:w="1980" w:type="dxa"/>
            <w:vMerge/>
            <w:tcBorders>
              <w:left w:val="single" w:sz="4" w:space="0" w:color="auto"/>
              <w:right w:val="single" w:sz="4" w:space="0" w:color="auto"/>
            </w:tcBorders>
            <w:vAlign w:val="center"/>
          </w:tcPr>
          <w:p w14:paraId="1A68596C" w14:textId="77777777" w:rsidR="00261036" w:rsidRPr="00261036" w:rsidRDefault="00261036" w:rsidP="009C4B2A">
            <w:pPr>
              <w:jc w:val="center"/>
              <w:rPr>
                <w:ins w:id="1009" w:author="Verizon" w:date="2020-08-03T14:02:00Z"/>
              </w:rPr>
            </w:pPr>
          </w:p>
        </w:tc>
        <w:tc>
          <w:tcPr>
            <w:tcW w:w="746" w:type="dxa"/>
            <w:vMerge/>
            <w:tcBorders>
              <w:left w:val="single" w:sz="4" w:space="0" w:color="auto"/>
              <w:right w:val="single" w:sz="4" w:space="0" w:color="auto"/>
            </w:tcBorders>
            <w:vAlign w:val="center"/>
          </w:tcPr>
          <w:p w14:paraId="303B4C78" w14:textId="77777777" w:rsidR="00261036" w:rsidRPr="00261036" w:rsidRDefault="00261036" w:rsidP="009C4B2A">
            <w:pPr>
              <w:jc w:val="center"/>
              <w:rPr>
                <w:ins w:id="101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DF165F7" w14:textId="77777777" w:rsidR="00261036" w:rsidRPr="00261036" w:rsidRDefault="00261036" w:rsidP="009C4B2A">
            <w:pPr>
              <w:jc w:val="center"/>
              <w:rPr>
                <w:ins w:id="1011" w:author="Verizon" w:date="2020-08-03T14:02:00Z"/>
              </w:rPr>
            </w:pPr>
            <w:ins w:id="1012"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60E1B4C8" w14:textId="77777777" w:rsidR="00261036" w:rsidRPr="00261036" w:rsidRDefault="00261036" w:rsidP="009C4B2A">
            <w:pPr>
              <w:jc w:val="center"/>
              <w:rPr>
                <w:ins w:id="101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DE146D4" w14:textId="77777777" w:rsidR="00261036" w:rsidRPr="00261036" w:rsidRDefault="00261036" w:rsidP="009C4B2A">
            <w:pPr>
              <w:jc w:val="center"/>
              <w:rPr>
                <w:ins w:id="1014" w:author="Verizon" w:date="2020-08-03T14:02:00Z"/>
              </w:rPr>
            </w:pPr>
            <w:ins w:id="1015"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671B9D" w14:textId="77777777" w:rsidR="00261036" w:rsidRPr="00261036" w:rsidRDefault="00261036" w:rsidP="009C4B2A">
            <w:pPr>
              <w:jc w:val="center"/>
              <w:rPr>
                <w:ins w:id="1016" w:author="Verizon" w:date="2020-08-03T14:02:00Z"/>
              </w:rPr>
            </w:pPr>
            <w:ins w:id="1017"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9B45C1" w14:textId="77777777" w:rsidR="00261036" w:rsidRPr="00261036" w:rsidRDefault="00261036" w:rsidP="009C4B2A">
            <w:pPr>
              <w:jc w:val="center"/>
              <w:rPr>
                <w:ins w:id="1018" w:author="Verizon" w:date="2020-08-03T14:02:00Z"/>
              </w:rPr>
            </w:pPr>
            <w:ins w:id="101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7BCFD048" w14:textId="77777777" w:rsidR="00261036" w:rsidRPr="00261036" w:rsidRDefault="00261036" w:rsidP="009C4B2A">
            <w:pPr>
              <w:jc w:val="center"/>
              <w:rPr>
                <w:ins w:id="102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E764BD2" w14:textId="77777777" w:rsidR="00261036" w:rsidRPr="00261036" w:rsidRDefault="00261036" w:rsidP="009C4B2A">
            <w:pPr>
              <w:jc w:val="center"/>
              <w:rPr>
                <w:ins w:id="102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B47A642" w14:textId="77777777" w:rsidR="00261036" w:rsidRPr="00261036" w:rsidRDefault="00261036" w:rsidP="009C4B2A">
            <w:pPr>
              <w:jc w:val="center"/>
              <w:rPr>
                <w:ins w:id="102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6C20C45" w14:textId="77777777" w:rsidR="00261036" w:rsidRPr="00261036" w:rsidRDefault="00261036" w:rsidP="009C4B2A">
            <w:pPr>
              <w:jc w:val="center"/>
              <w:rPr>
                <w:ins w:id="102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D5D61D3" w14:textId="77777777" w:rsidR="00261036" w:rsidRPr="00261036" w:rsidRDefault="00261036" w:rsidP="009C4B2A">
            <w:pPr>
              <w:jc w:val="center"/>
              <w:rPr>
                <w:ins w:id="102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27E9C50" w14:textId="77777777" w:rsidR="00261036" w:rsidRPr="00261036" w:rsidRDefault="00261036" w:rsidP="009C4B2A">
            <w:pPr>
              <w:jc w:val="center"/>
              <w:rPr>
                <w:ins w:id="102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E3F9FE5" w14:textId="77777777" w:rsidR="00261036" w:rsidRPr="00261036" w:rsidRDefault="00261036" w:rsidP="009C4B2A">
            <w:pPr>
              <w:jc w:val="center"/>
              <w:rPr>
                <w:ins w:id="102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9E617B0" w14:textId="77777777" w:rsidR="00261036" w:rsidRPr="00261036" w:rsidRDefault="00261036" w:rsidP="00261036">
            <w:pPr>
              <w:rPr>
                <w:ins w:id="102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B27B2C0" w14:textId="77777777" w:rsidR="00261036" w:rsidRPr="00261036" w:rsidRDefault="00261036" w:rsidP="00261036">
            <w:pPr>
              <w:rPr>
                <w:ins w:id="102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D01343B" w14:textId="77777777" w:rsidR="00261036" w:rsidRPr="00261036" w:rsidRDefault="00261036" w:rsidP="00261036">
            <w:pPr>
              <w:rPr>
                <w:ins w:id="1029"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323DBC63" w14:textId="77777777" w:rsidR="00261036" w:rsidRPr="00261036" w:rsidRDefault="00261036" w:rsidP="00261036">
            <w:pPr>
              <w:rPr>
                <w:ins w:id="1030" w:author="Verizon" w:date="2020-08-03T14:02:00Z"/>
              </w:rPr>
            </w:pPr>
          </w:p>
        </w:tc>
        <w:tc>
          <w:tcPr>
            <w:tcW w:w="749" w:type="dxa"/>
            <w:vMerge/>
            <w:tcBorders>
              <w:left w:val="single" w:sz="4" w:space="0" w:color="auto"/>
              <w:right w:val="single" w:sz="4" w:space="0" w:color="auto"/>
            </w:tcBorders>
            <w:vAlign w:val="center"/>
          </w:tcPr>
          <w:p w14:paraId="0570ECAC" w14:textId="77777777" w:rsidR="00261036" w:rsidRPr="00261036" w:rsidRDefault="00261036" w:rsidP="009C4B2A">
            <w:pPr>
              <w:jc w:val="center"/>
              <w:rPr>
                <w:ins w:id="1031" w:author="Verizon" w:date="2020-08-03T14:02:00Z"/>
              </w:rPr>
            </w:pPr>
          </w:p>
        </w:tc>
      </w:tr>
      <w:tr w:rsidR="00261036" w:rsidRPr="00261036" w14:paraId="2CE31236" w14:textId="77777777" w:rsidTr="00F017CA">
        <w:trPr>
          <w:trHeight w:val="125"/>
          <w:jc w:val="center"/>
          <w:ins w:id="1032" w:author="Verizon" w:date="2020-08-03T14:02:00Z"/>
        </w:trPr>
        <w:tc>
          <w:tcPr>
            <w:tcW w:w="2065" w:type="dxa"/>
            <w:vMerge/>
            <w:tcBorders>
              <w:left w:val="single" w:sz="4" w:space="0" w:color="auto"/>
              <w:right w:val="single" w:sz="4" w:space="0" w:color="auto"/>
            </w:tcBorders>
            <w:vAlign w:val="center"/>
          </w:tcPr>
          <w:p w14:paraId="6693C9B3" w14:textId="77777777" w:rsidR="00261036" w:rsidRPr="00261036" w:rsidRDefault="00261036" w:rsidP="009C4B2A">
            <w:pPr>
              <w:jc w:val="center"/>
              <w:rPr>
                <w:ins w:id="1033" w:author="Verizon" w:date="2020-08-03T14:02:00Z"/>
              </w:rPr>
            </w:pPr>
          </w:p>
        </w:tc>
        <w:tc>
          <w:tcPr>
            <w:tcW w:w="1980" w:type="dxa"/>
            <w:vMerge/>
            <w:tcBorders>
              <w:left w:val="single" w:sz="4" w:space="0" w:color="auto"/>
              <w:right w:val="single" w:sz="4" w:space="0" w:color="auto"/>
            </w:tcBorders>
            <w:vAlign w:val="center"/>
          </w:tcPr>
          <w:p w14:paraId="4EADCDAA" w14:textId="77777777" w:rsidR="00261036" w:rsidRPr="00261036" w:rsidRDefault="00261036" w:rsidP="009C4B2A">
            <w:pPr>
              <w:jc w:val="center"/>
              <w:rPr>
                <w:ins w:id="1034" w:author="Verizon" w:date="2020-08-03T14:02:00Z"/>
              </w:rPr>
            </w:pPr>
          </w:p>
        </w:tc>
        <w:tc>
          <w:tcPr>
            <w:tcW w:w="746" w:type="dxa"/>
            <w:vMerge/>
            <w:tcBorders>
              <w:left w:val="single" w:sz="4" w:space="0" w:color="auto"/>
              <w:bottom w:val="single" w:sz="4" w:space="0" w:color="auto"/>
              <w:right w:val="single" w:sz="4" w:space="0" w:color="auto"/>
            </w:tcBorders>
            <w:vAlign w:val="center"/>
          </w:tcPr>
          <w:p w14:paraId="7CB7D356" w14:textId="77777777" w:rsidR="00261036" w:rsidRPr="00261036" w:rsidRDefault="00261036" w:rsidP="009C4B2A">
            <w:pPr>
              <w:jc w:val="center"/>
              <w:rPr>
                <w:ins w:id="103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3338F9E" w14:textId="77777777" w:rsidR="00261036" w:rsidRPr="00261036" w:rsidRDefault="00261036" w:rsidP="009C4B2A">
            <w:pPr>
              <w:jc w:val="center"/>
              <w:rPr>
                <w:ins w:id="1036" w:author="Verizon" w:date="2020-08-03T14:02:00Z"/>
              </w:rPr>
            </w:pPr>
            <w:ins w:id="1037"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5C196029" w14:textId="77777777" w:rsidR="00261036" w:rsidRPr="00261036" w:rsidRDefault="00261036" w:rsidP="009C4B2A">
            <w:pPr>
              <w:jc w:val="center"/>
              <w:rPr>
                <w:ins w:id="103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48AF4D6" w14:textId="77777777" w:rsidR="00261036" w:rsidRPr="00261036" w:rsidRDefault="00261036" w:rsidP="009C4B2A">
            <w:pPr>
              <w:jc w:val="center"/>
              <w:rPr>
                <w:ins w:id="103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1DF9DD1" w14:textId="77777777" w:rsidR="00261036" w:rsidRPr="00261036" w:rsidRDefault="00261036" w:rsidP="009C4B2A">
            <w:pPr>
              <w:jc w:val="center"/>
              <w:rPr>
                <w:ins w:id="104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B6403B" w14:textId="77777777" w:rsidR="00261036" w:rsidRPr="00261036" w:rsidRDefault="00261036" w:rsidP="009C4B2A">
            <w:pPr>
              <w:jc w:val="center"/>
              <w:rPr>
                <w:ins w:id="104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CCAE117" w14:textId="77777777" w:rsidR="00261036" w:rsidRPr="00261036" w:rsidRDefault="00261036" w:rsidP="009C4B2A">
            <w:pPr>
              <w:jc w:val="center"/>
              <w:rPr>
                <w:ins w:id="104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E29F808" w14:textId="77777777" w:rsidR="00261036" w:rsidRPr="00261036" w:rsidRDefault="00261036" w:rsidP="009C4B2A">
            <w:pPr>
              <w:jc w:val="center"/>
              <w:rPr>
                <w:ins w:id="104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B1D5274" w14:textId="77777777" w:rsidR="00261036" w:rsidRPr="00261036" w:rsidRDefault="00261036" w:rsidP="009C4B2A">
            <w:pPr>
              <w:jc w:val="center"/>
              <w:rPr>
                <w:ins w:id="104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EF0F63F" w14:textId="77777777" w:rsidR="00261036" w:rsidRPr="00261036" w:rsidRDefault="00261036" w:rsidP="009C4B2A">
            <w:pPr>
              <w:jc w:val="center"/>
              <w:rPr>
                <w:ins w:id="104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D239B04" w14:textId="77777777" w:rsidR="00261036" w:rsidRPr="00261036" w:rsidRDefault="00261036" w:rsidP="009C4B2A">
            <w:pPr>
              <w:jc w:val="center"/>
              <w:rPr>
                <w:ins w:id="104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9FEB0E8" w14:textId="77777777" w:rsidR="00261036" w:rsidRPr="00261036" w:rsidRDefault="00261036" w:rsidP="009C4B2A">
            <w:pPr>
              <w:jc w:val="center"/>
              <w:rPr>
                <w:ins w:id="104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AD5A6EC" w14:textId="77777777" w:rsidR="00261036" w:rsidRPr="00261036" w:rsidRDefault="00261036" w:rsidP="009C4B2A">
            <w:pPr>
              <w:jc w:val="center"/>
              <w:rPr>
                <w:ins w:id="104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1718247" w14:textId="77777777" w:rsidR="00261036" w:rsidRPr="00261036" w:rsidRDefault="00261036" w:rsidP="00261036">
            <w:pPr>
              <w:rPr>
                <w:ins w:id="104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A9FAFC3" w14:textId="77777777" w:rsidR="00261036" w:rsidRPr="00261036" w:rsidRDefault="00261036" w:rsidP="00261036">
            <w:pPr>
              <w:rPr>
                <w:ins w:id="105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B26C11B" w14:textId="77777777" w:rsidR="00261036" w:rsidRPr="00261036" w:rsidRDefault="00261036" w:rsidP="00261036">
            <w:pPr>
              <w:rPr>
                <w:ins w:id="1051"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8CAE68C" w14:textId="77777777" w:rsidR="00261036" w:rsidRPr="00261036" w:rsidRDefault="00261036" w:rsidP="00261036">
            <w:pPr>
              <w:rPr>
                <w:ins w:id="1052" w:author="Verizon" w:date="2020-08-03T14:02:00Z"/>
              </w:rPr>
            </w:pPr>
          </w:p>
        </w:tc>
        <w:tc>
          <w:tcPr>
            <w:tcW w:w="749" w:type="dxa"/>
            <w:vMerge/>
            <w:tcBorders>
              <w:left w:val="single" w:sz="4" w:space="0" w:color="auto"/>
              <w:right w:val="single" w:sz="4" w:space="0" w:color="auto"/>
            </w:tcBorders>
            <w:vAlign w:val="center"/>
          </w:tcPr>
          <w:p w14:paraId="4AFB7C79" w14:textId="77777777" w:rsidR="00261036" w:rsidRPr="00261036" w:rsidRDefault="00261036" w:rsidP="009C4B2A">
            <w:pPr>
              <w:jc w:val="center"/>
              <w:rPr>
                <w:ins w:id="1053" w:author="Verizon" w:date="2020-08-03T14:02:00Z"/>
              </w:rPr>
            </w:pPr>
          </w:p>
        </w:tc>
      </w:tr>
      <w:tr w:rsidR="00261036" w:rsidRPr="00261036" w14:paraId="7594E0A2" w14:textId="77777777" w:rsidTr="00F017CA">
        <w:trPr>
          <w:trHeight w:val="125"/>
          <w:jc w:val="center"/>
          <w:ins w:id="1054" w:author="Verizon" w:date="2020-08-03T14:02:00Z"/>
        </w:trPr>
        <w:tc>
          <w:tcPr>
            <w:tcW w:w="2065" w:type="dxa"/>
            <w:vMerge/>
            <w:tcBorders>
              <w:left w:val="single" w:sz="4" w:space="0" w:color="auto"/>
              <w:right w:val="single" w:sz="4" w:space="0" w:color="auto"/>
            </w:tcBorders>
            <w:vAlign w:val="center"/>
          </w:tcPr>
          <w:p w14:paraId="1E3E7CCF" w14:textId="77777777" w:rsidR="00261036" w:rsidRPr="00261036" w:rsidRDefault="00261036" w:rsidP="009C4B2A">
            <w:pPr>
              <w:jc w:val="center"/>
              <w:rPr>
                <w:ins w:id="1055" w:author="Verizon" w:date="2020-08-03T14:02:00Z"/>
              </w:rPr>
            </w:pPr>
          </w:p>
        </w:tc>
        <w:tc>
          <w:tcPr>
            <w:tcW w:w="1980" w:type="dxa"/>
            <w:vMerge/>
            <w:tcBorders>
              <w:left w:val="single" w:sz="4" w:space="0" w:color="auto"/>
              <w:right w:val="single" w:sz="4" w:space="0" w:color="auto"/>
            </w:tcBorders>
            <w:vAlign w:val="center"/>
          </w:tcPr>
          <w:p w14:paraId="5E46C6D9" w14:textId="77777777" w:rsidR="00261036" w:rsidRPr="00261036" w:rsidRDefault="00261036" w:rsidP="009C4B2A">
            <w:pPr>
              <w:jc w:val="center"/>
              <w:rPr>
                <w:ins w:id="1056" w:author="Verizon" w:date="2020-08-03T14:02:00Z"/>
              </w:rPr>
            </w:pPr>
          </w:p>
        </w:tc>
        <w:tc>
          <w:tcPr>
            <w:tcW w:w="746" w:type="dxa"/>
            <w:tcBorders>
              <w:top w:val="single" w:sz="4" w:space="0" w:color="auto"/>
              <w:left w:val="single" w:sz="4" w:space="0" w:color="auto"/>
              <w:right w:val="single" w:sz="4" w:space="0" w:color="auto"/>
            </w:tcBorders>
            <w:vAlign w:val="center"/>
          </w:tcPr>
          <w:p w14:paraId="5C474EC5" w14:textId="77777777" w:rsidR="00261036" w:rsidRPr="00261036" w:rsidRDefault="00261036" w:rsidP="009C4B2A">
            <w:pPr>
              <w:jc w:val="center"/>
              <w:rPr>
                <w:ins w:id="1057" w:author="Verizon" w:date="2020-08-03T14:02:00Z"/>
              </w:rPr>
            </w:pPr>
            <w:ins w:id="1058"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6A5B089" w14:textId="77777777" w:rsidR="00261036" w:rsidRPr="00261036" w:rsidRDefault="00261036" w:rsidP="009C4B2A">
            <w:pPr>
              <w:jc w:val="center"/>
              <w:rPr>
                <w:ins w:id="1059" w:author="Verizon" w:date="2020-08-03T14:02:00Z"/>
              </w:rPr>
            </w:pPr>
            <w:ins w:id="1060" w:author="Verizon" w:date="2020-08-03T14:02:00Z">
              <w:r w:rsidRPr="00261036">
                <w:t>CA_n261(2H)</w:t>
              </w:r>
            </w:ins>
          </w:p>
        </w:tc>
        <w:tc>
          <w:tcPr>
            <w:tcW w:w="749" w:type="dxa"/>
            <w:vMerge/>
            <w:tcBorders>
              <w:left w:val="single" w:sz="4" w:space="0" w:color="auto"/>
              <w:right w:val="single" w:sz="4" w:space="0" w:color="auto"/>
            </w:tcBorders>
            <w:vAlign w:val="center"/>
          </w:tcPr>
          <w:p w14:paraId="0D7250DD" w14:textId="77777777" w:rsidR="00261036" w:rsidRPr="00261036" w:rsidRDefault="00261036" w:rsidP="009C4B2A">
            <w:pPr>
              <w:jc w:val="center"/>
              <w:rPr>
                <w:ins w:id="1061" w:author="Verizon" w:date="2020-08-03T14:02:00Z"/>
              </w:rPr>
            </w:pPr>
          </w:p>
        </w:tc>
      </w:tr>
      <w:tr w:rsidR="00261036" w:rsidRPr="00261036" w14:paraId="06B64AF7" w14:textId="77777777" w:rsidTr="00F017CA">
        <w:trPr>
          <w:trHeight w:val="125"/>
          <w:jc w:val="center"/>
          <w:ins w:id="1062" w:author="Verizon" w:date="2020-08-03T14:02:00Z"/>
        </w:trPr>
        <w:tc>
          <w:tcPr>
            <w:tcW w:w="2065" w:type="dxa"/>
            <w:vMerge w:val="restart"/>
            <w:tcBorders>
              <w:top w:val="single" w:sz="4" w:space="0" w:color="auto"/>
              <w:left w:val="single" w:sz="4" w:space="0" w:color="auto"/>
              <w:right w:val="single" w:sz="4" w:space="0" w:color="auto"/>
            </w:tcBorders>
            <w:vAlign w:val="center"/>
          </w:tcPr>
          <w:p w14:paraId="6B7AA973" w14:textId="77777777" w:rsidR="00261036" w:rsidRPr="00261036" w:rsidRDefault="00261036" w:rsidP="009C4B2A">
            <w:pPr>
              <w:jc w:val="center"/>
              <w:rPr>
                <w:ins w:id="1063" w:author="Verizon" w:date="2020-08-03T14:02:00Z"/>
              </w:rPr>
            </w:pPr>
            <w:ins w:id="1064" w:author="Verizon" w:date="2020-08-03T14:02:00Z">
              <w:r w:rsidRPr="00261036">
                <w:t>CA_n5A-n261(2I)</w:t>
              </w:r>
            </w:ins>
          </w:p>
        </w:tc>
        <w:tc>
          <w:tcPr>
            <w:tcW w:w="1980" w:type="dxa"/>
            <w:vMerge w:val="restart"/>
            <w:tcBorders>
              <w:top w:val="single" w:sz="4" w:space="0" w:color="auto"/>
              <w:left w:val="single" w:sz="4" w:space="0" w:color="auto"/>
              <w:right w:val="single" w:sz="4" w:space="0" w:color="auto"/>
            </w:tcBorders>
            <w:vAlign w:val="center"/>
          </w:tcPr>
          <w:p w14:paraId="5BC391B1" w14:textId="77777777" w:rsidR="00261036" w:rsidRPr="00261036" w:rsidRDefault="00261036" w:rsidP="009C4B2A">
            <w:pPr>
              <w:jc w:val="center"/>
              <w:rPr>
                <w:ins w:id="1065" w:author="Verizon" w:date="2020-08-03T14:02:00Z"/>
              </w:rPr>
            </w:pPr>
            <w:ins w:id="1066" w:author="Verizon" w:date="2020-08-03T14:02:00Z">
              <w:r w:rsidRPr="00261036">
                <w:t>CA_n5A-n261A</w:t>
              </w:r>
            </w:ins>
          </w:p>
          <w:p w14:paraId="78B9294F" w14:textId="77777777" w:rsidR="00261036" w:rsidRPr="00261036" w:rsidRDefault="00261036" w:rsidP="009C4B2A">
            <w:pPr>
              <w:jc w:val="center"/>
              <w:rPr>
                <w:ins w:id="1067" w:author="Verizon" w:date="2020-08-03T14:02:00Z"/>
              </w:rPr>
            </w:pPr>
            <w:ins w:id="1068" w:author="Verizon" w:date="2020-08-03T14:02:00Z">
              <w:r w:rsidRPr="00261036">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7272BF1F" w14:textId="77777777" w:rsidR="00261036" w:rsidRPr="00261036" w:rsidRDefault="00261036" w:rsidP="009C4B2A">
            <w:pPr>
              <w:jc w:val="center"/>
              <w:rPr>
                <w:ins w:id="1069" w:author="Verizon" w:date="2020-08-03T14:02:00Z"/>
              </w:rPr>
            </w:pPr>
            <w:ins w:id="1070"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371AF92E" w14:textId="77777777" w:rsidR="00261036" w:rsidRPr="00261036" w:rsidRDefault="00261036" w:rsidP="009C4B2A">
            <w:pPr>
              <w:jc w:val="center"/>
              <w:rPr>
                <w:ins w:id="1071" w:author="Verizon" w:date="2020-08-03T14:02:00Z"/>
              </w:rPr>
            </w:pPr>
            <w:ins w:id="1072"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20D6295D" w14:textId="77777777" w:rsidR="00261036" w:rsidRPr="00261036" w:rsidRDefault="00261036" w:rsidP="009C4B2A">
            <w:pPr>
              <w:jc w:val="center"/>
              <w:rPr>
                <w:ins w:id="1073" w:author="Verizon" w:date="2020-08-03T14:02:00Z"/>
              </w:rPr>
            </w:pPr>
            <w:ins w:id="1074"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2FD8B7B" w14:textId="77777777" w:rsidR="00261036" w:rsidRPr="00261036" w:rsidRDefault="00261036" w:rsidP="009C4B2A">
            <w:pPr>
              <w:jc w:val="center"/>
              <w:rPr>
                <w:ins w:id="1075" w:author="Verizon" w:date="2020-08-03T14:02:00Z"/>
              </w:rPr>
            </w:pPr>
            <w:ins w:id="107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DCDE73" w14:textId="77777777" w:rsidR="00261036" w:rsidRPr="00261036" w:rsidRDefault="00261036" w:rsidP="009C4B2A">
            <w:pPr>
              <w:jc w:val="center"/>
              <w:rPr>
                <w:ins w:id="1077" w:author="Verizon" w:date="2020-08-03T14:02:00Z"/>
              </w:rPr>
            </w:pPr>
            <w:ins w:id="1078"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4EC9C8" w14:textId="77777777" w:rsidR="00261036" w:rsidRPr="00261036" w:rsidRDefault="00261036" w:rsidP="009C4B2A">
            <w:pPr>
              <w:jc w:val="center"/>
              <w:rPr>
                <w:ins w:id="1079" w:author="Verizon" w:date="2020-08-03T14:02:00Z"/>
              </w:rPr>
            </w:pPr>
            <w:ins w:id="108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89FB5A2" w14:textId="77777777" w:rsidR="00261036" w:rsidRPr="00261036" w:rsidRDefault="00261036" w:rsidP="009C4B2A">
            <w:pPr>
              <w:jc w:val="center"/>
              <w:rPr>
                <w:ins w:id="108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207AF43" w14:textId="77777777" w:rsidR="00261036" w:rsidRPr="00261036" w:rsidRDefault="00261036" w:rsidP="009C4B2A">
            <w:pPr>
              <w:jc w:val="center"/>
              <w:rPr>
                <w:ins w:id="108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BDB8C03" w14:textId="77777777" w:rsidR="00261036" w:rsidRPr="00261036" w:rsidRDefault="00261036" w:rsidP="009C4B2A">
            <w:pPr>
              <w:jc w:val="center"/>
              <w:rPr>
                <w:ins w:id="108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0970D82" w14:textId="77777777" w:rsidR="00261036" w:rsidRPr="00261036" w:rsidRDefault="00261036" w:rsidP="009C4B2A">
            <w:pPr>
              <w:jc w:val="center"/>
              <w:rPr>
                <w:ins w:id="108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DEDF377" w14:textId="77777777" w:rsidR="00261036" w:rsidRPr="00261036" w:rsidRDefault="00261036" w:rsidP="009C4B2A">
            <w:pPr>
              <w:jc w:val="center"/>
              <w:rPr>
                <w:ins w:id="108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CA201C3" w14:textId="77777777" w:rsidR="00261036" w:rsidRPr="00261036" w:rsidRDefault="00261036" w:rsidP="009C4B2A">
            <w:pPr>
              <w:jc w:val="center"/>
              <w:rPr>
                <w:ins w:id="108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E2A4E09" w14:textId="77777777" w:rsidR="00261036" w:rsidRPr="00261036" w:rsidRDefault="00261036" w:rsidP="009C4B2A">
            <w:pPr>
              <w:jc w:val="center"/>
              <w:rPr>
                <w:ins w:id="108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80091F2" w14:textId="77777777" w:rsidR="00261036" w:rsidRPr="00261036" w:rsidRDefault="00261036" w:rsidP="00261036">
            <w:pPr>
              <w:rPr>
                <w:ins w:id="108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8EBF995" w14:textId="77777777" w:rsidR="00261036" w:rsidRPr="00261036" w:rsidRDefault="00261036" w:rsidP="00261036">
            <w:pPr>
              <w:rPr>
                <w:ins w:id="108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FD2AEF5" w14:textId="77777777" w:rsidR="00261036" w:rsidRPr="00261036" w:rsidRDefault="00261036" w:rsidP="00261036">
            <w:pPr>
              <w:rPr>
                <w:ins w:id="1090"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08EC112" w14:textId="77777777" w:rsidR="00261036" w:rsidRPr="00261036" w:rsidRDefault="00261036" w:rsidP="00261036">
            <w:pPr>
              <w:rPr>
                <w:ins w:id="1091"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2F91C81A" w14:textId="77777777" w:rsidR="00261036" w:rsidRPr="00261036" w:rsidRDefault="00261036" w:rsidP="009C4B2A">
            <w:pPr>
              <w:jc w:val="center"/>
              <w:rPr>
                <w:ins w:id="1092" w:author="Verizon" w:date="2020-08-03T14:02:00Z"/>
              </w:rPr>
            </w:pPr>
            <w:ins w:id="1093" w:author="Verizon" w:date="2020-08-03T14:02:00Z">
              <w:r w:rsidRPr="00261036">
                <w:t>0</w:t>
              </w:r>
            </w:ins>
          </w:p>
        </w:tc>
      </w:tr>
      <w:tr w:rsidR="00261036" w:rsidRPr="00261036" w14:paraId="132D5E8D" w14:textId="77777777" w:rsidTr="00F017CA">
        <w:trPr>
          <w:trHeight w:val="125"/>
          <w:jc w:val="center"/>
          <w:ins w:id="1094" w:author="Verizon" w:date="2020-08-03T14:02:00Z"/>
        </w:trPr>
        <w:tc>
          <w:tcPr>
            <w:tcW w:w="2065" w:type="dxa"/>
            <w:vMerge/>
            <w:tcBorders>
              <w:left w:val="single" w:sz="4" w:space="0" w:color="auto"/>
              <w:right w:val="single" w:sz="4" w:space="0" w:color="auto"/>
            </w:tcBorders>
            <w:vAlign w:val="center"/>
          </w:tcPr>
          <w:p w14:paraId="1A669E14" w14:textId="77777777" w:rsidR="00261036" w:rsidRPr="00261036" w:rsidRDefault="00261036" w:rsidP="009C4B2A">
            <w:pPr>
              <w:jc w:val="center"/>
              <w:rPr>
                <w:ins w:id="1095" w:author="Verizon" w:date="2020-08-03T14:02:00Z"/>
              </w:rPr>
            </w:pPr>
          </w:p>
        </w:tc>
        <w:tc>
          <w:tcPr>
            <w:tcW w:w="1980" w:type="dxa"/>
            <w:vMerge/>
            <w:tcBorders>
              <w:left w:val="single" w:sz="4" w:space="0" w:color="auto"/>
              <w:right w:val="single" w:sz="4" w:space="0" w:color="auto"/>
            </w:tcBorders>
            <w:vAlign w:val="center"/>
          </w:tcPr>
          <w:p w14:paraId="6DCB2F84" w14:textId="77777777" w:rsidR="00261036" w:rsidRPr="00261036" w:rsidRDefault="00261036" w:rsidP="009C4B2A">
            <w:pPr>
              <w:jc w:val="center"/>
              <w:rPr>
                <w:ins w:id="1096" w:author="Verizon" w:date="2020-08-03T14:02:00Z"/>
              </w:rPr>
            </w:pPr>
          </w:p>
        </w:tc>
        <w:tc>
          <w:tcPr>
            <w:tcW w:w="746" w:type="dxa"/>
            <w:vMerge/>
            <w:tcBorders>
              <w:left w:val="single" w:sz="4" w:space="0" w:color="auto"/>
              <w:right w:val="single" w:sz="4" w:space="0" w:color="auto"/>
            </w:tcBorders>
            <w:vAlign w:val="center"/>
          </w:tcPr>
          <w:p w14:paraId="26EADB62" w14:textId="77777777" w:rsidR="00261036" w:rsidRPr="00261036" w:rsidRDefault="00261036" w:rsidP="009C4B2A">
            <w:pPr>
              <w:jc w:val="center"/>
              <w:rPr>
                <w:ins w:id="109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AEEFEF8" w14:textId="77777777" w:rsidR="00261036" w:rsidRPr="00261036" w:rsidRDefault="00261036" w:rsidP="009C4B2A">
            <w:pPr>
              <w:jc w:val="center"/>
              <w:rPr>
                <w:ins w:id="1098" w:author="Verizon" w:date="2020-08-03T14:02:00Z"/>
              </w:rPr>
            </w:pPr>
            <w:ins w:id="1099"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5DB824B1" w14:textId="77777777" w:rsidR="00261036" w:rsidRPr="00261036" w:rsidRDefault="00261036" w:rsidP="009C4B2A">
            <w:pPr>
              <w:jc w:val="center"/>
              <w:rPr>
                <w:ins w:id="110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C6487C5" w14:textId="77777777" w:rsidR="00261036" w:rsidRPr="00261036" w:rsidRDefault="00261036" w:rsidP="009C4B2A">
            <w:pPr>
              <w:jc w:val="center"/>
              <w:rPr>
                <w:ins w:id="1101" w:author="Verizon" w:date="2020-08-03T14:02:00Z"/>
              </w:rPr>
            </w:pPr>
            <w:ins w:id="110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B978DE" w14:textId="77777777" w:rsidR="00261036" w:rsidRPr="00261036" w:rsidRDefault="00261036" w:rsidP="009C4B2A">
            <w:pPr>
              <w:jc w:val="center"/>
              <w:rPr>
                <w:ins w:id="1103" w:author="Verizon" w:date="2020-08-03T14:02:00Z"/>
              </w:rPr>
            </w:pPr>
            <w:ins w:id="1104"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5EB07E" w14:textId="77777777" w:rsidR="00261036" w:rsidRPr="00261036" w:rsidRDefault="00261036" w:rsidP="009C4B2A">
            <w:pPr>
              <w:jc w:val="center"/>
              <w:rPr>
                <w:ins w:id="1105" w:author="Verizon" w:date="2020-08-03T14:02:00Z"/>
              </w:rPr>
            </w:pPr>
            <w:ins w:id="110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8A5B56F" w14:textId="77777777" w:rsidR="00261036" w:rsidRPr="00261036" w:rsidRDefault="00261036" w:rsidP="009C4B2A">
            <w:pPr>
              <w:jc w:val="center"/>
              <w:rPr>
                <w:ins w:id="110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82E06C4" w14:textId="77777777" w:rsidR="00261036" w:rsidRPr="00261036" w:rsidRDefault="00261036" w:rsidP="009C4B2A">
            <w:pPr>
              <w:jc w:val="center"/>
              <w:rPr>
                <w:ins w:id="110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8C663D1" w14:textId="77777777" w:rsidR="00261036" w:rsidRPr="00261036" w:rsidRDefault="00261036" w:rsidP="009C4B2A">
            <w:pPr>
              <w:jc w:val="center"/>
              <w:rPr>
                <w:ins w:id="110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DF0483A" w14:textId="77777777" w:rsidR="00261036" w:rsidRPr="00261036" w:rsidRDefault="00261036" w:rsidP="009C4B2A">
            <w:pPr>
              <w:jc w:val="center"/>
              <w:rPr>
                <w:ins w:id="111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60FCA4A" w14:textId="77777777" w:rsidR="00261036" w:rsidRPr="00261036" w:rsidRDefault="00261036" w:rsidP="009C4B2A">
            <w:pPr>
              <w:jc w:val="center"/>
              <w:rPr>
                <w:ins w:id="111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6D03E0B" w14:textId="77777777" w:rsidR="00261036" w:rsidRPr="00261036" w:rsidRDefault="00261036" w:rsidP="009C4B2A">
            <w:pPr>
              <w:jc w:val="center"/>
              <w:rPr>
                <w:ins w:id="111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DE8F893" w14:textId="77777777" w:rsidR="00261036" w:rsidRPr="00261036" w:rsidRDefault="00261036" w:rsidP="009C4B2A">
            <w:pPr>
              <w:jc w:val="center"/>
              <w:rPr>
                <w:ins w:id="111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D94EB4D" w14:textId="77777777" w:rsidR="00261036" w:rsidRPr="00261036" w:rsidRDefault="00261036" w:rsidP="00261036">
            <w:pPr>
              <w:rPr>
                <w:ins w:id="111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513E940" w14:textId="77777777" w:rsidR="00261036" w:rsidRPr="00261036" w:rsidRDefault="00261036" w:rsidP="00261036">
            <w:pPr>
              <w:rPr>
                <w:ins w:id="111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7E814E3" w14:textId="77777777" w:rsidR="00261036" w:rsidRPr="00261036" w:rsidRDefault="00261036" w:rsidP="00261036">
            <w:pPr>
              <w:rPr>
                <w:ins w:id="1116"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1D764419" w14:textId="77777777" w:rsidR="00261036" w:rsidRPr="00261036" w:rsidRDefault="00261036" w:rsidP="00261036">
            <w:pPr>
              <w:rPr>
                <w:ins w:id="1117" w:author="Verizon" w:date="2020-08-03T14:02:00Z"/>
              </w:rPr>
            </w:pPr>
          </w:p>
        </w:tc>
        <w:tc>
          <w:tcPr>
            <w:tcW w:w="749" w:type="dxa"/>
            <w:vMerge/>
            <w:tcBorders>
              <w:left w:val="single" w:sz="4" w:space="0" w:color="auto"/>
              <w:right w:val="single" w:sz="4" w:space="0" w:color="auto"/>
            </w:tcBorders>
            <w:vAlign w:val="center"/>
          </w:tcPr>
          <w:p w14:paraId="5D1F41D5" w14:textId="77777777" w:rsidR="00261036" w:rsidRPr="00261036" w:rsidRDefault="00261036" w:rsidP="009C4B2A">
            <w:pPr>
              <w:jc w:val="center"/>
              <w:rPr>
                <w:ins w:id="1118" w:author="Verizon" w:date="2020-08-03T14:02:00Z"/>
              </w:rPr>
            </w:pPr>
          </w:p>
        </w:tc>
      </w:tr>
      <w:tr w:rsidR="00261036" w:rsidRPr="00261036" w14:paraId="380DF411" w14:textId="77777777" w:rsidTr="00F017CA">
        <w:trPr>
          <w:trHeight w:val="125"/>
          <w:jc w:val="center"/>
          <w:ins w:id="1119" w:author="Verizon" w:date="2020-08-03T14:02:00Z"/>
        </w:trPr>
        <w:tc>
          <w:tcPr>
            <w:tcW w:w="2065" w:type="dxa"/>
            <w:vMerge/>
            <w:tcBorders>
              <w:left w:val="single" w:sz="4" w:space="0" w:color="auto"/>
              <w:right w:val="single" w:sz="4" w:space="0" w:color="auto"/>
            </w:tcBorders>
            <w:vAlign w:val="center"/>
          </w:tcPr>
          <w:p w14:paraId="4E90F65A" w14:textId="77777777" w:rsidR="00261036" w:rsidRPr="00261036" w:rsidRDefault="00261036" w:rsidP="009C4B2A">
            <w:pPr>
              <w:jc w:val="center"/>
              <w:rPr>
                <w:ins w:id="1120" w:author="Verizon" w:date="2020-08-03T14:02:00Z"/>
              </w:rPr>
            </w:pPr>
          </w:p>
        </w:tc>
        <w:tc>
          <w:tcPr>
            <w:tcW w:w="1980" w:type="dxa"/>
            <w:vMerge/>
            <w:tcBorders>
              <w:left w:val="single" w:sz="4" w:space="0" w:color="auto"/>
              <w:right w:val="single" w:sz="4" w:space="0" w:color="auto"/>
            </w:tcBorders>
            <w:vAlign w:val="center"/>
          </w:tcPr>
          <w:p w14:paraId="2A47BE34" w14:textId="77777777" w:rsidR="00261036" w:rsidRPr="00261036" w:rsidRDefault="00261036" w:rsidP="009C4B2A">
            <w:pPr>
              <w:jc w:val="center"/>
              <w:rPr>
                <w:ins w:id="1121" w:author="Verizon" w:date="2020-08-03T14:02:00Z"/>
              </w:rPr>
            </w:pPr>
          </w:p>
        </w:tc>
        <w:tc>
          <w:tcPr>
            <w:tcW w:w="746" w:type="dxa"/>
            <w:vMerge/>
            <w:tcBorders>
              <w:left w:val="single" w:sz="4" w:space="0" w:color="auto"/>
              <w:bottom w:val="single" w:sz="4" w:space="0" w:color="auto"/>
              <w:right w:val="single" w:sz="4" w:space="0" w:color="auto"/>
            </w:tcBorders>
            <w:vAlign w:val="center"/>
          </w:tcPr>
          <w:p w14:paraId="1D588CC3" w14:textId="77777777" w:rsidR="00261036" w:rsidRPr="00261036" w:rsidRDefault="00261036" w:rsidP="009C4B2A">
            <w:pPr>
              <w:jc w:val="center"/>
              <w:rPr>
                <w:ins w:id="112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91CCD55" w14:textId="77777777" w:rsidR="00261036" w:rsidRPr="00261036" w:rsidRDefault="00261036" w:rsidP="009C4B2A">
            <w:pPr>
              <w:jc w:val="center"/>
              <w:rPr>
                <w:ins w:id="1123" w:author="Verizon" w:date="2020-08-03T14:02:00Z"/>
              </w:rPr>
            </w:pPr>
            <w:ins w:id="1124"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10FE3470" w14:textId="77777777" w:rsidR="00261036" w:rsidRPr="00261036" w:rsidRDefault="00261036" w:rsidP="009C4B2A">
            <w:pPr>
              <w:jc w:val="center"/>
              <w:rPr>
                <w:ins w:id="112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32E5826" w14:textId="77777777" w:rsidR="00261036" w:rsidRPr="00261036" w:rsidRDefault="00261036" w:rsidP="009C4B2A">
            <w:pPr>
              <w:jc w:val="center"/>
              <w:rPr>
                <w:ins w:id="112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3F86AC5" w14:textId="77777777" w:rsidR="00261036" w:rsidRPr="00261036" w:rsidRDefault="00261036" w:rsidP="009C4B2A">
            <w:pPr>
              <w:jc w:val="center"/>
              <w:rPr>
                <w:ins w:id="112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4CD8E" w14:textId="77777777" w:rsidR="00261036" w:rsidRPr="00261036" w:rsidRDefault="00261036" w:rsidP="009C4B2A">
            <w:pPr>
              <w:jc w:val="center"/>
              <w:rPr>
                <w:ins w:id="112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AEE7DB9" w14:textId="77777777" w:rsidR="00261036" w:rsidRPr="00261036" w:rsidRDefault="00261036" w:rsidP="009C4B2A">
            <w:pPr>
              <w:jc w:val="center"/>
              <w:rPr>
                <w:ins w:id="112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A5A2ACE" w14:textId="77777777" w:rsidR="00261036" w:rsidRPr="00261036" w:rsidRDefault="00261036" w:rsidP="009C4B2A">
            <w:pPr>
              <w:jc w:val="center"/>
              <w:rPr>
                <w:ins w:id="113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028D968" w14:textId="77777777" w:rsidR="00261036" w:rsidRPr="00261036" w:rsidRDefault="00261036" w:rsidP="009C4B2A">
            <w:pPr>
              <w:jc w:val="center"/>
              <w:rPr>
                <w:ins w:id="113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A2949F1" w14:textId="77777777" w:rsidR="00261036" w:rsidRPr="00261036" w:rsidRDefault="00261036" w:rsidP="009C4B2A">
            <w:pPr>
              <w:jc w:val="center"/>
              <w:rPr>
                <w:ins w:id="113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D067040" w14:textId="77777777" w:rsidR="00261036" w:rsidRPr="00261036" w:rsidRDefault="00261036" w:rsidP="009C4B2A">
            <w:pPr>
              <w:jc w:val="center"/>
              <w:rPr>
                <w:ins w:id="113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B0D2EF4" w14:textId="77777777" w:rsidR="00261036" w:rsidRPr="00261036" w:rsidRDefault="00261036" w:rsidP="009C4B2A">
            <w:pPr>
              <w:jc w:val="center"/>
              <w:rPr>
                <w:ins w:id="113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3CF091B" w14:textId="77777777" w:rsidR="00261036" w:rsidRPr="00261036" w:rsidRDefault="00261036" w:rsidP="009C4B2A">
            <w:pPr>
              <w:jc w:val="center"/>
              <w:rPr>
                <w:ins w:id="113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89D08B5" w14:textId="77777777" w:rsidR="00261036" w:rsidRPr="00261036" w:rsidRDefault="00261036" w:rsidP="00261036">
            <w:pPr>
              <w:rPr>
                <w:ins w:id="113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B63CE8F" w14:textId="77777777" w:rsidR="00261036" w:rsidRPr="00261036" w:rsidRDefault="00261036" w:rsidP="00261036">
            <w:pPr>
              <w:rPr>
                <w:ins w:id="113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EF836BD" w14:textId="77777777" w:rsidR="00261036" w:rsidRPr="00261036" w:rsidRDefault="00261036" w:rsidP="00261036">
            <w:pPr>
              <w:rPr>
                <w:ins w:id="1138"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358D4FD" w14:textId="77777777" w:rsidR="00261036" w:rsidRPr="00261036" w:rsidRDefault="00261036" w:rsidP="00261036">
            <w:pPr>
              <w:rPr>
                <w:ins w:id="1139" w:author="Verizon" w:date="2020-08-03T14:02:00Z"/>
              </w:rPr>
            </w:pPr>
          </w:p>
        </w:tc>
        <w:tc>
          <w:tcPr>
            <w:tcW w:w="749" w:type="dxa"/>
            <w:vMerge/>
            <w:tcBorders>
              <w:left w:val="single" w:sz="4" w:space="0" w:color="auto"/>
              <w:right w:val="single" w:sz="4" w:space="0" w:color="auto"/>
            </w:tcBorders>
            <w:vAlign w:val="center"/>
          </w:tcPr>
          <w:p w14:paraId="11EFD012" w14:textId="77777777" w:rsidR="00261036" w:rsidRPr="00261036" w:rsidRDefault="00261036" w:rsidP="009C4B2A">
            <w:pPr>
              <w:jc w:val="center"/>
              <w:rPr>
                <w:ins w:id="1140" w:author="Verizon" w:date="2020-08-03T14:02:00Z"/>
              </w:rPr>
            </w:pPr>
          </w:p>
        </w:tc>
      </w:tr>
      <w:tr w:rsidR="00261036" w:rsidRPr="00261036" w14:paraId="7D0EAA90" w14:textId="77777777" w:rsidTr="00F017CA">
        <w:trPr>
          <w:trHeight w:val="125"/>
          <w:jc w:val="center"/>
          <w:ins w:id="1141" w:author="Verizon" w:date="2020-08-03T14:02:00Z"/>
        </w:trPr>
        <w:tc>
          <w:tcPr>
            <w:tcW w:w="2065" w:type="dxa"/>
            <w:vMerge/>
            <w:tcBorders>
              <w:left w:val="single" w:sz="4" w:space="0" w:color="auto"/>
              <w:right w:val="single" w:sz="4" w:space="0" w:color="auto"/>
            </w:tcBorders>
            <w:vAlign w:val="center"/>
          </w:tcPr>
          <w:p w14:paraId="0A590C7E" w14:textId="77777777" w:rsidR="00261036" w:rsidRPr="00261036" w:rsidRDefault="00261036" w:rsidP="009C4B2A">
            <w:pPr>
              <w:jc w:val="center"/>
              <w:rPr>
                <w:ins w:id="1142" w:author="Verizon" w:date="2020-08-03T14:02:00Z"/>
              </w:rPr>
            </w:pPr>
          </w:p>
        </w:tc>
        <w:tc>
          <w:tcPr>
            <w:tcW w:w="1980" w:type="dxa"/>
            <w:vMerge/>
            <w:tcBorders>
              <w:left w:val="single" w:sz="4" w:space="0" w:color="auto"/>
              <w:right w:val="single" w:sz="4" w:space="0" w:color="auto"/>
            </w:tcBorders>
            <w:vAlign w:val="center"/>
          </w:tcPr>
          <w:p w14:paraId="1540E8DC" w14:textId="77777777" w:rsidR="00261036" w:rsidRPr="00261036" w:rsidRDefault="00261036" w:rsidP="009C4B2A">
            <w:pPr>
              <w:jc w:val="center"/>
              <w:rPr>
                <w:ins w:id="1143" w:author="Verizon" w:date="2020-08-03T14:02:00Z"/>
              </w:rPr>
            </w:pPr>
          </w:p>
        </w:tc>
        <w:tc>
          <w:tcPr>
            <w:tcW w:w="746" w:type="dxa"/>
            <w:tcBorders>
              <w:top w:val="single" w:sz="4" w:space="0" w:color="auto"/>
              <w:left w:val="single" w:sz="4" w:space="0" w:color="auto"/>
              <w:right w:val="single" w:sz="4" w:space="0" w:color="auto"/>
            </w:tcBorders>
            <w:vAlign w:val="center"/>
          </w:tcPr>
          <w:p w14:paraId="76320467" w14:textId="77777777" w:rsidR="00261036" w:rsidRPr="00261036" w:rsidRDefault="00261036" w:rsidP="009C4B2A">
            <w:pPr>
              <w:jc w:val="center"/>
              <w:rPr>
                <w:ins w:id="1144" w:author="Verizon" w:date="2020-08-03T14:02:00Z"/>
              </w:rPr>
            </w:pPr>
            <w:ins w:id="1145"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7DFE45E" w14:textId="77777777" w:rsidR="00261036" w:rsidRPr="00261036" w:rsidRDefault="00261036" w:rsidP="009C4B2A">
            <w:pPr>
              <w:jc w:val="center"/>
              <w:rPr>
                <w:ins w:id="1146" w:author="Verizon" w:date="2020-08-03T14:02:00Z"/>
              </w:rPr>
            </w:pPr>
            <w:ins w:id="1147" w:author="Verizon" w:date="2020-08-03T14:02:00Z">
              <w:r w:rsidRPr="00261036">
                <w:t>CA_n261(2I)</w:t>
              </w:r>
            </w:ins>
          </w:p>
        </w:tc>
        <w:tc>
          <w:tcPr>
            <w:tcW w:w="749" w:type="dxa"/>
            <w:vMerge/>
            <w:tcBorders>
              <w:left w:val="single" w:sz="4" w:space="0" w:color="auto"/>
              <w:right w:val="single" w:sz="4" w:space="0" w:color="auto"/>
            </w:tcBorders>
            <w:vAlign w:val="center"/>
          </w:tcPr>
          <w:p w14:paraId="6348DB37" w14:textId="77777777" w:rsidR="00261036" w:rsidRPr="00261036" w:rsidRDefault="00261036" w:rsidP="009C4B2A">
            <w:pPr>
              <w:jc w:val="center"/>
              <w:rPr>
                <w:ins w:id="1148" w:author="Verizon" w:date="2020-08-03T14:02:00Z"/>
              </w:rPr>
            </w:pPr>
          </w:p>
        </w:tc>
      </w:tr>
      <w:tr w:rsidR="00261036" w:rsidRPr="00261036" w14:paraId="141AD0BF" w14:textId="77777777" w:rsidTr="00F017CA">
        <w:trPr>
          <w:trHeight w:val="125"/>
          <w:jc w:val="center"/>
          <w:ins w:id="1149" w:author="Verizon" w:date="2020-08-03T14:02:00Z"/>
        </w:trPr>
        <w:tc>
          <w:tcPr>
            <w:tcW w:w="2065" w:type="dxa"/>
            <w:vMerge w:val="restart"/>
            <w:tcBorders>
              <w:top w:val="single" w:sz="4" w:space="0" w:color="auto"/>
              <w:left w:val="single" w:sz="4" w:space="0" w:color="auto"/>
              <w:right w:val="single" w:sz="4" w:space="0" w:color="auto"/>
            </w:tcBorders>
            <w:vAlign w:val="center"/>
          </w:tcPr>
          <w:p w14:paraId="36B2517F" w14:textId="77777777" w:rsidR="00261036" w:rsidRPr="00261036" w:rsidRDefault="00261036" w:rsidP="009C4B2A">
            <w:pPr>
              <w:jc w:val="center"/>
              <w:rPr>
                <w:ins w:id="1150" w:author="Verizon" w:date="2020-08-03T14:02:00Z"/>
              </w:rPr>
            </w:pPr>
            <w:ins w:id="1151" w:author="Verizon" w:date="2020-08-03T14:02:00Z">
              <w:r w:rsidRPr="00261036">
                <w:t>CA_n5A-n261(A-G)</w:t>
              </w:r>
            </w:ins>
          </w:p>
        </w:tc>
        <w:tc>
          <w:tcPr>
            <w:tcW w:w="1980" w:type="dxa"/>
            <w:vMerge w:val="restart"/>
            <w:tcBorders>
              <w:top w:val="single" w:sz="4" w:space="0" w:color="auto"/>
              <w:left w:val="single" w:sz="4" w:space="0" w:color="auto"/>
              <w:right w:val="single" w:sz="4" w:space="0" w:color="auto"/>
            </w:tcBorders>
            <w:vAlign w:val="center"/>
          </w:tcPr>
          <w:p w14:paraId="71ED4049" w14:textId="77777777" w:rsidR="00261036" w:rsidRPr="00261036" w:rsidRDefault="00261036" w:rsidP="009C4B2A">
            <w:pPr>
              <w:jc w:val="center"/>
              <w:rPr>
                <w:ins w:id="1152" w:author="Verizon" w:date="2020-08-03T14:02:00Z"/>
              </w:rPr>
            </w:pPr>
            <w:ins w:id="1153" w:author="Verizon" w:date="2020-08-03T14:02:00Z">
              <w:r w:rsidRPr="00261036">
                <w:t>CA_n5A-n261A</w:t>
              </w:r>
            </w:ins>
          </w:p>
          <w:p w14:paraId="35C837D7" w14:textId="77777777" w:rsidR="00261036" w:rsidRPr="00261036" w:rsidRDefault="00261036" w:rsidP="009C4B2A">
            <w:pPr>
              <w:jc w:val="center"/>
              <w:rPr>
                <w:ins w:id="1154" w:author="Verizon" w:date="2020-08-03T14:02:00Z"/>
              </w:rPr>
            </w:pPr>
            <w:ins w:id="1155" w:author="Verizon" w:date="2020-08-03T14:02:00Z">
              <w:r w:rsidRPr="00261036">
                <w:lastRenderedPageBreak/>
                <w:t>CA_n5A-n261G</w:t>
              </w:r>
            </w:ins>
          </w:p>
        </w:tc>
        <w:tc>
          <w:tcPr>
            <w:tcW w:w="746" w:type="dxa"/>
            <w:vMerge w:val="restart"/>
            <w:tcBorders>
              <w:top w:val="single" w:sz="4" w:space="0" w:color="auto"/>
              <w:left w:val="single" w:sz="4" w:space="0" w:color="auto"/>
              <w:right w:val="single" w:sz="4" w:space="0" w:color="auto"/>
            </w:tcBorders>
            <w:vAlign w:val="center"/>
          </w:tcPr>
          <w:p w14:paraId="5D130EBE" w14:textId="77777777" w:rsidR="00261036" w:rsidRPr="00261036" w:rsidRDefault="00261036" w:rsidP="009C4B2A">
            <w:pPr>
              <w:jc w:val="center"/>
              <w:rPr>
                <w:ins w:id="1156" w:author="Verizon" w:date="2020-08-03T14:02:00Z"/>
              </w:rPr>
            </w:pPr>
            <w:ins w:id="1157" w:author="Verizon" w:date="2020-08-03T14:02:00Z">
              <w:r w:rsidRPr="00261036">
                <w:lastRenderedPageBreak/>
                <w:t>n5</w:t>
              </w:r>
            </w:ins>
          </w:p>
        </w:tc>
        <w:tc>
          <w:tcPr>
            <w:tcW w:w="667" w:type="dxa"/>
            <w:tcBorders>
              <w:top w:val="single" w:sz="4" w:space="0" w:color="auto"/>
              <w:left w:val="single" w:sz="4" w:space="0" w:color="auto"/>
              <w:bottom w:val="single" w:sz="4" w:space="0" w:color="auto"/>
              <w:right w:val="single" w:sz="4" w:space="0" w:color="auto"/>
            </w:tcBorders>
            <w:vAlign w:val="center"/>
          </w:tcPr>
          <w:p w14:paraId="3F296E7C" w14:textId="77777777" w:rsidR="00261036" w:rsidRPr="00261036" w:rsidRDefault="00261036" w:rsidP="009C4B2A">
            <w:pPr>
              <w:jc w:val="center"/>
              <w:rPr>
                <w:ins w:id="1158" w:author="Verizon" w:date="2020-08-03T14:02:00Z"/>
              </w:rPr>
            </w:pPr>
            <w:ins w:id="1159"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33804E42" w14:textId="77777777" w:rsidR="00261036" w:rsidRPr="00261036" w:rsidRDefault="00261036" w:rsidP="009C4B2A">
            <w:pPr>
              <w:jc w:val="center"/>
              <w:rPr>
                <w:ins w:id="1160" w:author="Verizon" w:date="2020-08-03T14:02:00Z"/>
              </w:rPr>
            </w:pPr>
            <w:ins w:id="116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471131" w14:textId="77777777" w:rsidR="00261036" w:rsidRPr="00261036" w:rsidRDefault="00261036" w:rsidP="009C4B2A">
            <w:pPr>
              <w:jc w:val="center"/>
              <w:rPr>
                <w:ins w:id="1162" w:author="Verizon" w:date="2020-08-03T14:02:00Z"/>
              </w:rPr>
            </w:pPr>
            <w:ins w:id="116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6B6F20" w14:textId="77777777" w:rsidR="00261036" w:rsidRPr="00261036" w:rsidRDefault="00261036" w:rsidP="009C4B2A">
            <w:pPr>
              <w:jc w:val="center"/>
              <w:rPr>
                <w:ins w:id="1164" w:author="Verizon" w:date="2020-08-03T14:02:00Z"/>
              </w:rPr>
            </w:pPr>
            <w:ins w:id="1165"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92EECD" w14:textId="77777777" w:rsidR="00261036" w:rsidRPr="00261036" w:rsidRDefault="00261036" w:rsidP="009C4B2A">
            <w:pPr>
              <w:jc w:val="center"/>
              <w:rPr>
                <w:ins w:id="1166" w:author="Verizon" w:date="2020-08-03T14:02:00Z"/>
              </w:rPr>
            </w:pPr>
            <w:ins w:id="116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58DFEF96" w14:textId="77777777" w:rsidR="00261036" w:rsidRPr="00261036" w:rsidRDefault="00261036" w:rsidP="009C4B2A">
            <w:pPr>
              <w:jc w:val="center"/>
              <w:rPr>
                <w:ins w:id="116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1F7216A" w14:textId="77777777" w:rsidR="00261036" w:rsidRPr="00261036" w:rsidRDefault="00261036" w:rsidP="009C4B2A">
            <w:pPr>
              <w:jc w:val="center"/>
              <w:rPr>
                <w:ins w:id="116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0C9A3C5" w14:textId="77777777" w:rsidR="00261036" w:rsidRPr="00261036" w:rsidRDefault="00261036" w:rsidP="009C4B2A">
            <w:pPr>
              <w:jc w:val="center"/>
              <w:rPr>
                <w:ins w:id="117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29C823F" w14:textId="77777777" w:rsidR="00261036" w:rsidRPr="00261036" w:rsidRDefault="00261036" w:rsidP="009C4B2A">
            <w:pPr>
              <w:jc w:val="center"/>
              <w:rPr>
                <w:ins w:id="117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93DA83D" w14:textId="77777777" w:rsidR="00261036" w:rsidRPr="00261036" w:rsidRDefault="00261036" w:rsidP="009C4B2A">
            <w:pPr>
              <w:jc w:val="center"/>
              <w:rPr>
                <w:ins w:id="117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D6C2804" w14:textId="77777777" w:rsidR="00261036" w:rsidRPr="00261036" w:rsidRDefault="00261036" w:rsidP="009C4B2A">
            <w:pPr>
              <w:jc w:val="center"/>
              <w:rPr>
                <w:ins w:id="117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9480508" w14:textId="77777777" w:rsidR="00261036" w:rsidRPr="00261036" w:rsidRDefault="00261036" w:rsidP="009C4B2A">
            <w:pPr>
              <w:jc w:val="center"/>
              <w:rPr>
                <w:ins w:id="117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AF5ED1A" w14:textId="77777777" w:rsidR="00261036" w:rsidRPr="00261036" w:rsidRDefault="00261036" w:rsidP="00261036">
            <w:pPr>
              <w:rPr>
                <w:ins w:id="117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795FF8B" w14:textId="77777777" w:rsidR="00261036" w:rsidRPr="00261036" w:rsidRDefault="00261036" w:rsidP="00261036">
            <w:pPr>
              <w:rPr>
                <w:ins w:id="117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0797680" w14:textId="77777777" w:rsidR="00261036" w:rsidRPr="00261036" w:rsidRDefault="00261036" w:rsidP="00261036">
            <w:pPr>
              <w:rPr>
                <w:ins w:id="117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EC3E1D7" w14:textId="77777777" w:rsidR="00261036" w:rsidRPr="00261036" w:rsidRDefault="00261036" w:rsidP="00261036">
            <w:pPr>
              <w:rPr>
                <w:ins w:id="1178"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1BBBF10A" w14:textId="77777777" w:rsidR="00261036" w:rsidRPr="00261036" w:rsidRDefault="00261036" w:rsidP="009C4B2A">
            <w:pPr>
              <w:jc w:val="center"/>
              <w:rPr>
                <w:ins w:id="1179" w:author="Verizon" w:date="2020-08-03T14:02:00Z"/>
              </w:rPr>
            </w:pPr>
            <w:ins w:id="1180" w:author="Verizon" w:date="2020-08-03T14:02:00Z">
              <w:r w:rsidRPr="00261036">
                <w:t>0</w:t>
              </w:r>
            </w:ins>
          </w:p>
        </w:tc>
      </w:tr>
      <w:tr w:rsidR="00261036" w:rsidRPr="00261036" w14:paraId="241B8DB9" w14:textId="77777777" w:rsidTr="00F017CA">
        <w:trPr>
          <w:trHeight w:val="125"/>
          <w:jc w:val="center"/>
          <w:ins w:id="1181" w:author="Verizon" w:date="2020-08-03T14:02:00Z"/>
        </w:trPr>
        <w:tc>
          <w:tcPr>
            <w:tcW w:w="2065" w:type="dxa"/>
            <w:vMerge/>
            <w:tcBorders>
              <w:left w:val="single" w:sz="4" w:space="0" w:color="auto"/>
              <w:right w:val="single" w:sz="4" w:space="0" w:color="auto"/>
            </w:tcBorders>
            <w:vAlign w:val="center"/>
          </w:tcPr>
          <w:p w14:paraId="63C6E722" w14:textId="77777777" w:rsidR="00261036" w:rsidRPr="00261036" w:rsidRDefault="00261036" w:rsidP="009C4B2A">
            <w:pPr>
              <w:jc w:val="center"/>
              <w:rPr>
                <w:ins w:id="1182" w:author="Verizon" w:date="2020-08-03T14:02:00Z"/>
              </w:rPr>
            </w:pPr>
          </w:p>
        </w:tc>
        <w:tc>
          <w:tcPr>
            <w:tcW w:w="1980" w:type="dxa"/>
            <w:vMerge/>
            <w:tcBorders>
              <w:left w:val="single" w:sz="4" w:space="0" w:color="auto"/>
              <w:right w:val="single" w:sz="4" w:space="0" w:color="auto"/>
            </w:tcBorders>
            <w:vAlign w:val="center"/>
          </w:tcPr>
          <w:p w14:paraId="609DE295" w14:textId="77777777" w:rsidR="00261036" w:rsidRPr="00261036" w:rsidRDefault="00261036" w:rsidP="009C4B2A">
            <w:pPr>
              <w:jc w:val="center"/>
              <w:rPr>
                <w:ins w:id="1183" w:author="Verizon" w:date="2020-08-03T14:02:00Z"/>
              </w:rPr>
            </w:pPr>
          </w:p>
        </w:tc>
        <w:tc>
          <w:tcPr>
            <w:tcW w:w="746" w:type="dxa"/>
            <w:vMerge/>
            <w:tcBorders>
              <w:left w:val="single" w:sz="4" w:space="0" w:color="auto"/>
              <w:right w:val="single" w:sz="4" w:space="0" w:color="auto"/>
            </w:tcBorders>
            <w:vAlign w:val="center"/>
          </w:tcPr>
          <w:p w14:paraId="240A692A" w14:textId="77777777" w:rsidR="00261036" w:rsidRPr="00261036" w:rsidRDefault="00261036" w:rsidP="009C4B2A">
            <w:pPr>
              <w:jc w:val="center"/>
              <w:rPr>
                <w:ins w:id="118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E712D7A" w14:textId="77777777" w:rsidR="00261036" w:rsidRPr="00261036" w:rsidRDefault="00261036" w:rsidP="009C4B2A">
            <w:pPr>
              <w:jc w:val="center"/>
              <w:rPr>
                <w:ins w:id="1185" w:author="Verizon" w:date="2020-08-03T14:02:00Z"/>
              </w:rPr>
            </w:pPr>
            <w:ins w:id="1186"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16EA6429" w14:textId="77777777" w:rsidR="00261036" w:rsidRPr="00261036" w:rsidRDefault="00261036" w:rsidP="009C4B2A">
            <w:pPr>
              <w:jc w:val="center"/>
              <w:rPr>
                <w:ins w:id="11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9112D45" w14:textId="77777777" w:rsidR="00261036" w:rsidRPr="00261036" w:rsidRDefault="00261036" w:rsidP="009C4B2A">
            <w:pPr>
              <w:jc w:val="center"/>
              <w:rPr>
                <w:ins w:id="1188" w:author="Verizon" w:date="2020-08-03T14:02:00Z"/>
              </w:rPr>
            </w:pPr>
            <w:ins w:id="118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0288A1" w14:textId="77777777" w:rsidR="00261036" w:rsidRPr="00261036" w:rsidRDefault="00261036" w:rsidP="009C4B2A">
            <w:pPr>
              <w:jc w:val="center"/>
              <w:rPr>
                <w:ins w:id="1190" w:author="Verizon" w:date="2020-08-03T14:02:00Z"/>
              </w:rPr>
            </w:pPr>
            <w:ins w:id="1191"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407D26" w14:textId="77777777" w:rsidR="00261036" w:rsidRPr="00261036" w:rsidRDefault="00261036" w:rsidP="009C4B2A">
            <w:pPr>
              <w:jc w:val="center"/>
              <w:rPr>
                <w:ins w:id="1192" w:author="Verizon" w:date="2020-08-03T14:02:00Z"/>
              </w:rPr>
            </w:pPr>
            <w:ins w:id="119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C0E13E4" w14:textId="77777777" w:rsidR="00261036" w:rsidRPr="00261036" w:rsidRDefault="00261036" w:rsidP="009C4B2A">
            <w:pPr>
              <w:jc w:val="center"/>
              <w:rPr>
                <w:ins w:id="119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31DD9B0" w14:textId="77777777" w:rsidR="00261036" w:rsidRPr="00261036" w:rsidRDefault="00261036" w:rsidP="009C4B2A">
            <w:pPr>
              <w:jc w:val="center"/>
              <w:rPr>
                <w:ins w:id="119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B34EFD4" w14:textId="77777777" w:rsidR="00261036" w:rsidRPr="00261036" w:rsidRDefault="00261036" w:rsidP="009C4B2A">
            <w:pPr>
              <w:jc w:val="center"/>
              <w:rPr>
                <w:ins w:id="119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8E18F61" w14:textId="77777777" w:rsidR="00261036" w:rsidRPr="00261036" w:rsidRDefault="00261036" w:rsidP="009C4B2A">
            <w:pPr>
              <w:jc w:val="center"/>
              <w:rPr>
                <w:ins w:id="119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0463D5A" w14:textId="77777777" w:rsidR="00261036" w:rsidRPr="00261036" w:rsidRDefault="00261036" w:rsidP="009C4B2A">
            <w:pPr>
              <w:jc w:val="center"/>
              <w:rPr>
                <w:ins w:id="119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1AC799D" w14:textId="77777777" w:rsidR="00261036" w:rsidRPr="00261036" w:rsidRDefault="00261036" w:rsidP="009C4B2A">
            <w:pPr>
              <w:jc w:val="center"/>
              <w:rPr>
                <w:ins w:id="119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0C266A9" w14:textId="77777777" w:rsidR="00261036" w:rsidRPr="00261036" w:rsidRDefault="00261036" w:rsidP="009C4B2A">
            <w:pPr>
              <w:jc w:val="center"/>
              <w:rPr>
                <w:ins w:id="120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CE92714" w14:textId="77777777" w:rsidR="00261036" w:rsidRPr="00261036" w:rsidRDefault="00261036" w:rsidP="00261036">
            <w:pPr>
              <w:rPr>
                <w:ins w:id="120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78D0143" w14:textId="77777777" w:rsidR="00261036" w:rsidRPr="00261036" w:rsidRDefault="00261036" w:rsidP="00261036">
            <w:pPr>
              <w:rPr>
                <w:ins w:id="120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7761665" w14:textId="77777777" w:rsidR="00261036" w:rsidRPr="00261036" w:rsidRDefault="00261036" w:rsidP="00261036">
            <w:pPr>
              <w:rPr>
                <w:ins w:id="1203"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1845FD3B" w14:textId="77777777" w:rsidR="00261036" w:rsidRPr="00261036" w:rsidRDefault="00261036" w:rsidP="00261036">
            <w:pPr>
              <w:rPr>
                <w:ins w:id="1204" w:author="Verizon" w:date="2020-08-03T14:02:00Z"/>
              </w:rPr>
            </w:pPr>
          </w:p>
        </w:tc>
        <w:tc>
          <w:tcPr>
            <w:tcW w:w="749" w:type="dxa"/>
            <w:vMerge/>
            <w:tcBorders>
              <w:left w:val="single" w:sz="4" w:space="0" w:color="auto"/>
              <w:right w:val="single" w:sz="4" w:space="0" w:color="auto"/>
            </w:tcBorders>
            <w:vAlign w:val="center"/>
          </w:tcPr>
          <w:p w14:paraId="5010806C" w14:textId="77777777" w:rsidR="00261036" w:rsidRPr="00261036" w:rsidRDefault="00261036" w:rsidP="009C4B2A">
            <w:pPr>
              <w:jc w:val="center"/>
              <w:rPr>
                <w:ins w:id="1205" w:author="Verizon" w:date="2020-08-03T14:02:00Z"/>
              </w:rPr>
            </w:pPr>
          </w:p>
        </w:tc>
      </w:tr>
      <w:tr w:rsidR="00261036" w:rsidRPr="00261036" w14:paraId="1808F34C" w14:textId="77777777" w:rsidTr="00F017CA">
        <w:trPr>
          <w:trHeight w:val="125"/>
          <w:jc w:val="center"/>
          <w:ins w:id="1206" w:author="Verizon" w:date="2020-08-03T14:02:00Z"/>
        </w:trPr>
        <w:tc>
          <w:tcPr>
            <w:tcW w:w="2065" w:type="dxa"/>
            <w:vMerge/>
            <w:tcBorders>
              <w:left w:val="single" w:sz="4" w:space="0" w:color="auto"/>
              <w:right w:val="single" w:sz="4" w:space="0" w:color="auto"/>
            </w:tcBorders>
            <w:vAlign w:val="center"/>
          </w:tcPr>
          <w:p w14:paraId="5018A78E" w14:textId="77777777" w:rsidR="00261036" w:rsidRPr="00261036" w:rsidRDefault="00261036" w:rsidP="009C4B2A">
            <w:pPr>
              <w:jc w:val="center"/>
              <w:rPr>
                <w:ins w:id="1207" w:author="Verizon" w:date="2020-08-03T14:02:00Z"/>
              </w:rPr>
            </w:pPr>
          </w:p>
        </w:tc>
        <w:tc>
          <w:tcPr>
            <w:tcW w:w="1980" w:type="dxa"/>
            <w:vMerge/>
            <w:tcBorders>
              <w:left w:val="single" w:sz="4" w:space="0" w:color="auto"/>
              <w:right w:val="single" w:sz="4" w:space="0" w:color="auto"/>
            </w:tcBorders>
            <w:vAlign w:val="center"/>
          </w:tcPr>
          <w:p w14:paraId="5CE0D903" w14:textId="77777777" w:rsidR="00261036" w:rsidRPr="00261036" w:rsidRDefault="00261036" w:rsidP="009C4B2A">
            <w:pPr>
              <w:jc w:val="center"/>
              <w:rPr>
                <w:ins w:id="1208" w:author="Verizon" w:date="2020-08-03T14:02:00Z"/>
              </w:rPr>
            </w:pPr>
          </w:p>
        </w:tc>
        <w:tc>
          <w:tcPr>
            <w:tcW w:w="746" w:type="dxa"/>
            <w:vMerge/>
            <w:tcBorders>
              <w:left w:val="single" w:sz="4" w:space="0" w:color="auto"/>
              <w:bottom w:val="single" w:sz="4" w:space="0" w:color="auto"/>
              <w:right w:val="single" w:sz="4" w:space="0" w:color="auto"/>
            </w:tcBorders>
            <w:vAlign w:val="center"/>
          </w:tcPr>
          <w:p w14:paraId="38F22D8B" w14:textId="77777777" w:rsidR="00261036" w:rsidRPr="00261036" w:rsidRDefault="00261036" w:rsidP="009C4B2A">
            <w:pPr>
              <w:jc w:val="center"/>
              <w:rPr>
                <w:ins w:id="120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DCA0516" w14:textId="77777777" w:rsidR="00261036" w:rsidRPr="00261036" w:rsidRDefault="00261036" w:rsidP="009C4B2A">
            <w:pPr>
              <w:jc w:val="center"/>
              <w:rPr>
                <w:ins w:id="1210" w:author="Verizon" w:date="2020-08-03T14:02:00Z"/>
              </w:rPr>
            </w:pPr>
            <w:ins w:id="1211"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0A3203CC" w14:textId="77777777" w:rsidR="00261036" w:rsidRPr="00261036" w:rsidRDefault="00261036" w:rsidP="009C4B2A">
            <w:pPr>
              <w:jc w:val="center"/>
              <w:rPr>
                <w:ins w:id="121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BC864AE" w14:textId="77777777" w:rsidR="00261036" w:rsidRPr="00261036" w:rsidRDefault="00261036" w:rsidP="009C4B2A">
            <w:pPr>
              <w:jc w:val="center"/>
              <w:rPr>
                <w:ins w:id="121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1CB2A33" w14:textId="77777777" w:rsidR="00261036" w:rsidRPr="00261036" w:rsidRDefault="00261036" w:rsidP="009C4B2A">
            <w:pPr>
              <w:jc w:val="center"/>
              <w:rPr>
                <w:ins w:id="121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1EA8D7" w14:textId="77777777" w:rsidR="00261036" w:rsidRPr="00261036" w:rsidRDefault="00261036" w:rsidP="009C4B2A">
            <w:pPr>
              <w:jc w:val="center"/>
              <w:rPr>
                <w:ins w:id="121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540106E" w14:textId="77777777" w:rsidR="00261036" w:rsidRPr="00261036" w:rsidRDefault="00261036" w:rsidP="009C4B2A">
            <w:pPr>
              <w:jc w:val="center"/>
              <w:rPr>
                <w:ins w:id="121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5C31B03" w14:textId="77777777" w:rsidR="00261036" w:rsidRPr="00261036" w:rsidRDefault="00261036" w:rsidP="009C4B2A">
            <w:pPr>
              <w:jc w:val="center"/>
              <w:rPr>
                <w:ins w:id="121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8F00DC4" w14:textId="77777777" w:rsidR="00261036" w:rsidRPr="00261036" w:rsidRDefault="00261036" w:rsidP="009C4B2A">
            <w:pPr>
              <w:jc w:val="center"/>
              <w:rPr>
                <w:ins w:id="121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C4D0393" w14:textId="77777777" w:rsidR="00261036" w:rsidRPr="00261036" w:rsidRDefault="00261036" w:rsidP="009C4B2A">
            <w:pPr>
              <w:jc w:val="center"/>
              <w:rPr>
                <w:ins w:id="121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18F0369" w14:textId="77777777" w:rsidR="00261036" w:rsidRPr="00261036" w:rsidRDefault="00261036" w:rsidP="009C4B2A">
            <w:pPr>
              <w:jc w:val="center"/>
              <w:rPr>
                <w:ins w:id="122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68280ED" w14:textId="77777777" w:rsidR="00261036" w:rsidRPr="00261036" w:rsidRDefault="00261036" w:rsidP="009C4B2A">
            <w:pPr>
              <w:jc w:val="center"/>
              <w:rPr>
                <w:ins w:id="122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798DD43" w14:textId="77777777" w:rsidR="00261036" w:rsidRPr="00261036" w:rsidRDefault="00261036" w:rsidP="009C4B2A">
            <w:pPr>
              <w:jc w:val="center"/>
              <w:rPr>
                <w:ins w:id="122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E6D3306" w14:textId="77777777" w:rsidR="00261036" w:rsidRPr="00261036" w:rsidRDefault="00261036" w:rsidP="00261036">
            <w:pPr>
              <w:rPr>
                <w:ins w:id="122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E4B454B" w14:textId="77777777" w:rsidR="00261036" w:rsidRPr="00261036" w:rsidRDefault="00261036" w:rsidP="00261036">
            <w:pPr>
              <w:rPr>
                <w:ins w:id="122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8AE3F77" w14:textId="77777777" w:rsidR="00261036" w:rsidRPr="00261036" w:rsidRDefault="00261036" w:rsidP="00261036">
            <w:pPr>
              <w:rPr>
                <w:ins w:id="1225"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0FC57D51" w14:textId="77777777" w:rsidR="00261036" w:rsidRPr="00261036" w:rsidRDefault="00261036" w:rsidP="00261036">
            <w:pPr>
              <w:rPr>
                <w:ins w:id="1226" w:author="Verizon" w:date="2020-08-03T14:02:00Z"/>
              </w:rPr>
            </w:pPr>
          </w:p>
        </w:tc>
        <w:tc>
          <w:tcPr>
            <w:tcW w:w="749" w:type="dxa"/>
            <w:vMerge/>
            <w:tcBorders>
              <w:left w:val="single" w:sz="4" w:space="0" w:color="auto"/>
              <w:right w:val="single" w:sz="4" w:space="0" w:color="auto"/>
            </w:tcBorders>
            <w:vAlign w:val="center"/>
          </w:tcPr>
          <w:p w14:paraId="26655209" w14:textId="77777777" w:rsidR="00261036" w:rsidRPr="00261036" w:rsidRDefault="00261036" w:rsidP="009C4B2A">
            <w:pPr>
              <w:jc w:val="center"/>
              <w:rPr>
                <w:ins w:id="1227" w:author="Verizon" w:date="2020-08-03T14:02:00Z"/>
              </w:rPr>
            </w:pPr>
          </w:p>
        </w:tc>
      </w:tr>
      <w:tr w:rsidR="00261036" w:rsidRPr="00261036" w14:paraId="26482BBF" w14:textId="77777777" w:rsidTr="00F017CA">
        <w:trPr>
          <w:trHeight w:val="125"/>
          <w:jc w:val="center"/>
          <w:ins w:id="1228" w:author="Verizon" w:date="2020-08-03T14:02:00Z"/>
        </w:trPr>
        <w:tc>
          <w:tcPr>
            <w:tcW w:w="2065" w:type="dxa"/>
            <w:vMerge/>
            <w:tcBorders>
              <w:left w:val="single" w:sz="4" w:space="0" w:color="auto"/>
              <w:right w:val="single" w:sz="4" w:space="0" w:color="auto"/>
            </w:tcBorders>
            <w:vAlign w:val="center"/>
          </w:tcPr>
          <w:p w14:paraId="2A6A5DC9" w14:textId="77777777" w:rsidR="00261036" w:rsidRPr="00261036" w:rsidRDefault="00261036" w:rsidP="009C4B2A">
            <w:pPr>
              <w:jc w:val="center"/>
              <w:rPr>
                <w:ins w:id="1229" w:author="Verizon" w:date="2020-08-03T14:02:00Z"/>
              </w:rPr>
            </w:pPr>
          </w:p>
        </w:tc>
        <w:tc>
          <w:tcPr>
            <w:tcW w:w="1980" w:type="dxa"/>
            <w:vMerge/>
            <w:tcBorders>
              <w:left w:val="single" w:sz="4" w:space="0" w:color="auto"/>
              <w:right w:val="single" w:sz="4" w:space="0" w:color="auto"/>
            </w:tcBorders>
            <w:vAlign w:val="center"/>
          </w:tcPr>
          <w:p w14:paraId="4D9CC42E" w14:textId="77777777" w:rsidR="00261036" w:rsidRPr="00261036" w:rsidRDefault="00261036" w:rsidP="009C4B2A">
            <w:pPr>
              <w:jc w:val="center"/>
              <w:rPr>
                <w:ins w:id="1230" w:author="Verizon" w:date="2020-08-03T14:02:00Z"/>
              </w:rPr>
            </w:pPr>
          </w:p>
        </w:tc>
        <w:tc>
          <w:tcPr>
            <w:tcW w:w="746" w:type="dxa"/>
            <w:tcBorders>
              <w:top w:val="single" w:sz="4" w:space="0" w:color="auto"/>
              <w:left w:val="single" w:sz="4" w:space="0" w:color="auto"/>
              <w:right w:val="single" w:sz="4" w:space="0" w:color="auto"/>
            </w:tcBorders>
            <w:vAlign w:val="center"/>
          </w:tcPr>
          <w:p w14:paraId="121F0296" w14:textId="77777777" w:rsidR="00261036" w:rsidRPr="00261036" w:rsidRDefault="00261036" w:rsidP="009C4B2A">
            <w:pPr>
              <w:jc w:val="center"/>
              <w:rPr>
                <w:ins w:id="1231" w:author="Verizon" w:date="2020-08-03T14:02:00Z"/>
              </w:rPr>
            </w:pPr>
            <w:ins w:id="1232"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AB30138" w14:textId="77777777" w:rsidR="00261036" w:rsidRPr="00261036" w:rsidRDefault="00261036" w:rsidP="009C4B2A">
            <w:pPr>
              <w:jc w:val="center"/>
              <w:rPr>
                <w:ins w:id="1233" w:author="Verizon" w:date="2020-08-03T14:02:00Z"/>
              </w:rPr>
            </w:pPr>
            <w:ins w:id="1234" w:author="Verizon" w:date="2020-08-03T14:02:00Z">
              <w:r w:rsidRPr="00261036">
                <w:t>CA_n261(A-G)</w:t>
              </w:r>
            </w:ins>
          </w:p>
        </w:tc>
        <w:tc>
          <w:tcPr>
            <w:tcW w:w="749" w:type="dxa"/>
            <w:vMerge/>
            <w:tcBorders>
              <w:left w:val="single" w:sz="4" w:space="0" w:color="auto"/>
              <w:right w:val="single" w:sz="4" w:space="0" w:color="auto"/>
            </w:tcBorders>
            <w:vAlign w:val="center"/>
          </w:tcPr>
          <w:p w14:paraId="50429B2F" w14:textId="77777777" w:rsidR="00261036" w:rsidRPr="00261036" w:rsidRDefault="00261036" w:rsidP="009C4B2A">
            <w:pPr>
              <w:jc w:val="center"/>
              <w:rPr>
                <w:ins w:id="1235" w:author="Verizon" w:date="2020-08-03T14:02:00Z"/>
              </w:rPr>
            </w:pPr>
          </w:p>
        </w:tc>
      </w:tr>
      <w:tr w:rsidR="00261036" w:rsidRPr="00261036" w14:paraId="466E451D" w14:textId="77777777" w:rsidTr="00F017CA">
        <w:trPr>
          <w:trHeight w:val="125"/>
          <w:jc w:val="center"/>
          <w:ins w:id="1236" w:author="Verizon" w:date="2020-08-03T14:02:00Z"/>
        </w:trPr>
        <w:tc>
          <w:tcPr>
            <w:tcW w:w="2065" w:type="dxa"/>
            <w:vMerge w:val="restart"/>
            <w:tcBorders>
              <w:top w:val="single" w:sz="4" w:space="0" w:color="auto"/>
              <w:left w:val="single" w:sz="4" w:space="0" w:color="auto"/>
              <w:right w:val="single" w:sz="4" w:space="0" w:color="auto"/>
            </w:tcBorders>
            <w:vAlign w:val="center"/>
          </w:tcPr>
          <w:p w14:paraId="39C317C7" w14:textId="77777777" w:rsidR="00261036" w:rsidRPr="00261036" w:rsidRDefault="00261036" w:rsidP="009C4B2A">
            <w:pPr>
              <w:jc w:val="center"/>
              <w:rPr>
                <w:ins w:id="1237" w:author="Verizon" w:date="2020-08-03T14:02:00Z"/>
              </w:rPr>
            </w:pPr>
            <w:ins w:id="1238" w:author="Verizon" w:date="2020-08-03T14:02:00Z">
              <w:r w:rsidRPr="00261036">
                <w:t>CA_n5A-n261(A-H)</w:t>
              </w:r>
            </w:ins>
          </w:p>
        </w:tc>
        <w:tc>
          <w:tcPr>
            <w:tcW w:w="1980" w:type="dxa"/>
            <w:vMerge w:val="restart"/>
            <w:tcBorders>
              <w:top w:val="single" w:sz="4" w:space="0" w:color="auto"/>
              <w:left w:val="single" w:sz="4" w:space="0" w:color="auto"/>
              <w:right w:val="single" w:sz="4" w:space="0" w:color="auto"/>
            </w:tcBorders>
            <w:vAlign w:val="center"/>
          </w:tcPr>
          <w:p w14:paraId="0C73FB86" w14:textId="77777777" w:rsidR="00261036" w:rsidRPr="00261036" w:rsidRDefault="00261036" w:rsidP="009C4B2A">
            <w:pPr>
              <w:jc w:val="center"/>
              <w:rPr>
                <w:ins w:id="1239" w:author="Verizon" w:date="2020-08-03T14:02:00Z"/>
              </w:rPr>
            </w:pPr>
            <w:ins w:id="1240" w:author="Verizon" w:date="2020-08-03T14:02:00Z">
              <w:r w:rsidRPr="00261036">
                <w:t>CA_n5A-n261A</w:t>
              </w:r>
            </w:ins>
          </w:p>
          <w:p w14:paraId="5884E911" w14:textId="77777777" w:rsidR="00261036" w:rsidRPr="00261036" w:rsidRDefault="00261036" w:rsidP="009C4B2A">
            <w:pPr>
              <w:jc w:val="center"/>
              <w:rPr>
                <w:ins w:id="1241" w:author="Verizon" w:date="2020-08-03T14:02:00Z"/>
              </w:rPr>
            </w:pPr>
            <w:ins w:id="1242" w:author="Verizon" w:date="2020-08-03T14:02:00Z">
              <w:r w:rsidRPr="00261036">
                <w:t>CA_n5A-n261G CA_n5A-n261H</w:t>
              </w:r>
            </w:ins>
          </w:p>
        </w:tc>
        <w:tc>
          <w:tcPr>
            <w:tcW w:w="746" w:type="dxa"/>
            <w:vMerge w:val="restart"/>
            <w:tcBorders>
              <w:top w:val="single" w:sz="4" w:space="0" w:color="auto"/>
              <w:left w:val="single" w:sz="4" w:space="0" w:color="auto"/>
              <w:right w:val="single" w:sz="4" w:space="0" w:color="auto"/>
            </w:tcBorders>
            <w:vAlign w:val="center"/>
          </w:tcPr>
          <w:p w14:paraId="7DEE2383" w14:textId="77777777" w:rsidR="00261036" w:rsidRPr="00261036" w:rsidRDefault="00261036" w:rsidP="009C4B2A">
            <w:pPr>
              <w:jc w:val="center"/>
              <w:rPr>
                <w:ins w:id="1243" w:author="Verizon" w:date="2020-08-03T14:02:00Z"/>
              </w:rPr>
            </w:pPr>
            <w:ins w:id="1244"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33D55FD6" w14:textId="77777777" w:rsidR="00261036" w:rsidRPr="00261036" w:rsidRDefault="00261036" w:rsidP="009C4B2A">
            <w:pPr>
              <w:jc w:val="center"/>
              <w:rPr>
                <w:ins w:id="1245" w:author="Verizon" w:date="2020-08-03T14:02:00Z"/>
              </w:rPr>
            </w:pPr>
            <w:ins w:id="1246"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1BCA6957" w14:textId="77777777" w:rsidR="00261036" w:rsidRPr="00261036" w:rsidRDefault="00261036" w:rsidP="009C4B2A">
            <w:pPr>
              <w:jc w:val="center"/>
              <w:rPr>
                <w:ins w:id="1247" w:author="Verizon" w:date="2020-08-03T14:02:00Z"/>
              </w:rPr>
            </w:pPr>
            <w:ins w:id="124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37E4DB" w14:textId="77777777" w:rsidR="00261036" w:rsidRPr="00261036" w:rsidRDefault="00261036" w:rsidP="009C4B2A">
            <w:pPr>
              <w:jc w:val="center"/>
              <w:rPr>
                <w:ins w:id="1249" w:author="Verizon" w:date="2020-08-03T14:02:00Z"/>
              </w:rPr>
            </w:pPr>
            <w:ins w:id="125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E536C84" w14:textId="77777777" w:rsidR="00261036" w:rsidRPr="00261036" w:rsidRDefault="00261036" w:rsidP="009C4B2A">
            <w:pPr>
              <w:jc w:val="center"/>
              <w:rPr>
                <w:ins w:id="1251" w:author="Verizon" w:date="2020-08-03T14:02:00Z"/>
              </w:rPr>
            </w:pPr>
            <w:ins w:id="1252"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76DE51" w14:textId="77777777" w:rsidR="00261036" w:rsidRPr="00261036" w:rsidRDefault="00261036" w:rsidP="009C4B2A">
            <w:pPr>
              <w:jc w:val="center"/>
              <w:rPr>
                <w:ins w:id="1253" w:author="Verizon" w:date="2020-08-03T14:02:00Z"/>
              </w:rPr>
            </w:pPr>
            <w:ins w:id="1254"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83BA584" w14:textId="77777777" w:rsidR="00261036" w:rsidRPr="00261036" w:rsidRDefault="00261036" w:rsidP="009C4B2A">
            <w:pPr>
              <w:jc w:val="center"/>
              <w:rPr>
                <w:ins w:id="125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349757E" w14:textId="77777777" w:rsidR="00261036" w:rsidRPr="00261036" w:rsidRDefault="00261036" w:rsidP="009C4B2A">
            <w:pPr>
              <w:jc w:val="center"/>
              <w:rPr>
                <w:ins w:id="125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42D59FC" w14:textId="77777777" w:rsidR="00261036" w:rsidRPr="00261036" w:rsidRDefault="00261036" w:rsidP="009C4B2A">
            <w:pPr>
              <w:jc w:val="center"/>
              <w:rPr>
                <w:ins w:id="125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AE1F216" w14:textId="77777777" w:rsidR="00261036" w:rsidRPr="00261036" w:rsidRDefault="00261036" w:rsidP="009C4B2A">
            <w:pPr>
              <w:jc w:val="center"/>
              <w:rPr>
                <w:ins w:id="125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9111228" w14:textId="77777777" w:rsidR="00261036" w:rsidRPr="00261036" w:rsidRDefault="00261036" w:rsidP="009C4B2A">
            <w:pPr>
              <w:jc w:val="center"/>
              <w:rPr>
                <w:ins w:id="125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EF24C0A" w14:textId="77777777" w:rsidR="00261036" w:rsidRPr="00261036" w:rsidRDefault="00261036" w:rsidP="009C4B2A">
            <w:pPr>
              <w:jc w:val="center"/>
              <w:rPr>
                <w:ins w:id="126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05C0EB9" w14:textId="77777777" w:rsidR="00261036" w:rsidRPr="00261036" w:rsidRDefault="00261036" w:rsidP="009C4B2A">
            <w:pPr>
              <w:jc w:val="center"/>
              <w:rPr>
                <w:ins w:id="126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6ADA90C" w14:textId="77777777" w:rsidR="00261036" w:rsidRPr="00261036" w:rsidRDefault="00261036" w:rsidP="00261036">
            <w:pPr>
              <w:rPr>
                <w:ins w:id="126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F3B0309" w14:textId="77777777" w:rsidR="00261036" w:rsidRPr="00261036" w:rsidRDefault="00261036" w:rsidP="00261036">
            <w:pPr>
              <w:rPr>
                <w:ins w:id="126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5F0234B" w14:textId="77777777" w:rsidR="00261036" w:rsidRPr="00261036" w:rsidRDefault="00261036" w:rsidP="00261036">
            <w:pPr>
              <w:rPr>
                <w:ins w:id="1264"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4886E8D6" w14:textId="77777777" w:rsidR="00261036" w:rsidRPr="00261036" w:rsidRDefault="00261036" w:rsidP="00261036">
            <w:pPr>
              <w:rPr>
                <w:ins w:id="1265"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7A9F257E" w14:textId="77777777" w:rsidR="00261036" w:rsidRPr="00261036" w:rsidRDefault="00261036" w:rsidP="009C4B2A">
            <w:pPr>
              <w:jc w:val="center"/>
              <w:rPr>
                <w:ins w:id="1266" w:author="Verizon" w:date="2020-08-03T14:02:00Z"/>
              </w:rPr>
            </w:pPr>
            <w:ins w:id="1267" w:author="Verizon" w:date="2020-08-03T14:02:00Z">
              <w:r w:rsidRPr="00261036">
                <w:t>0</w:t>
              </w:r>
            </w:ins>
          </w:p>
        </w:tc>
      </w:tr>
      <w:tr w:rsidR="00261036" w:rsidRPr="00261036" w14:paraId="674CEC21" w14:textId="77777777" w:rsidTr="00F017CA">
        <w:trPr>
          <w:trHeight w:val="125"/>
          <w:jc w:val="center"/>
          <w:ins w:id="1268" w:author="Verizon" w:date="2020-08-03T14:02:00Z"/>
        </w:trPr>
        <w:tc>
          <w:tcPr>
            <w:tcW w:w="2065" w:type="dxa"/>
            <w:vMerge/>
            <w:tcBorders>
              <w:left w:val="single" w:sz="4" w:space="0" w:color="auto"/>
              <w:right w:val="single" w:sz="4" w:space="0" w:color="auto"/>
            </w:tcBorders>
            <w:vAlign w:val="center"/>
          </w:tcPr>
          <w:p w14:paraId="0F5E4A92" w14:textId="77777777" w:rsidR="00261036" w:rsidRPr="00261036" w:rsidRDefault="00261036" w:rsidP="009C4B2A">
            <w:pPr>
              <w:jc w:val="center"/>
              <w:rPr>
                <w:ins w:id="1269" w:author="Verizon" w:date="2020-08-03T14:02:00Z"/>
              </w:rPr>
            </w:pPr>
          </w:p>
        </w:tc>
        <w:tc>
          <w:tcPr>
            <w:tcW w:w="1980" w:type="dxa"/>
            <w:vMerge/>
            <w:tcBorders>
              <w:left w:val="single" w:sz="4" w:space="0" w:color="auto"/>
              <w:right w:val="single" w:sz="4" w:space="0" w:color="auto"/>
            </w:tcBorders>
            <w:vAlign w:val="center"/>
          </w:tcPr>
          <w:p w14:paraId="2F5F7F22" w14:textId="77777777" w:rsidR="00261036" w:rsidRPr="00261036" w:rsidRDefault="00261036" w:rsidP="009C4B2A">
            <w:pPr>
              <w:jc w:val="center"/>
              <w:rPr>
                <w:ins w:id="1270" w:author="Verizon" w:date="2020-08-03T14:02:00Z"/>
              </w:rPr>
            </w:pPr>
          </w:p>
        </w:tc>
        <w:tc>
          <w:tcPr>
            <w:tcW w:w="746" w:type="dxa"/>
            <w:vMerge/>
            <w:tcBorders>
              <w:left w:val="single" w:sz="4" w:space="0" w:color="auto"/>
              <w:right w:val="single" w:sz="4" w:space="0" w:color="auto"/>
            </w:tcBorders>
            <w:vAlign w:val="center"/>
          </w:tcPr>
          <w:p w14:paraId="7D9D08C0" w14:textId="77777777" w:rsidR="00261036" w:rsidRPr="00261036" w:rsidRDefault="00261036" w:rsidP="009C4B2A">
            <w:pPr>
              <w:jc w:val="center"/>
              <w:rPr>
                <w:ins w:id="127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C659FF2" w14:textId="77777777" w:rsidR="00261036" w:rsidRPr="00261036" w:rsidRDefault="00261036" w:rsidP="009C4B2A">
            <w:pPr>
              <w:jc w:val="center"/>
              <w:rPr>
                <w:ins w:id="1272" w:author="Verizon" w:date="2020-08-03T14:02:00Z"/>
              </w:rPr>
            </w:pPr>
            <w:ins w:id="1273"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31B5B37F" w14:textId="77777777" w:rsidR="00261036" w:rsidRPr="00261036" w:rsidRDefault="00261036" w:rsidP="009C4B2A">
            <w:pPr>
              <w:jc w:val="center"/>
              <w:rPr>
                <w:ins w:id="127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2B3EBE6" w14:textId="77777777" w:rsidR="00261036" w:rsidRPr="00261036" w:rsidRDefault="00261036" w:rsidP="009C4B2A">
            <w:pPr>
              <w:jc w:val="center"/>
              <w:rPr>
                <w:ins w:id="1275" w:author="Verizon" w:date="2020-08-03T14:02:00Z"/>
              </w:rPr>
            </w:pPr>
            <w:ins w:id="127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6DAB72" w14:textId="77777777" w:rsidR="00261036" w:rsidRPr="00261036" w:rsidRDefault="00261036" w:rsidP="009C4B2A">
            <w:pPr>
              <w:jc w:val="center"/>
              <w:rPr>
                <w:ins w:id="1277" w:author="Verizon" w:date="2020-08-03T14:02:00Z"/>
              </w:rPr>
            </w:pPr>
            <w:ins w:id="1278"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572CE6" w14:textId="77777777" w:rsidR="00261036" w:rsidRPr="00261036" w:rsidRDefault="00261036" w:rsidP="009C4B2A">
            <w:pPr>
              <w:jc w:val="center"/>
              <w:rPr>
                <w:ins w:id="1279" w:author="Verizon" w:date="2020-08-03T14:02:00Z"/>
              </w:rPr>
            </w:pPr>
            <w:ins w:id="128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50625064" w14:textId="77777777" w:rsidR="00261036" w:rsidRPr="00261036" w:rsidRDefault="00261036" w:rsidP="009C4B2A">
            <w:pPr>
              <w:jc w:val="center"/>
              <w:rPr>
                <w:ins w:id="128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6B2E830" w14:textId="77777777" w:rsidR="00261036" w:rsidRPr="00261036" w:rsidRDefault="00261036" w:rsidP="009C4B2A">
            <w:pPr>
              <w:jc w:val="center"/>
              <w:rPr>
                <w:ins w:id="128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8826DCC" w14:textId="77777777" w:rsidR="00261036" w:rsidRPr="00261036" w:rsidRDefault="00261036" w:rsidP="009C4B2A">
            <w:pPr>
              <w:jc w:val="center"/>
              <w:rPr>
                <w:ins w:id="128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EBB2EAF" w14:textId="77777777" w:rsidR="00261036" w:rsidRPr="00261036" w:rsidRDefault="00261036" w:rsidP="009C4B2A">
            <w:pPr>
              <w:jc w:val="center"/>
              <w:rPr>
                <w:ins w:id="128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DFAC7EB" w14:textId="77777777" w:rsidR="00261036" w:rsidRPr="00261036" w:rsidRDefault="00261036" w:rsidP="009C4B2A">
            <w:pPr>
              <w:jc w:val="center"/>
              <w:rPr>
                <w:ins w:id="128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8D43BC5" w14:textId="77777777" w:rsidR="00261036" w:rsidRPr="00261036" w:rsidRDefault="00261036" w:rsidP="009C4B2A">
            <w:pPr>
              <w:jc w:val="center"/>
              <w:rPr>
                <w:ins w:id="128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105AD49" w14:textId="77777777" w:rsidR="00261036" w:rsidRPr="00261036" w:rsidRDefault="00261036" w:rsidP="009C4B2A">
            <w:pPr>
              <w:jc w:val="center"/>
              <w:rPr>
                <w:ins w:id="128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1D5B69D" w14:textId="77777777" w:rsidR="00261036" w:rsidRPr="00261036" w:rsidRDefault="00261036" w:rsidP="00261036">
            <w:pPr>
              <w:rPr>
                <w:ins w:id="128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ECB90DB" w14:textId="77777777" w:rsidR="00261036" w:rsidRPr="00261036" w:rsidRDefault="00261036" w:rsidP="00261036">
            <w:pPr>
              <w:rPr>
                <w:ins w:id="128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2810A02" w14:textId="77777777" w:rsidR="00261036" w:rsidRPr="00261036" w:rsidRDefault="00261036" w:rsidP="00261036">
            <w:pPr>
              <w:rPr>
                <w:ins w:id="1290"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B69D081" w14:textId="77777777" w:rsidR="00261036" w:rsidRPr="00261036" w:rsidRDefault="00261036" w:rsidP="00261036">
            <w:pPr>
              <w:rPr>
                <w:ins w:id="1291" w:author="Verizon" w:date="2020-08-03T14:02:00Z"/>
              </w:rPr>
            </w:pPr>
          </w:p>
        </w:tc>
        <w:tc>
          <w:tcPr>
            <w:tcW w:w="749" w:type="dxa"/>
            <w:vMerge/>
            <w:tcBorders>
              <w:left w:val="single" w:sz="4" w:space="0" w:color="auto"/>
              <w:right w:val="single" w:sz="4" w:space="0" w:color="auto"/>
            </w:tcBorders>
            <w:vAlign w:val="center"/>
          </w:tcPr>
          <w:p w14:paraId="5570E6A3" w14:textId="77777777" w:rsidR="00261036" w:rsidRPr="00261036" w:rsidRDefault="00261036" w:rsidP="009C4B2A">
            <w:pPr>
              <w:jc w:val="center"/>
              <w:rPr>
                <w:ins w:id="1292" w:author="Verizon" w:date="2020-08-03T14:02:00Z"/>
              </w:rPr>
            </w:pPr>
          </w:p>
        </w:tc>
      </w:tr>
      <w:tr w:rsidR="00261036" w:rsidRPr="00261036" w14:paraId="096171CD" w14:textId="77777777" w:rsidTr="00F017CA">
        <w:trPr>
          <w:trHeight w:val="125"/>
          <w:jc w:val="center"/>
          <w:ins w:id="1293" w:author="Verizon" w:date="2020-08-03T14:02:00Z"/>
        </w:trPr>
        <w:tc>
          <w:tcPr>
            <w:tcW w:w="2065" w:type="dxa"/>
            <w:vMerge/>
            <w:tcBorders>
              <w:left w:val="single" w:sz="4" w:space="0" w:color="auto"/>
              <w:right w:val="single" w:sz="4" w:space="0" w:color="auto"/>
            </w:tcBorders>
            <w:vAlign w:val="center"/>
          </w:tcPr>
          <w:p w14:paraId="0D0BA3EE" w14:textId="77777777" w:rsidR="00261036" w:rsidRPr="00261036" w:rsidRDefault="00261036" w:rsidP="009C4B2A">
            <w:pPr>
              <w:jc w:val="center"/>
              <w:rPr>
                <w:ins w:id="1294" w:author="Verizon" w:date="2020-08-03T14:02:00Z"/>
              </w:rPr>
            </w:pPr>
          </w:p>
        </w:tc>
        <w:tc>
          <w:tcPr>
            <w:tcW w:w="1980" w:type="dxa"/>
            <w:vMerge/>
            <w:tcBorders>
              <w:left w:val="single" w:sz="4" w:space="0" w:color="auto"/>
              <w:right w:val="single" w:sz="4" w:space="0" w:color="auto"/>
            </w:tcBorders>
            <w:vAlign w:val="center"/>
          </w:tcPr>
          <w:p w14:paraId="129C9132" w14:textId="77777777" w:rsidR="00261036" w:rsidRPr="00261036" w:rsidRDefault="00261036" w:rsidP="009C4B2A">
            <w:pPr>
              <w:jc w:val="center"/>
              <w:rPr>
                <w:ins w:id="1295" w:author="Verizon" w:date="2020-08-03T14:02:00Z"/>
              </w:rPr>
            </w:pPr>
          </w:p>
        </w:tc>
        <w:tc>
          <w:tcPr>
            <w:tcW w:w="746" w:type="dxa"/>
            <w:vMerge/>
            <w:tcBorders>
              <w:left w:val="single" w:sz="4" w:space="0" w:color="auto"/>
              <w:bottom w:val="single" w:sz="4" w:space="0" w:color="auto"/>
              <w:right w:val="single" w:sz="4" w:space="0" w:color="auto"/>
            </w:tcBorders>
            <w:vAlign w:val="center"/>
          </w:tcPr>
          <w:p w14:paraId="1B7AD354" w14:textId="77777777" w:rsidR="00261036" w:rsidRPr="00261036" w:rsidRDefault="00261036" w:rsidP="009C4B2A">
            <w:pPr>
              <w:jc w:val="center"/>
              <w:rPr>
                <w:ins w:id="129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209FEC7" w14:textId="77777777" w:rsidR="00261036" w:rsidRPr="00261036" w:rsidRDefault="00261036" w:rsidP="009C4B2A">
            <w:pPr>
              <w:jc w:val="center"/>
              <w:rPr>
                <w:ins w:id="1297" w:author="Verizon" w:date="2020-08-03T14:02:00Z"/>
              </w:rPr>
            </w:pPr>
            <w:ins w:id="1298"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647FFA26" w14:textId="77777777" w:rsidR="00261036" w:rsidRPr="00261036" w:rsidRDefault="00261036" w:rsidP="009C4B2A">
            <w:pPr>
              <w:jc w:val="center"/>
              <w:rPr>
                <w:ins w:id="129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CAC6630" w14:textId="77777777" w:rsidR="00261036" w:rsidRPr="00261036" w:rsidRDefault="00261036" w:rsidP="009C4B2A">
            <w:pPr>
              <w:jc w:val="center"/>
              <w:rPr>
                <w:ins w:id="130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CD905DF" w14:textId="77777777" w:rsidR="00261036" w:rsidRPr="00261036" w:rsidRDefault="00261036" w:rsidP="009C4B2A">
            <w:pPr>
              <w:jc w:val="center"/>
              <w:rPr>
                <w:ins w:id="130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C30BF6" w14:textId="77777777" w:rsidR="00261036" w:rsidRPr="00261036" w:rsidRDefault="00261036" w:rsidP="009C4B2A">
            <w:pPr>
              <w:jc w:val="center"/>
              <w:rPr>
                <w:ins w:id="130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1AEAEEF" w14:textId="77777777" w:rsidR="00261036" w:rsidRPr="00261036" w:rsidRDefault="00261036" w:rsidP="009C4B2A">
            <w:pPr>
              <w:jc w:val="center"/>
              <w:rPr>
                <w:ins w:id="130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57A0D78" w14:textId="77777777" w:rsidR="00261036" w:rsidRPr="00261036" w:rsidRDefault="00261036" w:rsidP="009C4B2A">
            <w:pPr>
              <w:jc w:val="center"/>
              <w:rPr>
                <w:ins w:id="130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6639E2B" w14:textId="77777777" w:rsidR="00261036" w:rsidRPr="00261036" w:rsidRDefault="00261036" w:rsidP="009C4B2A">
            <w:pPr>
              <w:jc w:val="center"/>
              <w:rPr>
                <w:ins w:id="130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6B7AED6" w14:textId="77777777" w:rsidR="00261036" w:rsidRPr="00261036" w:rsidRDefault="00261036" w:rsidP="009C4B2A">
            <w:pPr>
              <w:jc w:val="center"/>
              <w:rPr>
                <w:ins w:id="130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FBB3210" w14:textId="77777777" w:rsidR="00261036" w:rsidRPr="00261036" w:rsidRDefault="00261036" w:rsidP="009C4B2A">
            <w:pPr>
              <w:jc w:val="center"/>
              <w:rPr>
                <w:ins w:id="130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B7C866C" w14:textId="77777777" w:rsidR="00261036" w:rsidRPr="00261036" w:rsidRDefault="00261036" w:rsidP="009C4B2A">
            <w:pPr>
              <w:jc w:val="center"/>
              <w:rPr>
                <w:ins w:id="130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33DCBC2" w14:textId="77777777" w:rsidR="00261036" w:rsidRPr="00261036" w:rsidRDefault="00261036" w:rsidP="009C4B2A">
            <w:pPr>
              <w:jc w:val="center"/>
              <w:rPr>
                <w:ins w:id="130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4BE81E1" w14:textId="77777777" w:rsidR="00261036" w:rsidRPr="00261036" w:rsidRDefault="00261036" w:rsidP="00261036">
            <w:pPr>
              <w:rPr>
                <w:ins w:id="131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B897B9E" w14:textId="77777777" w:rsidR="00261036" w:rsidRPr="00261036" w:rsidRDefault="00261036" w:rsidP="00261036">
            <w:pPr>
              <w:rPr>
                <w:ins w:id="131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45835EF" w14:textId="77777777" w:rsidR="00261036" w:rsidRPr="00261036" w:rsidRDefault="00261036" w:rsidP="00261036">
            <w:pPr>
              <w:rPr>
                <w:ins w:id="1312"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71A1459" w14:textId="77777777" w:rsidR="00261036" w:rsidRPr="00261036" w:rsidRDefault="00261036" w:rsidP="00261036">
            <w:pPr>
              <w:rPr>
                <w:ins w:id="1313" w:author="Verizon" w:date="2020-08-03T14:02:00Z"/>
              </w:rPr>
            </w:pPr>
          </w:p>
        </w:tc>
        <w:tc>
          <w:tcPr>
            <w:tcW w:w="749" w:type="dxa"/>
            <w:vMerge/>
            <w:tcBorders>
              <w:left w:val="single" w:sz="4" w:space="0" w:color="auto"/>
              <w:right w:val="single" w:sz="4" w:space="0" w:color="auto"/>
            </w:tcBorders>
            <w:vAlign w:val="center"/>
          </w:tcPr>
          <w:p w14:paraId="3E8B845B" w14:textId="77777777" w:rsidR="00261036" w:rsidRPr="00261036" w:rsidRDefault="00261036" w:rsidP="009C4B2A">
            <w:pPr>
              <w:jc w:val="center"/>
              <w:rPr>
                <w:ins w:id="1314" w:author="Verizon" w:date="2020-08-03T14:02:00Z"/>
              </w:rPr>
            </w:pPr>
          </w:p>
        </w:tc>
      </w:tr>
      <w:tr w:rsidR="00261036" w:rsidRPr="00261036" w14:paraId="79D540D6" w14:textId="77777777" w:rsidTr="00F017CA">
        <w:trPr>
          <w:trHeight w:val="125"/>
          <w:jc w:val="center"/>
          <w:ins w:id="1315" w:author="Verizon" w:date="2020-08-03T14:02:00Z"/>
        </w:trPr>
        <w:tc>
          <w:tcPr>
            <w:tcW w:w="2065" w:type="dxa"/>
            <w:vMerge/>
            <w:tcBorders>
              <w:left w:val="single" w:sz="4" w:space="0" w:color="auto"/>
              <w:right w:val="single" w:sz="4" w:space="0" w:color="auto"/>
            </w:tcBorders>
            <w:vAlign w:val="center"/>
          </w:tcPr>
          <w:p w14:paraId="7A5777AC" w14:textId="77777777" w:rsidR="00261036" w:rsidRPr="00261036" w:rsidRDefault="00261036" w:rsidP="009C4B2A">
            <w:pPr>
              <w:jc w:val="center"/>
              <w:rPr>
                <w:ins w:id="1316" w:author="Verizon" w:date="2020-08-03T14:02:00Z"/>
              </w:rPr>
            </w:pPr>
          </w:p>
        </w:tc>
        <w:tc>
          <w:tcPr>
            <w:tcW w:w="1980" w:type="dxa"/>
            <w:vMerge/>
            <w:tcBorders>
              <w:left w:val="single" w:sz="4" w:space="0" w:color="auto"/>
              <w:right w:val="single" w:sz="4" w:space="0" w:color="auto"/>
            </w:tcBorders>
            <w:vAlign w:val="center"/>
          </w:tcPr>
          <w:p w14:paraId="0896F627" w14:textId="77777777" w:rsidR="00261036" w:rsidRPr="00261036" w:rsidRDefault="00261036" w:rsidP="009C4B2A">
            <w:pPr>
              <w:jc w:val="center"/>
              <w:rPr>
                <w:ins w:id="1317" w:author="Verizon" w:date="2020-08-03T14:02:00Z"/>
              </w:rPr>
            </w:pPr>
          </w:p>
        </w:tc>
        <w:tc>
          <w:tcPr>
            <w:tcW w:w="746" w:type="dxa"/>
            <w:tcBorders>
              <w:top w:val="single" w:sz="4" w:space="0" w:color="auto"/>
              <w:left w:val="single" w:sz="4" w:space="0" w:color="auto"/>
              <w:right w:val="single" w:sz="4" w:space="0" w:color="auto"/>
            </w:tcBorders>
            <w:vAlign w:val="center"/>
          </w:tcPr>
          <w:p w14:paraId="226DE29A" w14:textId="77777777" w:rsidR="00261036" w:rsidRPr="00261036" w:rsidRDefault="00261036" w:rsidP="009C4B2A">
            <w:pPr>
              <w:jc w:val="center"/>
              <w:rPr>
                <w:ins w:id="1318" w:author="Verizon" w:date="2020-08-03T14:02:00Z"/>
              </w:rPr>
            </w:pPr>
            <w:ins w:id="1319"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C9AFCC4" w14:textId="77777777" w:rsidR="00261036" w:rsidRPr="00261036" w:rsidRDefault="00261036" w:rsidP="009C4B2A">
            <w:pPr>
              <w:jc w:val="center"/>
              <w:rPr>
                <w:ins w:id="1320" w:author="Verizon" w:date="2020-08-03T14:02:00Z"/>
              </w:rPr>
            </w:pPr>
            <w:ins w:id="1321" w:author="Verizon" w:date="2020-08-03T14:02:00Z">
              <w:r w:rsidRPr="00261036">
                <w:t>CA_n261(A-H)</w:t>
              </w:r>
            </w:ins>
          </w:p>
        </w:tc>
        <w:tc>
          <w:tcPr>
            <w:tcW w:w="749" w:type="dxa"/>
            <w:vMerge/>
            <w:tcBorders>
              <w:left w:val="single" w:sz="4" w:space="0" w:color="auto"/>
              <w:right w:val="single" w:sz="4" w:space="0" w:color="auto"/>
            </w:tcBorders>
            <w:vAlign w:val="center"/>
          </w:tcPr>
          <w:p w14:paraId="10DFEEB5" w14:textId="77777777" w:rsidR="00261036" w:rsidRPr="00261036" w:rsidRDefault="00261036" w:rsidP="009C4B2A">
            <w:pPr>
              <w:jc w:val="center"/>
              <w:rPr>
                <w:ins w:id="1322" w:author="Verizon" w:date="2020-08-03T14:02:00Z"/>
              </w:rPr>
            </w:pPr>
          </w:p>
        </w:tc>
      </w:tr>
      <w:tr w:rsidR="00261036" w:rsidRPr="00261036" w14:paraId="4E5D1F75" w14:textId="77777777" w:rsidTr="00F017CA">
        <w:trPr>
          <w:trHeight w:val="125"/>
          <w:jc w:val="center"/>
          <w:ins w:id="1323" w:author="Verizon" w:date="2020-08-03T14:02:00Z"/>
        </w:trPr>
        <w:tc>
          <w:tcPr>
            <w:tcW w:w="2065" w:type="dxa"/>
            <w:vMerge w:val="restart"/>
            <w:tcBorders>
              <w:top w:val="single" w:sz="4" w:space="0" w:color="auto"/>
              <w:left w:val="single" w:sz="4" w:space="0" w:color="auto"/>
              <w:right w:val="single" w:sz="4" w:space="0" w:color="auto"/>
            </w:tcBorders>
            <w:vAlign w:val="center"/>
          </w:tcPr>
          <w:p w14:paraId="05253C98" w14:textId="77777777" w:rsidR="00261036" w:rsidRPr="00261036" w:rsidRDefault="00261036" w:rsidP="009C4B2A">
            <w:pPr>
              <w:jc w:val="center"/>
              <w:rPr>
                <w:ins w:id="1324" w:author="Verizon" w:date="2020-08-03T14:02:00Z"/>
              </w:rPr>
            </w:pPr>
            <w:ins w:id="1325" w:author="Verizon" w:date="2020-08-03T14:02:00Z">
              <w:r w:rsidRPr="00261036">
                <w:t>CA_n5A-n261(A-I)</w:t>
              </w:r>
            </w:ins>
          </w:p>
        </w:tc>
        <w:tc>
          <w:tcPr>
            <w:tcW w:w="1980" w:type="dxa"/>
            <w:vMerge w:val="restart"/>
            <w:tcBorders>
              <w:top w:val="single" w:sz="4" w:space="0" w:color="auto"/>
              <w:left w:val="single" w:sz="4" w:space="0" w:color="auto"/>
              <w:right w:val="single" w:sz="4" w:space="0" w:color="auto"/>
            </w:tcBorders>
            <w:vAlign w:val="center"/>
          </w:tcPr>
          <w:p w14:paraId="00924799" w14:textId="77777777" w:rsidR="00261036" w:rsidRPr="00261036" w:rsidRDefault="00261036" w:rsidP="009C4B2A">
            <w:pPr>
              <w:jc w:val="center"/>
              <w:rPr>
                <w:ins w:id="1326" w:author="Verizon" w:date="2020-08-03T14:02:00Z"/>
              </w:rPr>
            </w:pPr>
            <w:ins w:id="1327" w:author="Verizon" w:date="2020-08-03T14:02:00Z">
              <w:r w:rsidRPr="00261036">
                <w:t>CA_n5A-n261A</w:t>
              </w:r>
            </w:ins>
          </w:p>
          <w:p w14:paraId="06D16ACA" w14:textId="77777777" w:rsidR="00261036" w:rsidRPr="00261036" w:rsidRDefault="00261036" w:rsidP="009C4B2A">
            <w:pPr>
              <w:jc w:val="center"/>
              <w:rPr>
                <w:ins w:id="1328" w:author="Verizon" w:date="2020-08-03T14:02:00Z"/>
              </w:rPr>
            </w:pPr>
            <w:ins w:id="1329" w:author="Verizon" w:date="2020-08-03T14:02:00Z">
              <w:r w:rsidRPr="00261036">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2AFA6F53" w14:textId="77777777" w:rsidR="00261036" w:rsidRPr="00261036" w:rsidRDefault="00261036" w:rsidP="009C4B2A">
            <w:pPr>
              <w:jc w:val="center"/>
              <w:rPr>
                <w:ins w:id="1330" w:author="Verizon" w:date="2020-08-03T14:02:00Z"/>
              </w:rPr>
            </w:pPr>
            <w:ins w:id="1331"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648D7B02" w14:textId="77777777" w:rsidR="00261036" w:rsidRPr="00261036" w:rsidRDefault="00261036" w:rsidP="009C4B2A">
            <w:pPr>
              <w:jc w:val="center"/>
              <w:rPr>
                <w:ins w:id="1332" w:author="Verizon" w:date="2020-08-03T14:02:00Z"/>
              </w:rPr>
            </w:pPr>
            <w:ins w:id="1333"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22B4F899" w14:textId="77777777" w:rsidR="00261036" w:rsidRPr="00261036" w:rsidRDefault="00261036" w:rsidP="009C4B2A">
            <w:pPr>
              <w:jc w:val="center"/>
              <w:rPr>
                <w:ins w:id="1334" w:author="Verizon" w:date="2020-08-03T14:02:00Z"/>
              </w:rPr>
            </w:pPr>
            <w:ins w:id="1335"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3B1C0EE" w14:textId="77777777" w:rsidR="00261036" w:rsidRPr="00261036" w:rsidRDefault="00261036" w:rsidP="009C4B2A">
            <w:pPr>
              <w:jc w:val="center"/>
              <w:rPr>
                <w:ins w:id="1336" w:author="Verizon" w:date="2020-08-03T14:02:00Z"/>
              </w:rPr>
            </w:pPr>
            <w:ins w:id="133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43188B" w14:textId="77777777" w:rsidR="00261036" w:rsidRPr="00261036" w:rsidRDefault="00261036" w:rsidP="009C4B2A">
            <w:pPr>
              <w:jc w:val="center"/>
              <w:rPr>
                <w:ins w:id="1338" w:author="Verizon" w:date="2020-08-03T14:02:00Z"/>
              </w:rPr>
            </w:pPr>
            <w:ins w:id="1339"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115B2C" w14:textId="77777777" w:rsidR="00261036" w:rsidRPr="00261036" w:rsidRDefault="00261036" w:rsidP="009C4B2A">
            <w:pPr>
              <w:jc w:val="center"/>
              <w:rPr>
                <w:ins w:id="1340" w:author="Verizon" w:date="2020-08-03T14:02:00Z"/>
              </w:rPr>
            </w:pPr>
            <w:ins w:id="134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26E3762F" w14:textId="77777777" w:rsidR="00261036" w:rsidRPr="00261036" w:rsidRDefault="00261036" w:rsidP="009C4B2A">
            <w:pPr>
              <w:jc w:val="center"/>
              <w:rPr>
                <w:ins w:id="134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F39C2AF" w14:textId="77777777" w:rsidR="00261036" w:rsidRPr="00261036" w:rsidRDefault="00261036" w:rsidP="009C4B2A">
            <w:pPr>
              <w:jc w:val="center"/>
              <w:rPr>
                <w:ins w:id="134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5EEBD11" w14:textId="77777777" w:rsidR="00261036" w:rsidRPr="00261036" w:rsidRDefault="00261036" w:rsidP="009C4B2A">
            <w:pPr>
              <w:jc w:val="center"/>
              <w:rPr>
                <w:ins w:id="134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2D81B02" w14:textId="77777777" w:rsidR="00261036" w:rsidRPr="00261036" w:rsidRDefault="00261036" w:rsidP="009C4B2A">
            <w:pPr>
              <w:jc w:val="center"/>
              <w:rPr>
                <w:ins w:id="134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790C970" w14:textId="77777777" w:rsidR="00261036" w:rsidRPr="00261036" w:rsidRDefault="00261036" w:rsidP="009C4B2A">
            <w:pPr>
              <w:jc w:val="center"/>
              <w:rPr>
                <w:ins w:id="134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88C7985" w14:textId="77777777" w:rsidR="00261036" w:rsidRPr="00261036" w:rsidRDefault="00261036" w:rsidP="009C4B2A">
            <w:pPr>
              <w:jc w:val="center"/>
              <w:rPr>
                <w:ins w:id="134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01EC720" w14:textId="77777777" w:rsidR="00261036" w:rsidRPr="00261036" w:rsidRDefault="00261036" w:rsidP="009C4B2A">
            <w:pPr>
              <w:jc w:val="center"/>
              <w:rPr>
                <w:ins w:id="134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7C9C800" w14:textId="77777777" w:rsidR="00261036" w:rsidRPr="00261036" w:rsidRDefault="00261036" w:rsidP="00261036">
            <w:pPr>
              <w:rPr>
                <w:ins w:id="134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30A9CBC" w14:textId="77777777" w:rsidR="00261036" w:rsidRPr="00261036" w:rsidRDefault="00261036" w:rsidP="00261036">
            <w:pPr>
              <w:rPr>
                <w:ins w:id="135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92BD859" w14:textId="77777777" w:rsidR="00261036" w:rsidRPr="00261036" w:rsidRDefault="00261036" w:rsidP="00261036">
            <w:pPr>
              <w:rPr>
                <w:ins w:id="1351"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2217B882" w14:textId="77777777" w:rsidR="00261036" w:rsidRPr="00261036" w:rsidRDefault="00261036" w:rsidP="00261036">
            <w:pPr>
              <w:rPr>
                <w:ins w:id="1352"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030E158B" w14:textId="77777777" w:rsidR="00261036" w:rsidRPr="00261036" w:rsidRDefault="00261036" w:rsidP="009C4B2A">
            <w:pPr>
              <w:jc w:val="center"/>
              <w:rPr>
                <w:ins w:id="1353" w:author="Verizon" w:date="2020-08-03T14:02:00Z"/>
              </w:rPr>
            </w:pPr>
            <w:ins w:id="1354" w:author="Verizon" w:date="2020-08-03T14:02:00Z">
              <w:r w:rsidRPr="00261036">
                <w:t>0</w:t>
              </w:r>
            </w:ins>
          </w:p>
        </w:tc>
      </w:tr>
      <w:tr w:rsidR="00261036" w:rsidRPr="00261036" w14:paraId="21AE5B84" w14:textId="77777777" w:rsidTr="00F017CA">
        <w:trPr>
          <w:trHeight w:val="125"/>
          <w:jc w:val="center"/>
          <w:ins w:id="1355" w:author="Verizon" w:date="2020-08-03T14:02:00Z"/>
        </w:trPr>
        <w:tc>
          <w:tcPr>
            <w:tcW w:w="2065" w:type="dxa"/>
            <w:vMerge/>
            <w:tcBorders>
              <w:left w:val="single" w:sz="4" w:space="0" w:color="auto"/>
              <w:right w:val="single" w:sz="4" w:space="0" w:color="auto"/>
            </w:tcBorders>
            <w:vAlign w:val="center"/>
          </w:tcPr>
          <w:p w14:paraId="658C9A8E" w14:textId="77777777" w:rsidR="00261036" w:rsidRPr="00261036" w:rsidRDefault="00261036" w:rsidP="009C4B2A">
            <w:pPr>
              <w:jc w:val="center"/>
              <w:rPr>
                <w:ins w:id="1356" w:author="Verizon" w:date="2020-08-03T14:02:00Z"/>
              </w:rPr>
            </w:pPr>
          </w:p>
        </w:tc>
        <w:tc>
          <w:tcPr>
            <w:tcW w:w="1980" w:type="dxa"/>
            <w:vMerge/>
            <w:tcBorders>
              <w:left w:val="single" w:sz="4" w:space="0" w:color="auto"/>
              <w:right w:val="single" w:sz="4" w:space="0" w:color="auto"/>
            </w:tcBorders>
            <w:vAlign w:val="center"/>
          </w:tcPr>
          <w:p w14:paraId="5E121C44" w14:textId="77777777" w:rsidR="00261036" w:rsidRPr="00261036" w:rsidRDefault="00261036" w:rsidP="009C4B2A">
            <w:pPr>
              <w:jc w:val="center"/>
              <w:rPr>
                <w:ins w:id="1357" w:author="Verizon" w:date="2020-08-03T14:02:00Z"/>
              </w:rPr>
            </w:pPr>
          </w:p>
        </w:tc>
        <w:tc>
          <w:tcPr>
            <w:tcW w:w="746" w:type="dxa"/>
            <w:vMerge/>
            <w:tcBorders>
              <w:left w:val="single" w:sz="4" w:space="0" w:color="auto"/>
              <w:right w:val="single" w:sz="4" w:space="0" w:color="auto"/>
            </w:tcBorders>
            <w:vAlign w:val="center"/>
          </w:tcPr>
          <w:p w14:paraId="77D33F02" w14:textId="77777777" w:rsidR="00261036" w:rsidRPr="00261036" w:rsidRDefault="00261036" w:rsidP="009C4B2A">
            <w:pPr>
              <w:jc w:val="center"/>
              <w:rPr>
                <w:ins w:id="135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E25158D" w14:textId="77777777" w:rsidR="00261036" w:rsidRPr="00261036" w:rsidRDefault="00261036" w:rsidP="009C4B2A">
            <w:pPr>
              <w:jc w:val="center"/>
              <w:rPr>
                <w:ins w:id="1359" w:author="Verizon" w:date="2020-08-03T14:02:00Z"/>
              </w:rPr>
            </w:pPr>
            <w:ins w:id="1360"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6FB8BCBA" w14:textId="77777777" w:rsidR="00261036" w:rsidRPr="00261036" w:rsidRDefault="00261036" w:rsidP="009C4B2A">
            <w:pPr>
              <w:jc w:val="center"/>
              <w:rPr>
                <w:ins w:id="136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D2D2B2D" w14:textId="77777777" w:rsidR="00261036" w:rsidRPr="00261036" w:rsidRDefault="00261036" w:rsidP="009C4B2A">
            <w:pPr>
              <w:jc w:val="center"/>
              <w:rPr>
                <w:ins w:id="1362" w:author="Verizon" w:date="2020-08-03T14:02:00Z"/>
              </w:rPr>
            </w:pPr>
            <w:ins w:id="136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DE1DB5" w14:textId="77777777" w:rsidR="00261036" w:rsidRPr="00261036" w:rsidRDefault="00261036" w:rsidP="009C4B2A">
            <w:pPr>
              <w:jc w:val="center"/>
              <w:rPr>
                <w:ins w:id="1364" w:author="Verizon" w:date="2020-08-03T14:02:00Z"/>
              </w:rPr>
            </w:pPr>
            <w:ins w:id="1365"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26AA15" w14:textId="77777777" w:rsidR="00261036" w:rsidRPr="00261036" w:rsidRDefault="00261036" w:rsidP="009C4B2A">
            <w:pPr>
              <w:jc w:val="center"/>
              <w:rPr>
                <w:ins w:id="1366" w:author="Verizon" w:date="2020-08-03T14:02:00Z"/>
              </w:rPr>
            </w:pPr>
            <w:ins w:id="136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6257AEBC" w14:textId="77777777" w:rsidR="00261036" w:rsidRPr="00261036" w:rsidRDefault="00261036" w:rsidP="009C4B2A">
            <w:pPr>
              <w:jc w:val="center"/>
              <w:rPr>
                <w:ins w:id="136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8D74A99" w14:textId="77777777" w:rsidR="00261036" w:rsidRPr="00261036" w:rsidRDefault="00261036" w:rsidP="009C4B2A">
            <w:pPr>
              <w:jc w:val="center"/>
              <w:rPr>
                <w:ins w:id="136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655A36D" w14:textId="77777777" w:rsidR="00261036" w:rsidRPr="00261036" w:rsidRDefault="00261036" w:rsidP="009C4B2A">
            <w:pPr>
              <w:jc w:val="center"/>
              <w:rPr>
                <w:ins w:id="137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E6B7041" w14:textId="77777777" w:rsidR="00261036" w:rsidRPr="00261036" w:rsidRDefault="00261036" w:rsidP="009C4B2A">
            <w:pPr>
              <w:jc w:val="center"/>
              <w:rPr>
                <w:ins w:id="137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ABE376A" w14:textId="77777777" w:rsidR="00261036" w:rsidRPr="00261036" w:rsidRDefault="00261036" w:rsidP="009C4B2A">
            <w:pPr>
              <w:jc w:val="center"/>
              <w:rPr>
                <w:ins w:id="137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E60DA7E" w14:textId="77777777" w:rsidR="00261036" w:rsidRPr="00261036" w:rsidRDefault="00261036" w:rsidP="009C4B2A">
            <w:pPr>
              <w:jc w:val="center"/>
              <w:rPr>
                <w:ins w:id="137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4AAC65B" w14:textId="77777777" w:rsidR="00261036" w:rsidRPr="00261036" w:rsidRDefault="00261036" w:rsidP="009C4B2A">
            <w:pPr>
              <w:jc w:val="center"/>
              <w:rPr>
                <w:ins w:id="137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688357A" w14:textId="77777777" w:rsidR="00261036" w:rsidRPr="00261036" w:rsidRDefault="00261036" w:rsidP="00261036">
            <w:pPr>
              <w:rPr>
                <w:ins w:id="137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278476F" w14:textId="77777777" w:rsidR="00261036" w:rsidRPr="00261036" w:rsidRDefault="00261036" w:rsidP="00261036">
            <w:pPr>
              <w:rPr>
                <w:ins w:id="137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B595D6A" w14:textId="77777777" w:rsidR="00261036" w:rsidRPr="00261036" w:rsidRDefault="00261036" w:rsidP="00261036">
            <w:pPr>
              <w:rPr>
                <w:ins w:id="137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E61A185" w14:textId="77777777" w:rsidR="00261036" w:rsidRPr="00261036" w:rsidRDefault="00261036" w:rsidP="00261036">
            <w:pPr>
              <w:rPr>
                <w:ins w:id="1378" w:author="Verizon" w:date="2020-08-03T14:02:00Z"/>
              </w:rPr>
            </w:pPr>
          </w:p>
        </w:tc>
        <w:tc>
          <w:tcPr>
            <w:tcW w:w="749" w:type="dxa"/>
            <w:vMerge/>
            <w:tcBorders>
              <w:left w:val="single" w:sz="4" w:space="0" w:color="auto"/>
              <w:right w:val="single" w:sz="4" w:space="0" w:color="auto"/>
            </w:tcBorders>
            <w:vAlign w:val="center"/>
          </w:tcPr>
          <w:p w14:paraId="627E4873" w14:textId="77777777" w:rsidR="00261036" w:rsidRPr="00261036" w:rsidRDefault="00261036" w:rsidP="009C4B2A">
            <w:pPr>
              <w:jc w:val="center"/>
              <w:rPr>
                <w:ins w:id="1379" w:author="Verizon" w:date="2020-08-03T14:02:00Z"/>
              </w:rPr>
            </w:pPr>
          </w:p>
        </w:tc>
      </w:tr>
      <w:tr w:rsidR="00261036" w:rsidRPr="00261036" w14:paraId="7D23540D" w14:textId="77777777" w:rsidTr="00F017CA">
        <w:trPr>
          <w:trHeight w:val="125"/>
          <w:jc w:val="center"/>
          <w:ins w:id="1380" w:author="Verizon" w:date="2020-08-03T14:02:00Z"/>
        </w:trPr>
        <w:tc>
          <w:tcPr>
            <w:tcW w:w="2065" w:type="dxa"/>
            <w:vMerge/>
            <w:tcBorders>
              <w:left w:val="single" w:sz="4" w:space="0" w:color="auto"/>
              <w:right w:val="single" w:sz="4" w:space="0" w:color="auto"/>
            </w:tcBorders>
            <w:vAlign w:val="center"/>
          </w:tcPr>
          <w:p w14:paraId="38F99478" w14:textId="77777777" w:rsidR="00261036" w:rsidRPr="00261036" w:rsidRDefault="00261036" w:rsidP="009C4B2A">
            <w:pPr>
              <w:jc w:val="center"/>
              <w:rPr>
                <w:ins w:id="1381" w:author="Verizon" w:date="2020-08-03T14:02:00Z"/>
              </w:rPr>
            </w:pPr>
          </w:p>
        </w:tc>
        <w:tc>
          <w:tcPr>
            <w:tcW w:w="1980" w:type="dxa"/>
            <w:vMerge/>
            <w:tcBorders>
              <w:left w:val="single" w:sz="4" w:space="0" w:color="auto"/>
              <w:right w:val="single" w:sz="4" w:space="0" w:color="auto"/>
            </w:tcBorders>
            <w:vAlign w:val="center"/>
          </w:tcPr>
          <w:p w14:paraId="59C19E4D" w14:textId="77777777" w:rsidR="00261036" w:rsidRPr="00261036" w:rsidRDefault="00261036" w:rsidP="009C4B2A">
            <w:pPr>
              <w:jc w:val="center"/>
              <w:rPr>
                <w:ins w:id="1382" w:author="Verizon" w:date="2020-08-03T14:02:00Z"/>
              </w:rPr>
            </w:pPr>
          </w:p>
        </w:tc>
        <w:tc>
          <w:tcPr>
            <w:tcW w:w="746" w:type="dxa"/>
            <w:vMerge/>
            <w:tcBorders>
              <w:left w:val="single" w:sz="4" w:space="0" w:color="auto"/>
              <w:bottom w:val="single" w:sz="4" w:space="0" w:color="auto"/>
              <w:right w:val="single" w:sz="4" w:space="0" w:color="auto"/>
            </w:tcBorders>
            <w:vAlign w:val="center"/>
          </w:tcPr>
          <w:p w14:paraId="73E2E096" w14:textId="77777777" w:rsidR="00261036" w:rsidRPr="00261036" w:rsidRDefault="00261036" w:rsidP="009C4B2A">
            <w:pPr>
              <w:jc w:val="center"/>
              <w:rPr>
                <w:ins w:id="138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1CEDAEB" w14:textId="77777777" w:rsidR="00261036" w:rsidRPr="00261036" w:rsidRDefault="00261036" w:rsidP="009C4B2A">
            <w:pPr>
              <w:jc w:val="center"/>
              <w:rPr>
                <w:ins w:id="1384" w:author="Verizon" w:date="2020-08-03T14:02:00Z"/>
              </w:rPr>
            </w:pPr>
            <w:ins w:id="1385"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57B15019" w14:textId="77777777" w:rsidR="00261036" w:rsidRPr="00261036" w:rsidRDefault="00261036" w:rsidP="009C4B2A">
            <w:pPr>
              <w:jc w:val="center"/>
              <w:rPr>
                <w:ins w:id="138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85AAA0B" w14:textId="77777777" w:rsidR="00261036" w:rsidRPr="00261036" w:rsidRDefault="00261036" w:rsidP="009C4B2A">
            <w:pPr>
              <w:jc w:val="center"/>
              <w:rPr>
                <w:ins w:id="13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93A5577" w14:textId="77777777" w:rsidR="00261036" w:rsidRPr="00261036" w:rsidRDefault="00261036" w:rsidP="009C4B2A">
            <w:pPr>
              <w:jc w:val="center"/>
              <w:rPr>
                <w:ins w:id="138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ED9E88" w14:textId="77777777" w:rsidR="00261036" w:rsidRPr="00261036" w:rsidRDefault="00261036" w:rsidP="009C4B2A">
            <w:pPr>
              <w:jc w:val="center"/>
              <w:rPr>
                <w:ins w:id="138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FE79B41" w14:textId="77777777" w:rsidR="00261036" w:rsidRPr="00261036" w:rsidRDefault="00261036" w:rsidP="009C4B2A">
            <w:pPr>
              <w:jc w:val="center"/>
              <w:rPr>
                <w:ins w:id="139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33BC9E8" w14:textId="77777777" w:rsidR="00261036" w:rsidRPr="00261036" w:rsidRDefault="00261036" w:rsidP="009C4B2A">
            <w:pPr>
              <w:jc w:val="center"/>
              <w:rPr>
                <w:ins w:id="139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7BD9315" w14:textId="77777777" w:rsidR="00261036" w:rsidRPr="00261036" w:rsidRDefault="00261036" w:rsidP="009C4B2A">
            <w:pPr>
              <w:jc w:val="center"/>
              <w:rPr>
                <w:ins w:id="139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EC0899B" w14:textId="77777777" w:rsidR="00261036" w:rsidRPr="00261036" w:rsidRDefault="00261036" w:rsidP="009C4B2A">
            <w:pPr>
              <w:jc w:val="center"/>
              <w:rPr>
                <w:ins w:id="139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B6BFE9C" w14:textId="77777777" w:rsidR="00261036" w:rsidRPr="00261036" w:rsidRDefault="00261036" w:rsidP="009C4B2A">
            <w:pPr>
              <w:jc w:val="center"/>
              <w:rPr>
                <w:ins w:id="139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91397E4" w14:textId="77777777" w:rsidR="00261036" w:rsidRPr="00261036" w:rsidRDefault="00261036" w:rsidP="009C4B2A">
            <w:pPr>
              <w:jc w:val="center"/>
              <w:rPr>
                <w:ins w:id="139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FB6CAFC" w14:textId="77777777" w:rsidR="00261036" w:rsidRPr="00261036" w:rsidRDefault="00261036" w:rsidP="009C4B2A">
            <w:pPr>
              <w:jc w:val="center"/>
              <w:rPr>
                <w:ins w:id="139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296187C" w14:textId="77777777" w:rsidR="00261036" w:rsidRPr="00261036" w:rsidRDefault="00261036" w:rsidP="00261036">
            <w:pPr>
              <w:rPr>
                <w:ins w:id="139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3363F76" w14:textId="77777777" w:rsidR="00261036" w:rsidRPr="00261036" w:rsidRDefault="00261036" w:rsidP="00261036">
            <w:pPr>
              <w:rPr>
                <w:ins w:id="139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32D79B8" w14:textId="77777777" w:rsidR="00261036" w:rsidRPr="00261036" w:rsidRDefault="00261036" w:rsidP="00261036">
            <w:pPr>
              <w:rPr>
                <w:ins w:id="1399"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2A3583D" w14:textId="77777777" w:rsidR="00261036" w:rsidRPr="00261036" w:rsidRDefault="00261036" w:rsidP="00261036">
            <w:pPr>
              <w:rPr>
                <w:ins w:id="1400" w:author="Verizon" w:date="2020-08-03T14:02:00Z"/>
              </w:rPr>
            </w:pPr>
          </w:p>
        </w:tc>
        <w:tc>
          <w:tcPr>
            <w:tcW w:w="749" w:type="dxa"/>
            <w:vMerge/>
            <w:tcBorders>
              <w:left w:val="single" w:sz="4" w:space="0" w:color="auto"/>
              <w:right w:val="single" w:sz="4" w:space="0" w:color="auto"/>
            </w:tcBorders>
            <w:vAlign w:val="center"/>
          </w:tcPr>
          <w:p w14:paraId="7F7D188A" w14:textId="77777777" w:rsidR="00261036" w:rsidRPr="00261036" w:rsidRDefault="00261036" w:rsidP="009C4B2A">
            <w:pPr>
              <w:jc w:val="center"/>
              <w:rPr>
                <w:ins w:id="1401" w:author="Verizon" w:date="2020-08-03T14:02:00Z"/>
              </w:rPr>
            </w:pPr>
          </w:p>
        </w:tc>
      </w:tr>
      <w:tr w:rsidR="00261036" w:rsidRPr="00261036" w14:paraId="595BDB3B" w14:textId="77777777" w:rsidTr="00F017CA">
        <w:trPr>
          <w:trHeight w:val="125"/>
          <w:jc w:val="center"/>
          <w:ins w:id="1402" w:author="Verizon" w:date="2020-08-03T14:02:00Z"/>
        </w:trPr>
        <w:tc>
          <w:tcPr>
            <w:tcW w:w="2065" w:type="dxa"/>
            <w:vMerge/>
            <w:tcBorders>
              <w:left w:val="single" w:sz="4" w:space="0" w:color="auto"/>
              <w:right w:val="single" w:sz="4" w:space="0" w:color="auto"/>
            </w:tcBorders>
            <w:vAlign w:val="center"/>
          </w:tcPr>
          <w:p w14:paraId="4F5C628B" w14:textId="77777777" w:rsidR="00261036" w:rsidRPr="00261036" w:rsidRDefault="00261036" w:rsidP="009C4B2A">
            <w:pPr>
              <w:jc w:val="center"/>
              <w:rPr>
                <w:ins w:id="1403" w:author="Verizon" w:date="2020-08-03T14:02:00Z"/>
              </w:rPr>
            </w:pPr>
          </w:p>
        </w:tc>
        <w:tc>
          <w:tcPr>
            <w:tcW w:w="1980" w:type="dxa"/>
            <w:vMerge/>
            <w:tcBorders>
              <w:left w:val="single" w:sz="4" w:space="0" w:color="auto"/>
              <w:right w:val="single" w:sz="4" w:space="0" w:color="auto"/>
            </w:tcBorders>
            <w:vAlign w:val="center"/>
          </w:tcPr>
          <w:p w14:paraId="263D5706" w14:textId="77777777" w:rsidR="00261036" w:rsidRPr="00261036" w:rsidRDefault="00261036" w:rsidP="009C4B2A">
            <w:pPr>
              <w:jc w:val="center"/>
              <w:rPr>
                <w:ins w:id="1404" w:author="Verizon" w:date="2020-08-03T14:02:00Z"/>
              </w:rPr>
            </w:pPr>
          </w:p>
        </w:tc>
        <w:tc>
          <w:tcPr>
            <w:tcW w:w="746" w:type="dxa"/>
            <w:tcBorders>
              <w:top w:val="single" w:sz="4" w:space="0" w:color="auto"/>
              <w:left w:val="single" w:sz="4" w:space="0" w:color="auto"/>
              <w:right w:val="single" w:sz="4" w:space="0" w:color="auto"/>
            </w:tcBorders>
            <w:vAlign w:val="center"/>
          </w:tcPr>
          <w:p w14:paraId="1A404392" w14:textId="77777777" w:rsidR="00261036" w:rsidRPr="00261036" w:rsidRDefault="00261036" w:rsidP="009C4B2A">
            <w:pPr>
              <w:jc w:val="center"/>
              <w:rPr>
                <w:ins w:id="1405" w:author="Verizon" w:date="2020-08-03T14:02:00Z"/>
              </w:rPr>
            </w:pPr>
            <w:ins w:id="1406"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E6CE8F8" w14:textId="77777777" w:rsidR="00261036" w:rsidRPr="00261036" w:rsidRDefault="00261036" w:rsidP="009C4B2A">
            <w:pPr>
              <w:jc w:val="center"/>
              <w:rPr>
                <w:ins w:id="1407" w:author="Verizon" w:date="2020-08-03T14:02:00Z"/>
              </w:rPr>
            </w:pPr>
            <w:ins w:id="1408" w:author="Verizon" w:date="2020-08-03T14:02:00Z">
              <w:r w:rsidRPr="00261036">
                <w:t>CA_n261(A-I)</w:t>
              </w:r>
            </w:ins>
          </w:p>
        </w:tc>
        <w:tc>
          <w:tcPr>
            <w:tcW w:w="749" w:type="dxa"/>
            <w:vMerge/>
            <w:tcBorders>
              <w:left w:val="single" w:sz="4" w:space="0" w:color="auto"/>
              <w:right w:val="single" w:sz="4" w:space="0" w:color="auto"/>
            </w:tcBorders>
            <w:vAlign w:val="center"/>
          </w:tcPr>
          <w:p w14:paraId="23323D06" w14:textId="77777777" w:rsidR="00261036" w:rsidRPr="00261036" w:rsidRDefault="00261036" w:rsidP="009C4B2A">
            <w:pPr>
              <w:jc w:val="center"/>
              <w:rPr>
                <w:ins w:id="1409" w:author="Verizon" w:date="2020-08-03T14:02:00Z"/>
              </w:rPr>
            </w:pPr>
          </w:p>
        </w:tc>
      </w:tr>
      <w:tr w:rsidR="00261036" w:rsidRPr="00261036" w14:paraId="50DC5E6A" w14:textId="77777777" w:rsidTr="00F017CA">
        <w:trPr>
          <w:trHeight w:val="125"/>
          <w:jc w:val="center"/>
          <w:ins w:id="1410" w:author="Verizon" w:date="2020-08-03T14:02:00Z"/>
        </w:trPr>
        <w:tc>
          <w:tcPr>
            <w:tcW w:w="2065" w:type="dxa"/>
            <w:vMerge w:val="restart"/>
            <w:tcBorders>
              <w:top w:val="single" w:sz="4" w:space="0" w:color="auto"/>
              <w:left w:val="single" w:sz="4" w:space="0" w:color="auto"/>
              <w:right w:val="single" w:sz="4" w:space="0" w:color="auto"/>
            </w:tcBorders>
            <w:vAlign w:val="center"/>
          </w:tcPr>
          <w:p w14:paraId="33F64E49" w14:textId="77777777" w:rsidR="00261036" w:rsidRPr="00261036" w:rsidRDefault="00261036" w:rsidP="009C4B2A">
            <w:pPr>
              <w:jc w:val="center"/>
              <w:rPr>
                <w:ins w:id="1411" w:author="Verizon" w:date="2020-08-03T14:02:00Z"/>
              </w:rPr>
            </w:pPr>
            <w:ins w:id="1412" w:author="Verizon" w:date="2020-08-03T14:02:00Z">
              <w:r w:rsidRPr="00261036">
                <w:t>CA_n5A-n261(A-J)</w:t>
              </w:r>
            </w:ins>
          </w:p>
        </w:tc>
        <w:tc>
          <w:tcPr>
            <w:tcW w:w="1980" w:type="dxa"/>
            <w:vMerge w:val="restart"/>
            <w:tcBorders>
              <w:top w:val="single" w:sz="4" w:space="0" w:color="auto"/>
              <w:left w:val="single" w:sz="4" w:space="0" w:color="auto"/>
              <w:right w:val="single" w:sz="4" w:space="0" w:color="auto"/>
            </w:tcBorders>
            <w:vAlign w:val="center"/>
          </w:tcPr>
          <w:p w14:paraId="0B2616EC" w14:textId="77777777" w:rsidR="00261036" w:rsidRPr="00261036" w:rsidRDefault="00261036" w:rsidP="009C4B2A">
            <w:pPr>
              <w:jc w:val="center"/>
              <w:rPr>
                <w:ins w:id="1413" w:author="Verizon" w:date="2020-08-03T14:02:00Z"/>
              </w:rPr>
            </w:pPr>
            <w:ins w:id="1414" w:author="Verizon" w:date="2020-08-03T14:02:00Z">
              <w:r w:rsidRPr="00261036">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4F4A0B63" w14:textId="77777777" w:rsidR="00261036" w:rsidRPr="00261036" w:rsidRDefault="00261036" w:rsidP="009C4B2A">
            <w:pPr>
              <w:jc w:val="center"/>
              <w:rPr>
                <w:ins w:id="1415" w:author="Verizon" w:date="2020-08-03T14:02:00Z"/>
              </w:rPr>
            </w:pPr>
            <w:ins w:id="1416"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66A3C2E2" w14:textId="77777777" w:rsidR="00261036" w:rsidRPr="00261036" w:rsidRDefault="00261036" w:rsidP="009C4B2A">
            <w:pPr>
              <w:jc w:val="center"/>
              <w:rPr>
                <w:ins w:id="1417" w:author="Verizon" w:date="2020-08-03T14:02:00Z"/>
              </w:rPr>
            </w:pPr>
            <w:ins w:id="1418"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337843D9" w14:textId="77777777" w:rsidR="00261036" w:rsidRPr="00261036" w:rsidRDefault="00261036" w:rsidP="009C4B2A">
            <w:pPr>
              <w:jc w:val="center"/>
              <w:rPr>
                <w:ins w:id="1419" w:author="Verizon" w:date="2020-08-03T14:02:00Z"/>
              </w:rPr>
            </w:pPr>
            <w:ins w:id="142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CFBD51" w14:textId="77777777" w:rsidR="00261036" w:rsidRPr="00261036" w:rsidRDefault="00261036" w:rsidP="009C4B2A">
            <w:pPr>
              <w:jc w:val="center"/>
              <w:rPr>
                <w:ins w:id="1421" w:author="Verizon" w:date="2020-08-03T14:02:00Z"/>
              </w:rPr>
            </w:pPr>
            <w:ins w:id="142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9E8BF6" w14:textId="77777777" w:rsidR="00261036" w:rsidRPr="00261036" w:rsidRDefault="00261036" w:rsidP="009C4B2A">
            <w:pPr>
              <w:jc w:val="center"/>
              <w:rPr>
                <w:ins w:id="1423" w:author="Verizon" w:date="2020-08-03T14:02:00Z"/>
              </w:rPr>
            </w:pPr>
            <w:ins w:id="1424"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6C5DC5" w14:textId="77777777" w:rsidR="00261036" w:rsidRPr="00261036" w:rsidRDefault="00261036" w:rsidP="009C4B2A">
            <w:pPr>
              <w:jc w:val="center"/>
              <w:rPr>
                <w:ins w:id="1425" w:author="Verizon" w:date="2020-08-03T14:02:00Z"/>
              </w:rPr>
            </w:pPr>
            <w:ins w:id="142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0561CA5" w14:textId="77777777" w:rsidR="00261036" w:rsidRPr="00261036" w:rsidRDefault="00261036" w:rsidP="009C4B2A">
            <w:pPr>
              <w:jc w:val="center"/>
              <w:rPr>
                <w:ins w:id="142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295A3C3" w14:textId="77777777" w:rsidR="00261036" w:rsidRPr="00261036" w:rsidRDefault="00261036" w:rsidP="009C4B2A">
            <w:pPr>
              <w:jc w:val="center"/>
              <w:rPr>
                <w:ins w:id="142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1B81DB3" w14:textId="77777777" w:rsidR="00261036" w:rsidRPr="00261036" w:rsidRDefault="00261036" w:rsidP="009C4B2A">
            <w:pPr>
              <w:jc w:val="center"/>
              <w:rPr>
                <w:ins w:id="142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F58242C" w14:textId="77777777" w:rsidR="00261036" w:rsidRPr="00261036" w:rsidRDefault="00261036" w:rsidP="009C4B2A">
            <w:pPr>
              <w:jc w:val="center"/>
              <w:rPr>
                <w:ins w:id="143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37082D5" w14:textId="77777777" w:rsidR="00261036" w:rsidRPr="00261036" w:rsidRDefault="00261036" w:rsidP="009C4B2A">
            <w:pPr>
              <w:jc w:val="center"/>
              <w:rPr>
                <w:ins w:id="143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E57C680" w14:textId="77777777" w:rsidR="00261036" w:rsidRPr="00261036" w:rsidRDefault="00261036" w:rsidP="009C4B2A">
            <w:pPr>
              <w:jc w:val="center"/>
              <w:rPr>
                <w:ins w:id="143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866DAEA" w14:textId="77777777" w:rsidR="00261036" w:rsidRPr="00261036" w:rsidRDefault="00261036" w:rsidP="009C4B2A">
            <w:pPr>
              <w:jc w:val="center"/>
              <w:rPr>
                <w:ins w:id="143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CE9289B" w14:textId="77777777" w:rsidR="00261036" w:rsidRPr="00261036" w:rsidRDefault="00261036" w:rsidP="00261036">
            <w:pPr>
              <w:rPr>
                <w:ins w:id="143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7C7CE34" w14:textId="77777777" w:rsidR="00261036" w:rsidRPr="00261036" w:rsidRDefault="00261036" w:rsidP="00261036">
            <w:pPr>
              <w:rPr>
                <w:ins w:id="143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73E5929" w14:textId="77777777" w:rsidR="00261036" w:rsidRPr="00261036" w:rsidRDefault="00261036" w:rsidP="00261036">
            <w:pPr>
              <w:rPr>
                <w:ins w:id="1436"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DEF638B" w14:textId="77777777" w:rsidR="00261036" w:rsidRPr="00261036" w:rsidRDefault="00261036" w:rsidP="00261036">
            <w:pPr>
              <w:rPr>
                <w:ins w:id="1437"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43CAA9AE" w14:textId="77777777" w:rsidR="00261036" w:rsidRPr="00261036" w:rsidRDefault="00261036" w:rsidP="009C4B2A">
            <w:pPr>
              <w:jc w:val="center"/>
              <w:rPr>
                <w:ins w:id="1438" w:author="Verizon" w:date="2020-08-03T14:02:00Z"/>
              </w:rPr>
            </w:pPr>
            <w:ins w:id="1439" w:author="Verizon" w:date="2020-08-03T14:02:00Z">
              <w:r w:rsidRPr="00261036">
                <w:t>0</w:t>
              </w:r>
            </w:ins>
          </w:p>
        </w:tc>
      </w:tr>
      <w:tr w:rsidR="00261036" w:rsidRPr="00261036" w14:paraId="5D8F3BB1" w14:textId="77777777" w:rsidTr="00F017CA">
        <w:trPr>
          <w:trHeight w:val="125"/>
          <w:jc w:val="center"/>
          <w:ins w:id="1440" w:author="Verizon" w:date="2020-08-03T14:02:00Z"/>
        </w:trPr>
        <w:tc>
          <w:tcPr>
            <w:tcW w:w="2065" w:type="dxa"/>
            <w:vMerge/>
            <w:tcBorders>
              <w:left w:val="single" w:sz="4" w:space="0" w:color="auto"/>
              <w:right w:val="single" w:sz="4" w:space="0" w:color="auto"/>
            </w:tcBorders>
            <w:vAlign w:val="center"/>
          </w:tcPr>
          <w:p w14:paraId="311ED90F" w14:textId="77777777" w:rsidR="00261036" w:rsidRPr="00261036" w:rsidRDefault="00261036" w:rsidP="009C4B2A">
            <w:pPr>
              <w:jc w:val="center"/>
              <w:rPr>
                <w:ins w:id="1441" w:author="Verizon" w:date="2020-08-03T14:02:00Z"/>
              </w:rPr>
            </w:pPr>
          </w:p>
        </w:tc>
        <w:tc>
          <w:tcPr>
            <w:tcW w:w="1980" w:type="dxa"/>
            <w:vMerge/>
            <w:tcBorders>
              <w:left w:val="single" w:sz="4" w:space="0" w:color="auto"/>
              <w:right w:val="single" w:sz="4" w:space="0" w:color="auto"/>
            </w:tcBorders>
            <w:vAlign w:val="center"/>
          </w:tcPr>
          <w:p w14:paraId="0779D20B" w14:textId="77777777" w:rsidR="00261036" w:rsidRPr="00261036" w:rsidRDefault="00261036" w:rsidP="009C4B2A">
            <w:pPr>
              <w:jc w:val="center"/>
              <w:rPr>
                <w:ins w:id="1442" w:author="Verizon" w:date="2020-08-03T14:02:00Z"/>
              </w:rPr>
            </w:pPr>
          </w:p>
        </w:tc>
        <w:tc>
          <w:tcPr>
            <w:tcW w:w="746" w:type="dxa"/>
            <w:vMerge/>
            <w:tcBorders>
              <w:left w:val="single" w:sz="4" w:space="0" w:color="auto"/>
              <w:right w:val="single" w:sz="4" w:space="0" w:color="auto"/>
            </w:tcBorders>
            <w:vAlign w:val="center"/>
          </w:tcPr>
          <w:p w14:paraId="677BAF4F" w14:textId="77777777" w:rsidR="00261036" w:rsidRPr="00261036" w:rsidRDefault="00261036" w:rsidP="009C4B2A">
            <w:pPr>
              <w:jc w:val="center"/>
              <w:rPr>
                <w:ins w:id="144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F015633" w14:textId="77777777" w:rsidR="00261036" w:rsidRPr="00261036" w:rsidRDefault="00261036" w:rsidP="009C4B2A">
            <w:pPr>
              <w:jc w:val="center"/>
              <w:rPr>
                <w:ins w:id="1444" w:author="Verizon" w:date="2020-08-03T14:02:00Z"/>
              </w:rPr>
            </w:pPr>
            <w:ins w:id="1445"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4154969A" w14:textId="77777777" w:rsidR="00261036" w:rsidRPr="00261036" w:rsidRDefault="00261036" w:rsidP="009C4B2A">
            <w:pPr>
              <w:jc w:val="center"/>
              <w:rPr>
                <w:ins w:id="144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5227500" w14:textId="77777777" w:rsidR="00261036" w:rsidRPr="00261036" w:rsidRDefault="00261036" w:rsidP="009C4B2A">
            <w:pPr>
              <w:jc w:val="center"/>
              <w:rPr>
                <w:ins w:id="1447" w:author="Verizon" w:date="2020-08-03T14:02:00Z"/>
              </w:rPr>
            </w:pPr>
            <w:ins w:id="144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EF5FC8" w14:textId="77777777" w:rsidR="00261036" w:rsidRPr="00261036" w:rsidRDefault="00261036" w:rsidP="009C4B2A">
            <w:pPr>
              <w:jc w:val="center"/>
              <w:rPr>
                <w:ins w:id="1449" w:author="Verizon" w:date="2020-08-03T14:02:00Z"/>
              </w:rPr>
            </w:pPr>
            <w:ins w:id="1450"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A733D" w14:textId="77777777" w:rsidR="00261036" w:rsidRPr="00261036" w:rsidRDefault="00261036" w:rsidP="009C4B2A">
            <w:pPr>
              <w:jc w:val="center"/>
              <w:rPr>
                <w:ins w:id="1451" w:author="Verizon" w:date="2020-08-03T14:02:00Z"/>
              </w:rPr>
            </w:pPr>
            <w:ins w:id="145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C63E778" w14:textId="77777777" w:rsidR="00261036" w:rsidRPr="00261036" w:rsidRDefault="00261036" w:rsidP="009C4B2A">
            <w:pPr>
              <w:jc w:val="center"/>
              <w:rPr>
                <w:ins w:id="145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FB3A741" w14:textId="77777777" w:rsidR="00261036" w:rsidRPr="00261036" w:rsidRDefault="00261036" w:rsidP="009C4B2A">
            <w:pPr>
              <w:jc w:val="center"/>
              <w:rPr>
                <w:ins w:id="145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A245F73" w14:textId="77777777" w:rsidR="00261036" w:rsidRPr="00261036" w:rsidRDefault="00261036" w:rsidP="009C4B2A">
            <w:pPr>
              <w:jc w:val="center"/>
              <w:rPr>
                <w:ins w:id="145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06E9BEA" w14:textId="77777777" w:rsidR="00261036" w:rsidRPr="00261036" w:rsidRDefault="00261036" w:rsidP="009C4B2A">
            <w:pPr>
              <w:jc w:val="center"/>
              <w:rPr>
                <w:ins w:id="145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E603161" w14:textId="77777777" w:rsidR="00261036" w:rsidRPr="00261036" w:rsidRDefault="00261036" w:rsidP="009C4B2A">
            <w:pPr>
              <w:jc w:val="center"/>
              <w:rPr>
                <w:ins w:id="145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B533A1D" w14:textId="77777777" w:rsidR="00261036" w:rsidRPr="00261036" w:rsidRDefault="00261036" w:rsidP="009C4B2A">
            <w:pPr>
              <w:jc w:val="center"/>
              <w:rPr>
                <w:ins w:id="145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2E96FAF" w14:textId="77777777" w:rsidR="00261036" w:rsidRPr="00261036" w:rsidRDefault="00261036" w:rsidP="009C4B2A">
            <w:pPr>
              <w:jc w:val="center"/>
              <w:rPr>
                <w:ins w:id="145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06E5DE0" w14:textId="77777777" w:rsidR="00261036" w:rsidRPr="00261036" w:rsidRDefault="00261036" w:rsidP="00261036">
            <w:pPr>
              <w:rPr>
                <w:ins w:id="146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51410EB" w14:textId="77777777" w:rsidR="00261036" w:rsidRPr="00261036" w:rsidRDefault="00261036" w:rsidP="00261036">
            <w:pPr>
              <w:rPr>
                <w:ins w:id="146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DDA1091" w14:textId="77777777" w:rsidR="00261036" w:rsidRPr="00261036" w:rsidRDefault="00261036" w:rsidP="00261036">
            <w:pPr>
              <w:rPr>
                <w:ins w:id="1462"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1BA54A1" w14:textId="77777777" w:rsidR="00261036" w:rsidRPr="00261036" w:rsidRDefault="00261036" w:rsidP="00261036">
            <w:pPr>
              <w:rPr>
                <w:ins w:id="1463" w:author="Verizon" w:date="2020-08-03T14:02:00Z"/>
              </w:rPr>
            </w:pPr>
          </w:p>
        </w:tc>
        <w:tc>
          <w:tcPr>
            <w:tcW w:w="749" w:type="dxa"/>
            <w:vMerge/>
            <w:tcBorders>
              <w:left w:val="single" w:sz="4" w:space="0" w:color="auto"/>
              <w:right w:val="single" w:sz="4" w:space="0" w:color="auto"/>
            </w:tcBorders>
            <w:vAlign w:val="center"/>
          </w:tcPr>
          <w:p w14:paraId="744D890A" w14:textId="77777777" w:rsidR="00261036" w:rsidRPr="00261036" w:rsidRDefault="00261036" w:rsidP="009C4B2A">
            <w:pPr>
              <w:jc w:val="center"/>
              <w:rPr>
                <w:ins w:id="1464" w:author="Verizon" w:date="2020-08-03T14:02:00Z"/>
              </w:rPr>
            </w:pPr>
          </w:p>
        </w:tc>
      </w:tr>
      <w:tr w:rsidR="00261036" w:rsidRPr="00261036" w14:paraId="1B5F0D72" w14:textId="77777777" w:rsidTr="00F017CA">
        <w:trPr>
          <w:trHeight w:val="125"/>
          <w:jc w:val="center"/>
          <w:ins w:id="1465" w:author="Verizon" w:date="2020-08-03T14:02:00Z"/>
        </w:trPr>
        <w:tc>
          <w:tcPr>
            <w:tcW w:w="2065" w:type="dxa"/>
            <w:vMerge/>
            <w:tcBorders>
              <w:left w:val="single" w:sz="4" w:space="0" w:color="auto"/>
              <w:right w:val="single" w:sz="4" w:space="0" w:color="auto"/>
            </w:tcBorders>
            <w:vAlign w:val="center"/>
          </w:tcPr>
          <w:p w14:paraId="5AF1E744" w14:textId="77777777" w:rsidR="00261036" w:rsidRPr="00261036" w:rsidRDefault="00261036" w:rsidP="009C4B2A">
            <w:pPr>
              <w:jc w:val="center"/>
              <w:rPr>
                <w:ins w:id="1466" w:author="Verizon" w:date="2020-08-03T14:02:00Z"/>
              </w:rPr>
            </w:pPr>
          </w:p>
        </w:tc>
        <w:tc>
          <w:tcPr>
            <w:tcW w:w="1980" w:type="dxa"/>
            <w:vMerge/>
            <w:tcBorders>
              <w:left w:val="single" w:sz="4" w:space="0" w:color="auto"/>
              <w:right w:val="single" w:sz="4" w:space="0" w:color="auto"/>
            </w:tcBorders>
            <w:vAlign w:val="center"/>
          </w:tcPr>
          <w:p w14:paraId="0D42001C" w14:textId="77777777" w:rsidR="00261036" w:rsidRPr="00261036" w:rsidRDefault="00261036" w:rsidP="009C4B2A">
            <w:pPr>
              <w:jc w:val="center"/>
              <w:rPr>
                <w:ins w:id="1467" w:author="Verizon" w:date="2020-08-03T14:02:00Z"/>
              </w:rPr>
            </w:pPr>
          </w:p>
        </w:tc>
        <w:tc>
          <w:tcPr>
            <w:tcW w:w="746" w:type="dxa"/>
            <w:vMerge/>
            <w:tcBorders>
              <w:left w:val="single" w:sz="4" w:space="0" w:color="auto"/>
              <w:bottom w:val="single" w:sz="4" w:space="0" w:color="auto"/>
              <w:right w:val="single" w:sz="4" w:space="0" w:color="auto"/>
            </w:tcBorders>
            <w:vAlign w:val="center"/>
          </w:tcPr>
          <w:p w14:paraId="380AF4EF" w14:textId="77777777" w:rsidR="00261036" w:rsidRPr="00261036" w:rsidRDefault="00261036" w:rsidP="009C4B2A">
            <w:pPr>
              <w:jc w:val="center"/>
              <w:rPr>
                <w:ins w:id="146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7634899" w14:textId="77777777" w:rsidR="00261036" w:rsidRPr="00261036" w:rsidRDefault="00261036" w:rsidP="009C4B2A">
            <w:pPr>
              <w:jc w:val="center"/>
              <w:rPr>
                <w:ins w:id="1469" w:author="Verizon" w:date="2020-08-03T14:02:00Z"/>
              </w:rPr>
            </w:pPr>
            <w:ins w:id="1470"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56E4CBE7" w14:textId="77777777" w:rsidR="00261036" w:rsidRPr="00261036" w:rsidRDefault="00261036" w:rsidP="009C4B2A">
            <w:pPr>
              <w:jc w:val="center"/>
              <w:rPr>
                <w:ins w:id="147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26F5135" w14:textId="77777777" w:rsidR="00261036" w:rsidRPr="00261036" w:rsidRDefault="00261036" w:rsidP="009C4B2A">
            <w:pPr>
              <w:jc w:val="center"/>
              <w:rPr>
                <w:ins w:id="147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38B3480" w14:textId="77777777" w:rsidR="00261036" w:rsidRPr="00261036" w:rsidRDefault="00261036" w:rsidP="009C4B2A">
            <w:pPr>
              <w:jc w:val="center"/>
              <w:rPr>
                <w:ins w:id="147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69C89A" w14:textId="77777777" w:rsidR="00261036" w:rsidRPr="00261036" w:rsidRDefault="00261036" w:rsidP="009C4B2A">
            <w:pPr>
              <w:jc w:val="center"/>
              <w:rPr>
                <w:ins w:id="147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B4174F8" w14:textId="77777777" w:rsidR="00261036" w:rsidRPr="00261036" w:rsidRDefault="00261036" w:rsidP="009C4B2A">
            <w:pPr>
              <w:jc w:val="center"/>
              <w:rPr>
                <w:ins w:id="147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9310A57" w14:textId="77777777" w:rsidR="00261036" w:rsidRPr="00261036" w:rsidRDefault="00261036" w:rsidP="009C4B2A">
            <w:pPr>
              <w:jc w:val="center"/>
              <w:rPr>
                <w:ins w:id="147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9666095" w14:textId="77777777" w:rsidR="00261036" w:rsidRPr="00261036" w:rsidRDefault="00261036" w:rsidP="009C4B2A">
            <w:pPr>
              <w:jc w:val="center"/>
              <w:rPr>
                <w:ins w:id="147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793F7B7" w14:textId="77777777" w:rsidR="00261036" w:rsidRPr="00261036" w:rsidRDefault="00261036" w:rsidP="009C4B2A">
            <w:pPr>
              <w:jc w:val="center"/>
              <w:rPr>
                <w:ins w:id="147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292FB2C" w14:textId="77777777" w:rsidR="00261036" w:rsidRPr="00261036" w:rsidRDefault="00261036" w:rsidP="009C4B2A">
            <w:pPr>
              <w:jc w:val="center"/>
              <w:rPr>
                <w:ins w:id="147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BBAC312" w14:textId="77777777" w:rsidR="00261036" w:rsidRPr="00261036" w:rsidRDefault="00261036" w:rsidP="009C4B2A">
            <w:pPr>
              <w:jc w:val="center"/>
              <w:rPr>
                <w:ins w:id="148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6DA353A" w14:textId="77777777" w:rsidR="00261036" w:rsidRPr="00261036" w:rsidRDefault="00261036" w:rsidP="009C4B2A">
            <w:pPr>
              <w:jc w:val="center"/>
              <w:rPr>
                <w:ins w:id="148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C38A193" w14:textId="77777777" w:rsidR="00261036" w:rsidRPr="00261036" w:rsidRDefault="00261036" w:rsidP="00261036">
            <w:pPr>
              <w:rPr>
                <w:ins w:id="148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39B6463" w14:textId="77777777" w:rsidR="00261036" w:rsidRPr="00261036" w:rsidRDefault="00261036" w:rsidP="00261036">
            <w:pPr>
              <w:rPr>
                <w:ins w:id="148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B66F797" w14:textId="77777777" w:rsidR="00261036" w:rsidRPr="00261036" w:rsidRDefault="00261036" w:rsidP="00261036">
            <w:pPr>
              <w:rPr>
                <w:ins w:id="1484"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8353C96" w14:textId="77777777" w:rsidR="00261036" w:rsidRPr="00261036" w:rsidRDefault="00261036" w:rsidP="00261036">
            <w:pPr>
              <w:rPr>
                <w:ins w:id="1485" w:author="Verizon" w:date="2020-08-03T14:02:00Z"/>
              </w:rPr>
            </w:pPr>
          </w:p>
        </w:tc>
        <w:tc>
          <w:tcPr>
            <w:tcW w:w="749" w:type="dxa"/>
            <w:vMerge/>
            <w:tcBorders>
              <w:left w:val="single" w:sz="4" w:space="0" w:color="auto"/>
              <w:right w:val="single" w:sz="4" w:space="0" w:color="auto"/>
            </w:tcBorders>
            <w:vAlign w:val="center"/>
          </w:tcPr>
          <w:p w14:paraId="5D623383" w14:textId="77777777" w:rsidR="00261036" w:rsidRPr="00261036" w:rsidRDefault="00261036" w:rsidP="009C4B2A">
            <w:pPr>
              <w:jc w:val="center"/>
              <w:rPr>
                <w:ins w:id="1486" w:author="Verizon" w:date="2020-08-03T14:02:00Z"/>
              </w:rPr>
            </w:pPr>
          </w:p>
        </w:tc>
      </w:tr>
      <w:tr w:rsidR="00261036" w:rsidRPr="00261036" w14:paraId="2223FBB2" w14:textId="77777777" w:rsidTr="00F017CA">
        <w:trPr>
          <w:trHeight w:val="125"/>
          <w:jc w:val="center"/>
          <w:ins w:id="1487" w:author="Verizon" w:date="2020-08-03T14:02:00Z"/>
        </w:trPr>
        <w:tc>
          <w:tcPr>
            <w:tcW w:w="2065" w:type="dxa"/>
            <w:vMerge/>
            <w:tcBorders>
              <w:left w:val="single" w:sz="4" w:space="0" w:color="auto"/>
              <w:right w:val="single" w:sz="4" w:space="0" w:color="auto"/>
            </w:tcBorders>
            <w:vAlign w:val="center"/>
          </w:tcPr>
          <w:p w14:paraId="289394A0" w14:textId="77777777" w:rsidR="00261036" w:rsidRPr="00261036" w:rsidRDefault="00261036" w:rsidP="009C4B2A">
            <w:pPr>
              <w:jc w:val="center"/>
              <w:rPr>
                <w:ins w:id="1488" w:author="Verizon" w:date="2020-08-03T14:02:00Z"/>
              </w:rPr>
            </w:pPr>
          </w:p>
        </w:tc>
        <w:tc>
          <w:tcPr>
            <w:tcW w:w="1980" w:type="dxa"/>
            <w:vMerge/>
            <w:tcBorders>
              <w:left w:val="single" w:sz="4" w:space="0" w:color="auto"/>
              <w:right w:val="single" w:sz="4" w:space="0" w:color="auto"/>
            </w:tcBorders>
            <w:vAlign w:val="center"/>
          </w:tcPr>
          <w:p w14:paraId="40B9792B" w14:textId="77777777" w:rsidR="00261036" w:rsidRPr="00261036" w:rsidRDefault="00261036" w:rsidP="009C4B2A">
            <w:pPr>
              <w:jc w:val="center"/>
              <w:rPr>
                <w:ins w:id="1489" w:author="Verizon" w:date="2020-08-03T14:02:00Z"/>
              </w:rPr>
            </w:pPr>
          </w:p>
        </w:tc>
        <w:tc>
          <w:tcPr>
            <w:tcW w:w="746" w:type="dxa"/>
            <w:tcBorders>
              <w:top w:val="single" w:sz="4" w:space="0" w:color="auto"/>
              <w:left w:val="single" w:sz="4" w:space="0" w:color="auto"/>
              <w:right w:val="single" w:sz="4" w:space="0" w:color="auto"/>
            </w:tcBorders>
            <w:vAlign w:val="center"/>
          </w:tcPr>
          <w:p w14:paraId="266A458F" w14:textId="77777777" w:rsidR="00261036" w:rsidRPr="00261036" w:rsidRDefault="00261036" w:rsidP="009C4B2A">
            <w:pPr>
              <w:jc w:val="center"/>
              <w:rPr>
                <w:ins w:id="1490" w:author="Verizon" w:date="2020-08-03T14:02:00Z"/>
              </w:rPr>
            </w:pPr>
            <w:ins w:id="1491"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5FB37BE" w14:textId="77777777" w:rsidR="00261036" w:rsidRPr="00261036" w:rsidRDefault="00261036" w:rsidP="009C4B2A">
            <w:pPr>
              <w:jc w:val="center"/>
              <w:rPr>
                <w:ins w:id="1492" w:author="Verizon" w:date="2020-08-03T14:02:00Z"/>
              </w:rPr>
            </w:pPr>
            <w:ins w:id="1493" w:author="Verizon" w:date="2020-08-03T14:02:00Z">
              <w:r w:rsidRPr="00261036">
                <w:t>CA_n261(A-J)</w:t>
              </w:r>
            </w:ins>
          </w:p>
        </w:tc>
        <w:tc>
          <w:tcPr>
            <w:tcW w:w="749" w:type="dxa"/>
            <w:vMerge/>
            <w:tcBorders>
              <w:left w:val="single" w:sz="4" w:space="0" w:color="auto"/>
              <w:right w:val="single" w:sz="4" w:space="0" w:color="auto"/>
            </w:tcBorders>
            <w:vAlign w:val="center"/>
          </w:tcPr>
          <w:p w14:paraId="21966817" w14:textId="77777777" w:rsidR="00261036" w:rsidRPr="00261036" w:rsidRDefault="00261036" w:rsidP="009C4B2A">
            <w:pPr>
              <w:jc w:val="center"/>
              <w:rPr>
                <w:ins w:id="1494" w:author="Verizon" w:date="2020-08-03T14:02:00Z"/>
              </w:rPr>
            </w:pPr>
          </w:p>
        </w:tc>
      </w:tr>
      <w:tr w:rsidR="00261036" w:rsidRPr="00261036" w14:paraId="3199DB34" w14:textId="77777777" w:rsidTr="00F017CA">
        <w:trPr>
          <w:trHeight w:val="125"/>
          <w:jc w:val="center"/>
          <w:ins w:id="1495" w:author="Verizon" w:date="2020-08-03T14:02:00Z"/>
        </w:trPr>
        <w:tc>
          <w:tcPr>
            <w:tcW w:w="2065" w:type="dxa"/>
            <w:vMerge w:val="restart"/>
            <w:tcBorders>
              <w:top w:val="single" w:sz="4" w:space="0" w:color="auto"/>
              <w:left w:val="single" w:sz="4" w:space="0" w:color="auto"/>
              <w:right w:val="single" w:sz="4" w:space="0" w:color="auto"/>
            </w:tcBorders>
            <w:vAlign w:val="center"/>
          </w:tcPr>
          <w:p w14:paraId="597B9E20" w14:textId="77777777" w:rsidR="00261036" w:rsidRPr="00261036" w:rsidRDefault="00261036" w:rsidP="009C4B2A">
            <w:pPr>
              <w:jc w:val="center"/>
              <w:rPr>
                <w:ins w:id="1496" w:author="Verizon" w:date="2020-08-03T14:02:00Z"/>
              </w:rPr>
            </w:pPr>
            <w:ins w:id="1497" w:author="Verizon" w:date="2020-08-03T14:02:00Z">
              <w:r w:rsidRPr="00261036">
                <w:t>CA_n5A-n261(A-K)</w:t>
              </w:r>
            </w:ins>
          </w:p>
        </w:tc>
        <w:tc>
          <w:tcPr>
            <w:tcW w:w="1980" w:type="dxa"/>
            <w:vMerge w:val="restart"/>
            <w:tcBorders>
              <w:top w:val="single" w:sz="4" w:space="0" w:color="auto"/>
              <w:left w:val="single" w:sz="4" w:space="0" w:color="auto"/>
              <w:right w:val="single" w:sz="4" w:space="0" w:color="auto"/>
            </w:tcBorders>
            <w:vAlign w:val="center"/>
          </w:tcPr>
          <w:p w14:paraId="766E0FE2" w14:textId="77777777" w:rsidR="00261036" w:rsidRPr="00261036" w:rsidRDefault="00261036" w:rsidP="009C4B2A">
            <w:pPr>
              <w:jc w:val="center"/>
              <w:rPr>
                <w:ins w:id="1498" w:author="Verizon" w:date="2020-08-03T14:02:00Z"/>
              </w:rPr>
            </w:pPr>
            <w:ins w:id="1499" w:author="Verizon" w:date="2020-08-03T14:02:00Z">
              <w:r w:rsidRPr="00261036">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77643E45" w14:textId="77777777" w:rsidR="00261036" w:rsidRPr="00261036" w:rsidRDefault="00261036" w:rsidP="009C4B2A">
            <w:pPr>
              <w:jc w:val="center"/>
              <w:rPr>
                <w:ins w:id="1500" w:author="Verizon" w:date="2020-08-03T14:02:00Z"/>
              </w:rPr>
            </w:pPr>
            <w:ins w:id="1501"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5BB5CFEE" w14:textId="77777777" w:rsidR="00261036" w:rsidRPr="00261036" w:rsidRDefault="00261036" w:rsidP="009C4B2A">
            <w:pPr>
              <w:jc w:val="center"/>
              <w:rPr>
                <w:ins w:id="1502" w:author="Verizon" w:date="2020-08-03T14:02:00Z"/>
              </w:rPr>
            </w:pPr>
            <w:ins w:id="1503"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68F6C8D5" w14:textId="77777777" w:rsidR="00261036" w:rsidRPr="00261036" w:rsidRDefault="00261036" w:rsidP="009C4B2A">
            <w:pPr>
              <w:jc w:val="center"/>
              <w:rPr>
                <w:ins w:id="1504" w:author="Verizon" w:date="2020-08-03T14:02:00Z"/>
              </w:rPr>
            </w:pPr>
            <w:ins w:id="1505"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E837861" w14:textId="77777777" w:rsidR="00261036" w:rsidRPr="00261036" w:rsidRDefault="00261036" w:rsidP="009C4B2A">
            <w:pPr>
              <w:jc w:val="center"/>
              <w:rPr>
                <w:ins w:id="1506" w:author="Verizon" w:date="2020-08-03T14:02:00Z"/>
              </w:rPr>
            </w:pPr>
            <w:ins w:id="150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AE1BBE" w14:textId="77777777" w:rsidR="00261036" w:rsidRPr="00261036" w:rsidRDefault="00261036" w:rsidP="009C4B2A">
            <w:pPr>
              <w:jc w:val="center"/>
              <w:rPr>
                <w:ins w:id="1508" w:author="Verizon" w:date="2020-08-03T14:02:00Z"/>
              </w:rPr>
            </w:pPr>
            <w:ins w:id="1509"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6B478D" w14:textId="77777777" w:rsidR="00261036" w:rsidRPr="00261036" w:rsidRDefault="00261036" w:rsidP="009C4B2A">
            <w:pPr>
              <w:jc w:val="center"/>
              <w:rPr>
                <w:ins w:id="1510" w:author="Verizon" w:date="2020-08-03T14:02:00Z"/>
              </w:rPr>
            </w:pPr>
            <w:ins w:id="151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6CA4CC0E" w14:textId="77777777" w:rsidR="00261036" w:rsidRPr="00261036" w:rsidRDefault="00261036" w:rsidP="009C4B2A">
            <w:pPr>
              <w:jc w:val="center"/>
              <w:rPr>
                <w:ins w:id="151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9351B24" w14:textId="77777777" w:rsidR="00261036" w:rsidRPr="00261036" w:rsidRDefault="00261036" w:rsidP="009C4B2A">
            <w:pPr>
              <w:jc w:val="center"/>
              <w:rPr>
                <w:ins w:id="151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55EF6D7" w14:textId="77777777" w:rsidR="00261036" w:rsidRPr="00261036" w:rsidRDefault="00261036" w:rsidP="009C4B2A">
            <w:pPr>
              <w:jc w:val="center"/>
              <w:rPr>
                <w:ins w:id="151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73069E0" w14:textId="77777777" w:rsidR="00261036" w:rsidRPr="00261036" w:rsidRDefault="00261036" w:rsidP="009C4B2A">
            <w:pPr>
              <w:jc w:val="center"/>
              <w:rPr>
                <w:ins w:id="151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75A930F" w14:textId="77777777" w:rsidR="00261036" w:rsidRPr="00261036" w:rsidRDefault="00261036" w:rsidP="009C4B2A">
            <w:pPr>
              <w:jc w:val="center"/>
              <w:rPr>
                <w:ins w:id="151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8C89ABD" w14:textId="77777777" w:rsidR="00261036" w:rsidRPr="00261036" w:rsidRDefault="00261036" w:rsidP="009C4B2A">
            <w:pPr>
              <w:jc w:val="center"/>
              <w:rPr>
                <w:ins w:id="151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2E51AE7" w14:textId="77777777" w:rsidR="00261036" w:rsidRPr="00261036" w:rsidRDefault="00261036" w:rsidP="009C4B2A">
            <w:pPr>
              <w:jc w:val="center"/>
              <w:rPr>
                <w:ins w:id="151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A45EC61" w14:textId="77777777" w:rsidR="00261036" w:rsidRPr="00261036" w:rsidRDefault="00261036" w:rsidP="00261036">
            <w:pPr>
              <w:rPr>
                <w:ins w:id="151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78A24A0" w14:textId="77777777" w:rsidR="00261036" w:rsidRPr="00261036" w:rsidRDefault="00261036" w:rsidP="00261036">
            <w:pPr>
              <w:rPr>
                <w:ins w:id="152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9ABCA5D" w14:textId="77777777" w:rsidR="00261036" w:rsidRPr="00261036" w:rsidRDefault="00261036" w:rsidP="00261036">
            <w:pPr>
              <w:rPr>
                <w:ins w:id="1521"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4E7F537C" w14:textId="77777777" w:rsidR="00261036" w:rsidRPr="00261036" w:rsidRDefault="00261036" w:rsidP="00261036">
            <w:pPr>
              <w:rPr>
                <w:ins w:id="1522"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05B2A613" w14:textId="77777777" w:rsidR="00261036" w:rsidRPr="00261036" w:rsidRDefault="00261036" w:rsidP="009C4B2A">
            <w:pPr>
              <w:jc w:val="center"/>
              <w:rPr>
                <w:ins w:id="1523" w:author="Verizon" w:date="2020-08-03T14:02:00Z"/>
              </w:rPr>
            </w:pPr>
            <w:ins w:id="1524" w:author="Verizon" w:date="2020-08-03T14:02:00Z">
              <w:r w:rsidRPr="00261036">
                <w:t>0</w:t>
              </w:r>
            </w:ins>
          </w:p>
        </w:tc>
      </w:tr>
      <w:tr w:rsidR="00261036" w:rsidRPr="00261036" w14:paraId="754CFE89" w14:textId="77777777" w:rsidTr="00F017CA">
        <w:trPr>
          <w:trHeight w:val="125"/>
          <w:jc w:val="center"/>
          <w:ins w:id="1525" w:author="Verizon" w:date="2020-08-03T14:02:00Z"/>
        </w:trPr>
        <w:tc>
          <w:tcPr>
            <w:tcW w:w="2065" w:type="dxa"/>
            <w:vMerge/>
            <w:tcBorders>
              <w:left w:val="single" w:sz="4" w:space="0" w:color="auto"/>
              <w:right w:val="single" w:sz="4" w:space="0" w:color="auto"/>
            </w:tcBorders>
            <w:vAlign w:val="center"/>
          </w:tcPr>
          <w:p w14:paraId="767B2B7C" w14:textId="77777777" w:rsidR="00261036" w:rsidRPr="00261036" w:rsidRDefault="00261036" w:rsidP="009C4B2A">
            <w:pPr>
              <w:jc w:val="center"/>
              <w:rPr>
                <w:ins w:id="1526" w:author="Verizon" w:date="2020-08-03T14:02:00Z"/>
              </w:rPr>
            </w:pPr>
          </w:p>
        </w:tc>
        <w:tc>
          <w:tcPr>
            <w:tcW w:w="1980" w:type="dxa"/>
            <w:vMerge/>
            <w:tcBorders>
              <w:left w:val="single" w:sz="4" w:space="0" w:color="auto"/>
              <w:right w:val="single" w:sz="4" w:space="0" w:color="auto"/>
            </w:tcBorders>
            <w:vAlign w:val="center"/>
          </w:tcPr>
          <w:p w14:paraId="6E402CD4" w14:textId="77777777" w:rsidR="00261036" w:rsidRPr="00261036" w:rsidRDefault="00261036" w:rsidP="009C4B2A">
            <w:pPr>
              <w:jc w:val="center"/>
              <w:rPr>
                <w:ins w:id="1527" w:author="Verizon" w:date="2020-08-03T14:02:00Z"/>
              </w:rPr>
            </w:pPr>
          </w:p>
        </w:tc>
        <w:tc>
          <w:tcPr>
            <w:tcW w:w="746" w:type="dxa"/>
            <w:vMerge/>
            <w:tcBorders>
              <w:left w:val="single" w:sz="4" w:space="0" w:color="auto"/>
              <w:right w:val="single" w:sz="4" w:space="0" w:color="auto"/>
            </w:tcBorders>
            <w:vAlign w:val="center"/>
          </w:tcPr>
          <w:p w14:paraId="2F04B9BA" w14:textId="77777777" w:rsidR="00261036" w:rsidRPr="00261036" w:rsidRDefault="00261036" w:rsidP="009C4B2A">
            <w:pPr>
              <w:jc w:val="center"/>
              <w:rPr>
                <w:ins w:id="152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355E005" w14:textId="77777777" w:rsidR="00261036" w:rsidRPr="00261036" w:rsidRDefault="00261036" w:rsidP="009C4B2A">
            <w:pPr>
              <w:jc w:val="center"/>
              <w:rPr>
                <w:ins w:id="1529" w:author="Verizon" w:date="2020-08-03T14:02:00Z"/>
              </w:rPr>
            </w:pPr>
            <w:ins w:id="1530"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70801CA5" w14:textId="77777777" w:rsidR="00261036" w:rsidRPr="00261036" w:rsidRDefault="00261036" w:rsidP="009C4B2A">
            <w:pPr>
              <w:jc w:val="center"/>
              <w:rPr>
                <w:ins w:id="153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DD7D74E" w14:textId="77777777" w:rsidR="00261036" w:rsidRPr="00261036" w:rsidRDefault="00261036" w:rsidP="009C4B2A">
            <w:pPr>
              <w:jc w:val="center"/>
              <w:rPr>
                <w:ins w:id="1532" w:author="Verizon" w:date="2020-08-03T14:02:00Z"/>
              </w:rPr>
            </w:pPr>
            <w:ins w:id="153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6BC4CB" w14:textId="77777777" w:rsidR="00261036" w:rsidRPr="00261036" w:rsidRDefault="00261036" w:rsidP="009C4B2A">
            <w:pPr>
              <w:jc w:val="center"/>
              <w:rPr>
                <w:ins w:id="1534" w:author="Verizon" w:date="2020-08-03T14:02:00Z"/>
              </w:rPr>
            </w:pPr>
            <w:ins w:id="1535"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698A85" w14:textId="77777777" w:rsidR="00261036" w:rsidRPr="00261036" w:rsidRDefault="00261036" w:rsidP="009C4B2A">
            <w:pPr>
              <w:jc w:val="center"/>
              <w:rPr>
                <w:ins w:id="1536" w:author="Verizon" w:date="2020-08-03T14:02:00Z"/>
              </w:rPr>
            </w:pPr>
            <w:ins w:id="153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44F3E3F0" w14:textId="77777777" w:rsidR="00261036" w:rsidRPr="00261036" w:rsidRDefault="00261036" w:rsidP="009C4B2A">
            <w:pPr>
              <w:jc w:val="center"/>
              <w:rPr>
                <w:ins w:id="153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B7C3CF0" w14:textId="77777777" w:rsidR="00261036" w:rsidRPr="00261036" w:rsidRDefault="00261036" w:rsidP="009C4B2A">
            <w:pPr>
              <w:jc w:val="center"/>
              <w:rPr>
                <w:ins w:id="153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83A995B" w14:textId="77777777" w:rsidR="00261036" w:rsidRPr="00261036" w:rsidRDefault="00261036" w:rsidP="009C4B2A">
            <w:pPr>
              <w:jc w:val="center"/>
              <w:rPr>
                <w:ins w:id="154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B1A0D8E" w14:textId="77777777" w:rsidR="00261036" w:rsidRPr="00261036" w:rsidRDefault="00261036" w:rsidP="009C4B2A">
            <w:pPr>
              <w:jc w:val="center"/>
              <w:rPr>
                <w:ins w:id="154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186BDBB" w14:textId="77777777" w:rsidR="00261036" w:rsidRPr="00261036" w:rsidRDefault="00261036" w:rsidP="009C4B2A">
            <w:pPr>
              <w:jc w:val="center"/>
              <w:rPr>
                <w:ins w:id="154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9296ACE" w14:textId="77777777" w:rsidR="00261036" w:rsidRPr="00261036" w:rsidRDefault="00261036" w:rsidP="009C4B2A">
            <w:pPr>
              <w:jc w:val="center"/>
              <w:rPr>
                <w:ins w:id="154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4F31956" w14:textId="77777777" w:rsidR="00261036" w:rsidRPr="00261036" w:rsidRDefault="00261036" w:rsidP="009C4B2A">
            <w:pPr>
              <w:jc w:val="center"/>
              <w:rPr>
                <w:ins w:id="154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D1FB592" w14:textId="77777777" w:rsidR="00261036" w:rsidRPr="00261036" w:rsidRDefault="00261036" w:rsidP="00261036">
            <w:pPr>
              <w:rPr>
                <w:ins w:id="154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4858282" w14:textId="77777777" w:rsidR="00261036" w:rsidRPr="00261036" w:rsidRDefault="00261036" w:rsidP="00261036">
            <w:pPr>
              <w:rPr>
                <w:ins w:id="154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0EC9D01" w14:textId="77777777" w:rsidR="00261036" w:rsidRPr="00261036" w:rsidRDefault="00261036" w:rsidP="00261036">
            <w:pPr>
              <w:rPr>
                <w:ins w:id="154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04FF8DE" w14:textId="77777777" w:rsidR="00261036" w:rsidRPr="00261036" w:rsidRDefault="00261036" w:rsidP="00261036">
            <w:pPr>
              <w:rPr>
                <w:ins w:id="1548" w:author="Verizon" w:date="2020-08-03T14:02:00Z"/>
              </w:rPr>
            </w:pPr>
          </w:p>
        </w:tc>
        <w:tc>
          <w:tcPr>
            <w:tcW w:w="749" w:type="dxa"/>
            <w:vMerge/>
            <w:tcBorders>
              <w:left w:val="single" w:sz="4" w:space="0" w:color="auto"/>
              <w:right w:val="single" w:sz="4" w:space="0" w:color="auto"/>
            </w:tcBorders>
            <w:vAlign w:val="center"/>
          </w:tcPr>
          <w:p w14:paraId="270B3DC2" w14:textId="77777777" w:rsidR="00261036" w:rsidRPr="00261036" w:rsidRDefault="00261036" w:rsidP="009C4B2A">
            <w:pPr>
              <w:jc w:val="center"/>
              <w:rPr>
                <w:ins w:id="1549" w:author="Verizon" w:date="2020-08-03T14:02:00Z"/>
              </w:rPr>
            </w:pPr>
          </w:p>
        </w:tc>
      </w:tr>
      <w:tr w:rsidR="00261036" w:rsidRPr="00261036" w14:paraId="53ADBDF9" w14:textId="77777777" w:rsidTr="00F017CA">
        <w:trPr>
          <w:trHeight w:val="125"/>
          <w:jc w:val="center"/>
          <w:ins w:id="1550" w:author="Verizon" w:date="2020-08-03T14:02:00Z"/>
        </w:trPr>
        <w:tc>
          <w:tcPr>
            <w:tcW w:w="2065" w:type="dxa"/>
            <w:vMerge/>
            <w:tcBorders>
              <w:left w:val="single" w:sz="4" w:space="0" w:color="auto"/>
              <w:right w:val="single" w:sz="4" w:space="0" w:color="auto"/>
            </w:tcBorders>
            <w:vAlign w:val="center"/>
          </w:tcPr>
          <w:p w14:paraId="25CDBD6A" w14:textId="77777777" w:rsidR="00261036" w:rsidRPr="00261036" w:rsidRDefault="00261036" w:rsidP="009C4B2A">
            <w:pPr>
              <w:jc w:val="center"/>
              <w:rPr>
                <w:ins w:id="1551" w:author="Verizon" w:date="2020-08-03T14:02:00Z"/>
              </w:rPr>
            </w:pPr>
          </w:p>
        </w:tc>
        <w:tc>
          <w:tcPr>
            <w:tcW w:w="1980" w:type="dxa"/>
            <w:vMerge/>
            <w:tcBorders>
              <w:left w:val="single" w:sz="4" w:space="0" w:color="auto"/>
              <w:right w:val="single" w:sz="4" w:space="0" w:color="auto"/>
            </w:tcBorders>
            <w:vAlign w:val="center"/>
          </w:tcPr>
          <w:p w14:paraId="60E857DC" w14:textId="77777777" w:rsidR="00261036" w:rsidRPr="00261036" w:rsidRDefault="00261036" w:rsidP="009C4B2A">
            <w:pPr>
              <w:jc w:val="center"/>
              <w:rPr>
                <w:ins w:id="1552" w:author="Verizon" w:date="2020-08-03T14:02:00Z"/>
              </w:rPr>
            </w:pPr>
          </w:p>
        </w:tc>
        <w:tc>
          <w:tcPr>
            <w:tcW w:w="746" w:type="dxa"/>
            <w:vMerge/>
            <w:tcBorders>
              <w:left w:val="single" w:sz="4" w:space="0" w:color="auto"/>
              <w:bottom w:val="single" w:sz="4" w:space="0" w:color="auto"/>
              <w:right w:val="single" w:sz="4" w:space="0" w:color="auto"/>
            </w:tcBorders>
            <w:vAlign w:val="center"/>
          </w:tcPr>
          <w:p w14:paraId="4C7F7048" w14:textId="77777777" w:rsidR="00261036" w:rsidRPr="00261036" w:rsidRDefault="00261036" w:rsidP="009C4B2A">
            <w:pPr>
              <w:jc w:val="center"/>
              <w:rPr>
                <w:ins w:id="155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003606F" w14:textId="77777777" w:rsidR="00261036" w:rsidRPr="00261036" w:rsidRDefault="00261036" w:rsidP="009C4B2A">
            <w:pPr>
              <w:jc w:val="center"/>
              <w:rPr>
                <w:ins w:id="1554" w:author="Verizon" w:date="2020-08-03T14:02:00Z"/>
              </w:rPr>
            </w:pPr>
            <w:ins w:id="1555"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2C9759D8" w14:textId="77777777" w:rsidR="00261036" w:rsidRPr="00261036" w:rsidRDefault="00261036" w:rsidP="009C4B2A">
            <w:pPr>
              <w:jc w:val="center"/>
              <w:rPr>
                <w:ins w:id="155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55E6CF0" w14:textId="77777777" w:rsidR="00261036" w:rsidRPr="00261036" w:rsidRDefault="00261036" w:rsidP="009C4B2A">
            <w:pPr>
              <w:jc w:val="center"/>
              <w:rPr>
                <w:ins w:id="155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286193D" w14:textId="77777777" w:rsidR="00261036" w:rsidRPr="00261036" w:rsidRDefault="00261036" w:rsidP="009C4B2A">
            <w:pPr>
              <w:jc w:val="center"/>
              <w:rPr>
                <w:ins w:id="155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832222" w14:textId="77777777" w:rsidR="00261036" w:rsidRPr="00261036" w:rsidRDefault="00261036" w:rsidP="009C4B2A">
            <w:pPr>
              <w:jc w:val="center"/>
              <w:rPr>
                <w:ins w:id="155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AC15E8D" w14:textId="77777777" w:rsidR="00261036" w:rsidRPr="00261036" w:rsidRDefault="00261036" w:rsidP="009C4B2A">
            <w:pPr>
              <w:jc w:val="center"/>
              <w:rPr>
                <w:ins w:id="156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75505C9" w14:textId="77777777" w:rsidR="00261036" w:rsidRPr="00261036" w:rsidRDefault="00261036" w:rsidP="009C4B2A">
            <w:pPr>
              <w:jc w:val="center"/>
              <w:rPr>
                <w:ins w:id="156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3CBE38E" w14:textId="77777777" w:rsidR="00261036" w:rsidRPr="00261036" w:rsidRDefault="00261036" w:rsidP="009C4B2A">
            <w:pPr>
              <w:jc w:val="center"/>
              <w:rPr>
                <w:ins w:id="156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FE5C23B" w14:textId="77777777" w:rsidR="00261036" w:rsidRPr="00261036" w:rsidRDefault="00261036" w:rsidP="009C4B2A">
            <w:pPr>
              <w:jc w:val="center"/>
              <w:rPr>
                <w:ins w:id="156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C59572E" w14:textId="77777777" w:rsidR="00261036" w:rsidRPr="00261036" w:rsidRDefault="00261036" w:rsidP="009C4B2A">
            <w:pPr>
              <w:jc w:val="center"/>
              <w:rPr>
                <w:ins w:id="156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A726264" w14:textId="77777777" w:rsidR="00261036" w:rsidRPr="00261036" w:rsidRDefault="00261036" w:rsidP="009C4B2A">
            <w:pPr>
              <w:jc w:val="center"/>
              <w:rPr>
                <w:ins w:id="156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13578A2" w14:textId="77777777" w:rsidR="00261036" w:rsidRPr="00261036" w:rsidRDefault="00261036" w:rsidP="009C4B2A">
            <w:pPr>
              <w:jc w:val="center"/>
              <w:rPr>
                <w:ins w:id="156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B61C4AE" w14:textId="77777777" w:rsidR="00261036" w:rsidRPr="00261036" w:rsidRDefault="00261036" w:rsidP="00261036">
            <w:pPr>
              <w:rPr>
                <w:ins w:id="156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0C31B48" w14:textId="77777777" w:rsidR="00261036" w:rsidRPr="00261036" w:rsidRDefault="00261036" w:rsidP="00261036">
            <w:pPr>
              <w:rPr>
                <w:ins w:id="156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7FA6B5A" w14:textId="77777777" w:rsidR="00261036" w:rsidRPr="00261036" w:rsidRDefault="00261036" w:rsidP="00261036">
            <w:pPr>
              <w:rPr>
                <w:ins w:id="1569"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CF53F7F" w14:textId="77777777" w:rsidR="00261036" w:rsidRPr="00261036" w:rsidRDefault="00261036" w:rsidP="00261036">
            <w:pPr>
              <w:rPr>
                <w:ins w:id="1570" w:author="Verizon" w:date="2020-08-03T14:02:00Z"/>
              </w:rPr>
            </w:pPr>
          </w:p>
        </w:tc>
        <w:tc>
          <w:tcPr>
            <w:tcW w:w="749" w:type="dxa"/>
            <w:vMerge/>
            <w:tcBorders>
              <w:left w:val="single" w:sz="4" w:space="0" w:color="auto"/>
              <w:right w:val="single" w:sz="4" w:space="0" w:color="auto"/>
            </w:tcBorders>
            <w:vAlign w:val="center"/>
          </w:tcPr>
          <w:p w14:paraId="1791E93E" w14:textId="77777777" w:rsidR="00261036" w:rsidRPr="00261036" w:rsidRDefault="00261036" w:rsidP="009C4B2A">
            <w:pPr>
              <w:jc w:val="center"/>
              <w:rPr>
                <w:ins w:id="1571" w:author="Verizon" w:date="2020-08-03T14:02:00Z"/>
              </w:rPr>
            </w:pPr>
          </w:p>
        </w:tc>
      </w:tr>
      <w:tr w:rsidR="00261036" w:rsidRPr="00261036" w14:paraId="30662B00" w14:textId="77777777" w:rsidTr="00F017CA">
        <w:trPr>
          <w:trHeight w:val="125"/>
          <w:jc w:val="center"/>
          <w:ins w:id="1572" w:author="Verizon" w:date="2020-08-03T14:02:00Z"/>
        </w:trPr>
        <w:tc>
          <w:tcPr>
            <w:tcW w:w="2065" w:type="dxa"/>
            <w:vMerge/>
            <w:tcBorders>
              <w:left w:val="single" w:sz="4" w:space="0" w:color="auto"/>
              <w:right w:val="single" w:sz="4" w:space="0" w:color="auto"/>
            </w:tcBorders>
            <w:vAlign w:val="center"/>
          </w:tcPr>
          <w:p w14:paraId="4B5DDA1D" w14:textId="77777777" w:rsidR="00261036" w:rsidRPr="00261036" w:rsidRDefault="00261036" w:rsidP="009C4B2A">
            <w:pPr>
              <w:jc w:val="center"/>
              <w:rPr>
                <w:ins w:id="1573" w:author="Verizon" w:date="2020-08-03T14:02:00Z"/>
              </w:rPr>
            </w:pPr>
          </w:p>
        </w:tc>
        <w:tc>
          <w:tcPr>
            <w:tcW w:w="1980" w:type="dxa"/>
            <w:vMerge/>
            <w:tcBorders>
              <w:left w:val="single" w:sz="4" w:space="0" w:color="auto"/>
              <w:right w:val="single" w:sz="4" w:space="0" w:color="auto"/>
            </w:tcBorders>
            <w:vAlign w:val="center"/>
          </w:tcPr>
          <w:p w14:paraId="6A857083" w14:textId="77777777" w:rsidR="00261036" w:rsidRPr="00261036" w:rsidRDefault="00261036" w:rsidP="009C4B2A">
            <w:pPr>
              <w:jc w:val="center"/>
              <w:rPr>
                <w:ins w:id="1574" w:author="Verizon" w:date="2020-08-03T14:02:00Z"/>
              </w:rPr>
            </w:pPr>
          </w:p>
        </w:tc>
        <w:tc>
          <w:tcPr>
            <w:tcW w:w="746" w:type="dxa"/>
            <w:tcBorders>
              <w:top w:val="single" w:sz="4" w:space="0" w:color="auto"/>
              <w:left w:val="single" w:sz="4" w:space="0" w:color="auto"/>
              <w:right w:val="single" w:sz="4" w:space="0" w:color="auto"/>
            </w:tcBorders>
            <w:vAlign w:val="center"/>
          </w:tcPr>
          <w:p w14:paraId="1C3A3399" w14:textId="77777777" w:rsidR="00261036" w:rsidRPr="00261036" w:rsidRDefault="00261036" w:rsidP="009C4B2A">
            <w:pPr>
              <w:jc w:val="center"/>
              <w:rPr>
                <w:ins w:id="1575" w:author="Verizon" w:date="2020-08-03T14:02:00Z"/>
              </w:rPr>
            </w:pPr>
            <w:ins w:id="1576"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FDA3E88" w14:textId="77777777" w:rsidR="00261036" w:rsidRPr="00261036" w:rsidRDefault="00261036" w:rsidP="009C4B2A">
            <w:pPr>
              <w:jc w:val="center"/>
              <w:rPr>
                <w:ins w:id="1577" w:author="Verizon" w:date="2020-08-03T14:02:00Z"/>
              </w:rPr>
            </w:pPr>
            <w:ins w:id="1578" w:author="Verizon" w:date="2020-08-03T14:02:00Z">
              <w:r w:rsidRPr="00261036">
                <w:t>CA_n261(A-K)</w:t>
              </w:r>
            </w:ins>
          </w:p>
        </w:tc>
        <w:tc>
          <w:tcPr>
            <w:tcW w:w="749" w:type="dxa"/>
            <w:vMerge/>
            <w:tcBorders>
              <w:left w:val="single" w:sz="4" w:space="0" w:color="auto"/>
              <w:right w:val="single" w:sz="4" w:space="0" w:color="auto"/>
            </w:tcBorders>
            <w:vAlign w:val="center"/>
          </w:tcPr>
          <w:p w14:paraId="729DF252" w14:textId="77777777" w:rsidR="00261036" w:rsidRPr="00261036" w:rsidRDefault="00261036" w:rsidP="009C4B2A">
            <w:pPr>
              <w:jc w:val="center"/>
              <w:rPr>
                <w:ins w:id="1579" w:author="Verizon" w:date="2020-08-03T14:02:00Z"/>
              </w:rPr>
            </w:pPr>
          </w:p>
        </w:tc>
      </w:tr>
      <w:tr w:rsidR="00261036" w:rsidRPr="00261036" w14:paraId="5CC27F60" w14:textId="77777777" w:rsidTr="00F017CA">
        <w:trPr>
          <w:trHeight w:val="125"/>
          <w:jc w:val="center"/>
          <w:ins w:id="1580" w:author="Verizon" w:date="2020-08-03T14:02:00Z"/>
        </w:trPr>
        <w:tc>
          <w:tcPr>
            <w:tcW w:w="2065" w:type="dxa"/>
            <w:vMerge w:val="restart"/>
            <w:tcBorders>
              <w:top w:val="single" w:sz="4" w:space="0" w:color="auto"/>
              <w:left w:val="single" w:sz="4" w:space="0" w:color="auto"/>
              <w:right w:val="single" w:sz="4" w:space="0" w:color="auto"/>
            </w:tcBorders>
            <w:vAlign w:val="center"/>
          </w:tcPr>
          <w:p w14:paraId="5A8C788A" w14:textId="77777777" w:rsidR="00261036" w:rsidRPr="00261036" w:rsidRDefault="00261036" w:rsidP="009C4B2A">
            <w:pPr>
              <w:jc w:val="center"/>
              <w:rPr>
                <w:ins w:id="1581" w:author="Verizon" w:date="2020-08-03T14:02:00Z"/>
              </w:rPr>
            </w:pPr>
            <w:ins w:id="1582" w:author="Verizon" w:date="2020-08-03T14:02:00Z">
              <w:r w:rsidRPr="00261036">
                <w:t>CA_n5A-n261(A-L)</w:t>
              </w:r>
            </w:ins>
          </w:p>
        </w:tc>
        <w:tc>
          <w:tcPr>
            <w:tcW w:w="1980" w:type="dxa"/>
            <w:vMerge w:val="restart"/>
            <w:tcBorders>
              <w:top w:val="single" w:sz="4" w:space="0" w:color="auto"/>
              <w:left w:val="single" w:sz="4" w:space="0" w:color="auto"/>
              <w:right w:val="single" w:sz="4" w:space="0" w:color="auto"/>
            </w:tcBorders>
            <w:vAlign w:val="center"/>
          </w:tcPr>
          <w:p w14:paraId="59F9224B" w14:textId="77777777" w:rsidR="00261036" w:rsidRPr="00261036" w:rsidRDefault="00261036" w:rsidP="009C4B2A">
            <w:pPr>
              <w:jc w:val="center"/>
              <w:rPr>
                <w:ins w:id="1583" w:author="Verizon" w:date="2020-08-03T14:02:00Z"/>
              </w:rPr>
            </w:pPr>
            <w:ins w:id="1584" w:author="Verizon" w:date="2020-08-03T14:02:00Z">
              <w:r w:rsidRPr="00261036">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45A5811F" w14:textId="77777777" w:rsidR="00261036" w:rsidRPr="00261036" w:rsidRDefault="00261036" w:rsidP="009C4B2A">
            <w:pPr>
              <w:jc w:val="center"/>
              <w:rPr>
                <w:ins w:id="1585" w:author="Verizon" w:date="2020-08-03T14:02:00Z"/>
              </w:rPr>
            </w:pPr>
            <w:ins w:id="1586"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79574EFC" w14:textId="77777777" w:rsidR="00261036" w:rsidRPr="00261036" w:rsidRDefault="00261036" w:rsidP="009C4B2A">
            <w:pPr>
              <w:jc w:val="center"/>
              <w:rPr>
                <w:ins w:id="1587" w:author="Verizon" w:date="2020-08-03T14:02:00Z"/>
              </w:rPr>
            </w:pPr>
            <w:ins w:id="1588"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257E19C0" w14:textId="77777777" w:rsidR="00261036" w:rsidRPr="00261036" w:rsidRDefault="00261036" w:rsidP="009C4B2A">
            <w:pPr>
              <w:jc w:val="center"/>
              <w:rPr>
                <w:ins w:id="1589" w:author="Verizon" w:date="2020-08-03T14:02:00Z"/>
              </w:rPr>
            </w:pPr>
            <w:ins w:id="159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AEAC7E" w14:textId="77777777" w:rsidR="00261036" w:rsidRPr="00261036" w:rsidRDefault="00261036" w:rsidP="009C4B2A">
            <w:pPr>
              <w:jc w:val="center"/>
              <w:rPr>
                <w:ins w:id="1591" w:author="Verizon" w:date="2020-08-03T14:02:00Z"/>
              </w:rPr>
            </w:pPr>
            <w:ins w:id="159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51C647E" w14:textId="77777777" w:rsidR="00261036" w:rsidRPr="00261036" w:rsidRDefault="00261036" w:rsidP="009C4B2A">
            <w:pPr>
              <w:jc w:val="center"/>
              <w:rPr>
                <w:ins w:id="1593" w:author="Verizon" w:date="2020-08-03T14:02:00Z"/>
              </w:rPr>
            </w:pPr>
            <w:ins w:id="1594"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482664" w14:textId="77777777" w:rsidR="00261036" w:rsidRPr="00261036" w:rsidRDefault="00261036" w:rsidP="009C4B2A">
            <w:pPr>
              <w:jc w:val="center"/>
              <w:rPr>
                <w:ins w:id="1595" w:author="Verizon" w:date="2020-08-03T14:02:00Z"/>
              </w:rPr>
            </w:pPr>
            <w:ins w:id="159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13F5A465" w14:textId="77777777" w:rsidR="00261036" w:rsidRPr="00261036" w:rsidRDefault="00261036" w:rsidP="009C4B2A">
            <w:pPr>
              <w:jc w:val="center"/>
              <w:rPr>
                <w:ins w:id="159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1B076E7" w14:textId="77777777" w:rsidR="00261036" w:rsidRPr="00261036" w:rsidRDefault="00261036" w:rsidP="009C4B2A">
            <w:pPr>
              <w:jc w:val="center"/>
              <w:rPr>
                <w:ins w:id="159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9CE6F4E" w14:textId="77777777" w:rsidR="00261036" w:rsidRPr="00261036" w:rsidRDefault="00261036" w:rsidP="009C4B2A">
            <w:pPr>
              <w:jc w:val="center"/>
              <w:rPr>
                <w:ins w:id="159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F90F90B" w14:textId="77777777" w:rsidR="00261036" w:rsidRPr="00261036" w:rsidRDefault="00261036" w:rsidP="009C4B2A">
            <w:pPr>
              <w:jc w:val="center"/>
              <w:rPr>
                <w:ins w:id="160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7AF28FB" w14:textId="77777777" w:rsidR="00261036" w:rsidRPr="00261036" w:rsidRDefault="00261036" w:rsidP="009C4B2A">
            <w:pPr>
              <w:jc w:val="center"/>
              <w:rPr>
                <w:ins w:id="160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5C42D7B" w14:textId="77777777" w:rsidR="00261036" w:rsidRPr="00261036" w:rsidRDefault="00261036" w:rsidP="009C4B2A">
            <w:pPr>
              <w:jc w:val="center"/>
              <w:rPr>
                <w:ins w:id="160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2118ABF" w14:textId="77777777" w:rsidR="00261036" w:rsidRPr="00261036" w:rsidRDefault="00261036" w:rsidP="009C4B2A">
            <w:pPr>
              <w:jc w:val="center"/>
              <w:rPr>
                <w:ins w:id="160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6048AAB" w14:textId="77777777" w:rsidR="00261036" w:rsidRPr="00261036" w:rsidRDefault="00261036" w:rsidP="00261036">
            <w:pPr>
              <w:rPr>
                <w:ins w:id="160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7488E53" w14:textId="77777777" w:rsidR="00261036" w:rsidRPr="00261036" w:rsidRDefault="00261036" w:rsidP="00261036">
            <w:pPr>
              <w:rPr>
                <w:ins w:id="160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588D594" w14:textId="77777777" w:rsidR="00261036" w:rsidRPr="00261036" w:rsidRDefault="00261036" w:rsidP="00261036">
            <w:pPr>
              <w:rPr>
                <w:ins w:id="1606"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2D7656EC" w14:textId="77777777" w:rsidR="00261036" w:rsidRPr="00261036" w:rsidRDefault="00261036" w:rsidP="00261036">
            <w:pPr>
              <w:rPr>
                <w:ins w:id="1607"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2FF17281" w14:textId="77777777" w:rsidR="00261036" w:rsidRPr="00261036" w:rsidRDefault="00261036" w:rsidP="009C4B2A">
            <w:pPr>
              <w:jc w:val="center"/>
              <w:rPr>
                <w:ins w:id="1608" w:author="Verizon" w:date="2020-08-03T14:02:00Z"/>
              </w:rPr>
            </w:pPr>
            <w:ins w:id="1609" w:author="Verizon" w:date="2020-08-03T14:02:00Z">
              <w:r w:rsidRPr="00261036">
                <w:t>0</w:t>
              </w:r>
            </w:ins>
          </w:p>
        </w:tc>
      </w:tr>
      <w:tr w:rsidR="00261036" w:rsidRPr="00261036" w14:paraId="140C27BA" w14:textId="77777777" w:rsidTr="00F017CA">
        <w:trPr>
          <w:trHeight w:val="125"/>
          <w:jc w:val="center"/>
          <w:ins w:id="1610" w:author="Verizon" w:date="2020-08-03T14:02:00Z"/>
        </w:trPr>
        <w:tc>
          <w:tcPr>
            <w:tcW w:w="2065" w:type="dxa"/>
            <w:vMerge/>
            <w:tcBorders>
              <w:left w:val="single" w:sz="4" w:space="0" w:color="auto"/>
              <w:right w:val="single" w:sz="4" w:space="0" w:color="auto"/>
            </w:tcBorders>
            <w:vAlign w:val="center"/>
          </w:tcPr>
          <w:p w14:paraId="2C9D6EC7" w14:textId="77777777" w:rsidR="00261036" w:rsidRPr="00261036" w:rsidRDefault="00261036" w:rsidP="009C4B2A">
            <w:pPr>
              <w:jc w:val="center"/>
              <w:rPr>
                <w:ins w:id="1611" w:author="Verizon" w:date="2020-08-03T14:02:00Z"/>
              </w:rPr>
            </w:pPr>
          </w:p>
        </w:tc>
        <w:tc>
          <w:tcPr>
            <w:tcW w:w="1980" w:type="dxa"/>
            <w:vMerge/>
            <w:tcBorders>
              <w:left w:val="single" w:sz="4" w:space="0" w:color="auto"/>
              <w:right w:val="single" w:sz="4" w:space="0" w:color="auto"/>
            </w:tcBorders>
            <w:vAlign w:val="center"/>
          </w:tcPr>
          <w:p w14:paraId="2EAF8729" w14:textId="77777777" w:rsidR="00261036" w:rsidRPr="00261036" w:rsidRDefault="00261036" w:rsidP="009C4B2A">
            <w:pPr>
              <w:jc w:val="center"/>
              <w:rPr>
                <w:ins w:id="1612" w:author="Verizon" w:date="2020-08-03T14:02:00Z"/>
              </w:rPr>
            </w:pPr>
          </w:p>
        </w:tc>
        <w:tc>
          <w:tcPr>
            <w:tcW w:w="746" w:type="dxa"/>
            <w:vMerge/>
            <w:tcBorders>
              <w:left w:val="single" w:sz="4" w:space="0" w:color="auto"/>
              <w:right w:val="single" w:sz="4" w:space="0" w:color="auto"/>
            </w:tcBorders>
            <w:vAlign w:val="center"/>
          </w:tcPr>
          <w:p w14:paraId="1EE0F295" w14:textId="77777777" w:rsidR="00261036" w:rsidRPr="00261036" w:rsidRDefault="00261036" w:rsidP="009C4B2A">
            <w:pPr>
              <w:jc w:val="center"/>
              <w:rPr>
                <w:ins w:id="161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6C70AEE" w14:textId="77777777" w:rsidR="00261036" w:rsidRPr="00261036" w:rsidRDefault="00261036" w:rsidP="009C4B2A">
            <w:pPr>
              <w:jc w:val="center"/>
              <w:rPr>
                <w:ins w:id="1614" w:author="Verizon" w:date="2020-08-03T14:02:00Z"/>
              </w:rPr>
            </w:pPr>
            <w:ins w:id="1615"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0CFB2D46" w14:textId="77777777" w:rsidR="00261036" w:rsidRPr="00261036" w:rsidRDefault="00261036" w:rsidP="009C4B2A">
            <w:pPr>
              <w:jc w:val="center"/>
              <w:rPr>
                <w:ins w:id="161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B047D9F" w14:textId="77777777" w:rsidR="00261036" w:rsidRPr="00261036" w:rsidRDefault="00261036" w:rsidP="009C4B2A">
            <w:pPr>
              <w:jc w:val="center"/>
              <w:rPr>
                <w:ins w:id="1617" w:author="Verizon" w:date="2020-08-03T14:02:00Z"/>
              </w:rPr>
            </w:pPr>
            <w:ins w:id="161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653F02A" w14:textId="77777777" w:rsidR="00261036" w:rsidRPr="00261036" w:rsidRDefault="00261036" w:rsidP="009C4B2A">
            <w:pPr>
              <w:jc w:val="center"/>
              <w:rPr>
                <w:ins w:id="1619" w:author="Verizon" w:date="2020-08-03T14:02:00Z"/>
              </w:rPr>
            </w:pPr>
            <w:ins w:id="1620"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3145F6" w14:textId="77777777" w:rsidR="00261036" w:rsidRPr="00261036" w:rsidRDefault="00261036" w:rsidP="009C4B2A">
            <w:pPr>
              <w:jc w:val="center"/>
              <w:rPr>
                <w:ins w:id="1621" w:author="Verizon" w:date="2020-08-03T14:02:00Z"/>
              </w:rPr>
            </w:pPr>
            <w:ins w:id="162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5655CBE0" w14:textId="77777777" w:rsidR="00261036" w:rsidRPr="00261036" w:rsidRDefault="00261036" w:rsidP="009C4B2A">
            <w:pPr>
              <w:jc w:val="center"/>
              <w:rPr>
                <w:ins w:id="162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47B4497" w14:textId="77777777" w:rsidR="00261036" w:rsidRPr="00261036" w:rsidRDefault="00261036" w:rsidP="009C4B2A">
            <w:pPr>
              <w:jc w:val="center"/>
              <w:rPr>
                <w:ins w:id="162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8032420" w14:textId="77777777" w:rsidR="00261036" w:rsidRPr="00261036" w:rsidRDefault="00261036" w:rsidP="009C4B2A">
            <w:pPr>
              <w:jc w:val="center"/>
              <w:rPr>
                <w:ins w:id="162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B8DE693" w14:textId="77777777" w:rsidR="00261036" w:rsidRPr="00261036" w:rsidRDefault="00261036" w:rsidP="009C4B2A">
            <w:pPr>
              <w:jc w:val="center"/>
              <w:rPr>
                <w:ins w:id="162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DD34E1F" w14:textId="77777777" w:rsidR="00261036" w:rsidRPr="00261036" w:rsidRDefault="00261036" w:rsidP="009C4B2A">
            <w:pPr>
              <w:jc w:val="center"/>
              <w:rPr>
                <w:ins w:id="162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E68E85C" w14:textId="77777777" w:rsidR="00261036" w:rsidRPr="00261036" w:rsidRDefault="00261036" w:rsidP="009C4B2A">
            <w:pPr>
              <w:jc w:val="center"/>
              <w:rPr>
                <w:ins w:id="162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9A6D6E2" w14:textId="77777777" w:rsidR="00261036" w:rsidRPr="00261036" w:rsidRDefault="00261036" w:rsidP="009C4B2A">
            <w:pPr>
              <w:jc w:val="center"/>
              <w:rPr>
                <w:ins w:id="162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08E5E30" w14:textId="77777777" w:rsidR="00261036" w:rsidRPr="00261036" w:rsidRDefault="00261036" w:rsidP="00261036">
            <w:pPr>
              <w:rPr>
                <w:ins w:id="163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0C03938" w14:textId="77777777" w:rsidR="00261036" w:rsidRPr="00261036" w:rsidRDefault="00261036" w:rsidP="00261036">
            <w:pPr>
              <w:rPr>
                <w:ins w:id="163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95FF4C1" w14:textId="77777777" w:rsidR="00261036" w:rsidRPr="00261036" w:rsidRDefault="00261036" w:rsidP="00261036">
            <w:pPr>
              <w:rPr>
                <w:ins w:id="1632"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13D8107" w14:textId="77777777" w:rsidR="00261036" w:rsidRPr="00261036" w:rsidRDefault="00261036" w:rsidP="00261036">
            <w:pPr>
              <w:rPr>
                <w:ins w:id="1633" w:author="Verizon" w:date="2020-08-03T14:02:00Z"/>
              </w:rPr>
            </w:pPr>
          </w:p>
        </w:tc>
        <w:tc>
          <w:tcPr>
            <w:tcW w:w="749" w:type="dxa"/>
            <w:vMerge/>
            <w:tcBorders>
              <w:left w:val="single" w:sz="4" w:space="0" w:color="auto"/>
              <w:right w:val="single" w:sz="4" w:space="0" w:color="auto"/>
            </w:tcBorders>
            <w:vAlign w:val="center"/>
          </w:tcPr>
          <w:p w14:paraId="5F8BDF8E" w14:textId="77777777" w:rsidR="00261036" w:rsidRPr="00261036" w:rsidRDefault="00261036" w:rsidP="009C4B2A">
            <w:pPr>
              <w:jc w:val="center"/>
              <w:rPr>
                <w:ins w:id="1634" w:author="Verizon" w:date="2020-08-03T14:02:00Z"/>
              </w:rPr>
            </w:pPr>
          </w:p>
        </w:tc>
      </w:tr>
      <w:tr w:rsidR="00261036" w:rsidRPr="00261036" w14:paraId="3DA4EC33" w14:textId="77777777" w:rsidTr="00F017CA">
        <w:trPr>
          <w:trHeight w:val="125"/>
          <w:jc w:val="center"/>
          <w:ins w:id="1635" w:author="Verizon" w:date="2020-08-03T14:02:00Z"/>
        </w:trPr>
        <w:tc>
          <w:tcPr>
            <w:tcW w:w="2065" w:type="dxa"/>
            <w:vMerge/>
            <w:tcBorders>
              <w:left w:val="single" w:sz="4" w:space="0" w:color="auto"/>
              <w:right w:val="single" w:sz="4" w:space="0" w:color="auto"/>
            </w:tcBorders>
            <w:vAlign w:val="center"/>
          </w:tcPr>
          <w:p w14:paraId="315CB595" w14:textId="77777777" w:rsidR="00261036" w:rsidRPr="00261036" w:rsidRDefault="00261036" w:rsidP="009C4B2A">
            <w:pPr>
              <w:jc w:val="center"/>
              <w:rPr>
                <w:ins w:id="1636" w:author="Verizon" w:date="2020-08-03T14:02:00Z"/>
              </w:rPr>
            </w:pPr>
          </w:p>
        </w:tc>
        <w:tc>
          <w:tcPr>
            <w:tcW w:w="1980" w:type="dxa"/>
            <w:vMerge/>
            <w:tcBorders>
              <w:left w:val="single" w:sz="4" w:space="0" w:color="auto"/>
              <w:right w:val="single" w:sz="4" w:space="0" w:color="auto"/>
            </w:tcBorders>
            <w:vAlign w:val="center"/>
          </w:tcPr>
          <w:p w14:paraId="4CAED2A5" w14:textId="77777777" w:rsidR="00261036" w:rsidRPr="00261036" w:rsidRDefault="00261036" w:rsidP="009C4B2A">
            <w:pPr>
              <w:jc w:val="center"/>
              <w:rPr>
                <w:ins w:id="1637" w:author="Verizon" w:date="2020-08-03T14:02:00Z"/>
              </w:rPr>
            </w:pPr>
          </w:p>
        </w:tc>
        <w:tc>
          <w:tcPr>
            <w:tcW w:w="746" w:type="dxa"/>
            <w:vMerge/>
            <w:tcBorders>
              <w:left w:val="single" w:sz="4" w:space="0" w:color="auto"/>
              <w:bottom w:val="single" w:sz="4" w:space="0" w:color="auto"/>
              <w:right w:val="single" w:sz="4" w:space="0" w:color="auto"/>
            </w:tcBorders>
            <w:vAlign w:val="center"/>
          </w:tcPr>
          <w:p w14:paraId="69D3E2A6" w14:textId="77777777" w:rsidR="00261036" w:rsidRPr="00261036" w:rsidRDefault="00261036" w:rsidP="009C4B2A">
            <w:pPr>
              <w:jc w:val="center"/>
              <w:rPr>
                <w:ins w:id="163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0AAEAED" w14:textId="77777777" w:rsidR="00261036" w:rsidRPr="00261036" w:rsidRDefault="00261036" w:rsidP="009C4B2A">
            <w:pPr>
              <w:jc w:val="center"/>
              <w:rPr>
                <w:ins w:id="1639" w:author="Verizon" w:date="2020-08-03T14:02:00Z"/>
              </w:rPr>
            </w:pPr>
            <w:ins w:id="1640"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380339CD" w14:textId="77777777" w:rsidR="00261036" w:rsidRPr="00261036" w:rsidRDefault="00261036" w:rsidP="009C4B2A">
            <w:pPr>
              <w:jc w:val="center"/>
              <w:rPr>
                <w:ins w:id="164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ECD2DAF" w14:textId="77777777" w:rsidR="00261036" w:rsidRPr="00261036" w:rsidRDefault="00261036" w:rsidP="009C4B2A">
            <w:pPr>
              <w:jc w:val="center"/>
              <w:rPr>
                <w:ins w:id="164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05E916D" w14:textId="77777777" w:rsidR="00261036" w:rsidRPr="00261036" w:rsidRDefault="00261036" w:rsidP="009C4B2A">
            <w:pPr>
              <w:jc w:val="center"/>
              <w:rPr>
                <w:ins w:id="164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DF05E" w14:textId="77777777" w:rsidR="00261036" w:rsidRPr="00261036" w:rsidRDefault="00261036" w:rsidP="009C4B2A">
            <w:pPr>
              <w:jc w:val="center"/>
              <w:rPr>
                <w:ins w:id="164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6FB23F5" w14:textId="77777777" w:rsidR="00261036" w:rsidRPr="00261036" w:rsidRDefault="00261036" w:rsidP="009C4B2A">
            <w:pPr>
              <w:jc w:val="center"/>
              <w:rPr>
                <w:ins w:id="164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B9F57BA" w14:textId="77777777" w:rsidR="00261036" w:rsidRPr="00261036" w:rsidRDefault="00261036" w:rsidP="009C4B2A">
            <w:pPr>
              <w:jc w:val="center"/>
              <w:rPr>
                <w:ins w:id="164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AF55FB9" w14:textId="77777777" w:rsidR="00261036" w:rsidRPr="00261036" w:rsidRDefault="00261036" w:rsidP="009C4B2A">
            <w:pPr>
              <w:jc w:val="center"/>
              <w:rPr>
                <w:ins w:id="164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2661E49" w14:textId="77777777" w:rsidR="00261036" w:rsidRPr="00261036" w:rsidRDefault="00261036" w:rsidP="009C4B2A">
            <w:pPr>
              <w:jc w:val="center"/>
              <w:rPr>
                <w:ins w:id="164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2A4CDCE" w14:textId="77777777" w:rsidR="00261036" w:rsidRPr="00261036" w:rsidRDefault="00261036" w:rsidP="009C4B2A">
            <w:pPr>
              <w:jc w:val="center"/>
              <w:rPr>
                <w:ins w:id="164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7783845" w14:textId="77777777" w:rsidR="00261036" w:rsidRPr="00261036" w:rsidRDefault="00261036" w:rsidP="009C4B2A">
            <w:pPr>
              <w:jc w:val="center"/>
              <w:rPr>
                <w:ins w:id="165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A138023" w14:textId="77777777" w:rsidR="00261036" w:rsidRPr="00261036" w:rsidRDefault="00261036" w:rsidP="009C4B2A">
            <w:pPr>
              <w:jc w:val="center"/>
              <w:rPr>
                <w:ins w:id="165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927AD15" w14:textId="77777777" w:rsidR="00261036" w:rsidRPr="00261036" w:rsidRDefault="00261036" w:rsidP="00261036">
            <w:pPr>
              <w:rPr>
                <w:ins w:id="165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227EDE5" w14:textId="77777777" w:rsidR="00261036" w:rsidRPr="00261036" w:rsidRDefault="00261036" w:rsidP="00261036">
            <w:pPr>
              <w:rPr>
                <w:ins w:id="165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0DE6048" w14:textId="77777777" w:rsidR="00261036" w:rsidRPr="00261036" w:rsidRDefault="00261036" w:rsidP="00261036">
            <w:pPr>
              <w:rPr>
                <w:ins w:id="1654"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E2067D2" w14:textId="77777777" w:rsidR="00261036" w:rsidRPr="00261036" w:rsidRDefault="00261036" w:rsidP="00261036">
            <w:pPr>
              <w:rPr>
                <w:ins w:id="1655" w:author="Verizon" w:date="2020-08-03T14:02:00Z"/>
              </w:rPr>
            </w:pPr>
          </w:p>
        </w:tc>
        <w:tc>
          <w:tcPr>
            <w:tcW w:w="749" w:type="dxa"/>
            <w:vMerge/>
            <w:tcBorders>
              <w:left w:val="single" w:sz="4" w:space="0" w:color="auto"/>
              <w:right w:val="single" w:sz="4" w:space="0" w:color="auto"/>
            </w:tcBorders>
            <w:vAlign w:val="center"/>
          </w:tcPr>
          <w:p w14:paraId="1C3BCFF0" w14:textId="77777777" w:rsidR="00261036" w:rsidRPr="00261036" w:rsidRDefault="00261036" w:rsidP="009C4B2A">
            <w:pPr>
              <w:jc w:val="center"/>
              <w:rPr>
                <w:ins w:id="1656" w:author="Verizon" w:date="2020-08-03T14:02:00Z"/>
              </w:rPr>
            </w:pPr>
          </w:p>
        </w:tc>
      </w:tr>
      <w:tr w:rsidR="00261036" w:rsidRPr="00261036" w14:paraId="0F5ED305" w14:textId="77777777" w:rsidTr="00F017CA">
        <w:trPr>
          <w:trHeight w:val="125"/>
          <w:jc w:val="center"/>
          <w:ins w:id="1657" w:author="Verizon" w:date="2020-08-03T14:02:00Z"/>
        </w:trPr>
        <w:tc>
          <w:tcPr>
            <w:tcW w:w="2065" w:type="dxa"/>
            <w:vMerge/>
            <w:tcBorders>
              <w:left w:val="single" w:sz="4" w:space="0" w:color="auto"/>
              <w:right w:val="single" w:sz="4" w:space="0" w:color="auto"/>
            </w:tcBorders>
            <w:vAlign w:val="center"/>
          </w:tcPr>
          <w:p w14:paraId="7B063B56" w14:textId="77777777" w:rsidR="00261036" w:rsidRPr="00261036" w:rsidRDefault="00261036" w:rsidP="009C4B2A">
            <w:pPr>
              <w:jc w:val="center"/>
              <w:rPr>
                <w:ins w:id="1658" w:author="Verizon" w:date="2020-08-03T14:02:00Z"/>
              </w:rPr>
            </w:pPr>
          </w:p>
        </w:tc>
        <w:tc>
          <w:tcPr>
            <w:tcW w:w="1980" w:type="dxa"/>
            <w:vMerge/>
            <w:tcBorders>
              <w:left w:val="single" w:sz="4" w:space="0" w:color="auto"/>
              <w:right w:val="single" w:sz="4" w:space="0" w:color="auto"/>
            </w:tcBorders>
            <w:vAlign w:val="center"/>
          </w:tcPr>
          <w:p w14:paraId="391F5824" w14:textId="77777777" w:rsidR="00261036" w:rsidRPr="00261036" w:rsidRDefault="00261036" w:rsidP="009C4B2A">
            <w:pPr>
              <w:jc w:val="center"/>
              <w:rPr>
                <w:ins w:id="1659" w:author="Verizon" w:date="2020-08-03T14:02:00Z"/>
              </w:rPr>
            </w:pPr>
          </w:p>
        </w:tc>
        <w:tc>
          <w:tcPr>
            <w:tcW w:w="746" w:type="dxa"/>
            <w:tcBorders>
              <w:top w:val="single" w:sz="4" w:space="0" w:color="auto"/>
              <w:left w:val="single" w:sz="4" w:space="0" w:color="auto"/>
              <w:right w:val="single" w:sz="4" w:space="0" w:color="auto"/>
            </w:tcBorders>
            <w:vAlign w:val="center"/>
          </w:tcPr>
          <w:p w14:paraId="02852756" w14:textId="77777777" w:rsidR="00261036" w:rsidRPr="00261036" w:rsidRDefault="00261036" w:rsidP="009C4B2A">
            <w:pPr>
              <w:jc w:val="center"/>
              <w:rPr>
                <w:ins w:id="1660" w:author="Verizon" w:date="2020-08-03T14:02:00Z"/>
              </w:rPr>
            </w:pPr>
            <w:ins w:id="1661"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942C1F1" w14:textId="77777777" w:rsidR="00261036" w:rsidRPr="00261036" w:rsidRDefault="00261036" w:rsidP="009C4B2A">
            <w:pPr>
              <w:jc w:val="center"/>
              <w:rPr>
                <w:ins w:id="1662" w:author="Verizon" w:date="2020-08-03T14:02:00Z"/>
              </w:rPr>
            </w:pPr>
            <w:ins w:id="1663" w:author="Verizon" w:date="2020-08-03T14:02:00Z">
              <w:r w:rsidRPr="00261036">
                <w:t>CA_n261(A-L)</w:t>
              </w:r>
            </w:ins>
          </w:p>
        </w:tc>
        <w:tc>
          <w:tcPr>
            <w:tcW w:w="749" w:type="dxa"/>
            <w:vMerge/>
            <w:tcBorders>
              <w:left w:val="single" w:sz="4" w:space="0" w:color="auto"/>
              <w:right w:val="single" w:sz="4" w:space="0" w:color="auto"/>
            </w:tcBorders>
            <w:vAlign w:val="center"/>
          </w:tcPr>
          <w:p w14:paraId="21172122" w14:textId="77777777" w:rsidR="00261036" w:rsidRPr="00261036" w:rsidRDefault="00261036" w:rsidP="009C4B2A">
            <w:pPr>
              <w:jc w:val="center"/>
              <w:rPr>
                <w:ins w:id="1664" w:author="Verizon" w:date="2020-08-03T14:02:00Z"/>
              </w:rPr>
            </w:pPr>
          </w:p>
        </w:tc>
      </w:tr>
      <w:tr w:rsidR="00261036" w:rsidRPr="00261036" w14:paraId="27814553" w14:textId="77777777" w:rsidTr="00F017CA">
        <w:trPr>
          <w:trHeight w:val="125"/>
          <w:jc w:val="center"/>
          <w:ins w:id="1665" w:author="Verizon" w:date="2020-08-03T14:02:00Z"/>
        </w:trPr>
        <w:tc>
          <w:tcPr>
            <w:tcW w:w="2065" w:type="dxa"/>
            <w:vMerge w:val="restart"/>
            <w:tcBorders>
              <w:top w:val="single" w:sz="4" w:space="0" w:color="auto"/>
              <w:left w:val="single" w:sz="4" w:space="0" w:color="auto"/>
              <w:right w:val="single" w:sz="4" w:space="0" w:color="auto"/>
            </w:tcBorders>
            <w:vAlign w:val="center"/>
          </w:tcPr>
          <w:p w14:paraId="43D22D19" w14:textId="77777777" w:rsidR="00261036" w:rsidRPr="00261036" w:rsidRDefault="00261036" w:rsidP="009C4B2A">
            <w:pPr>
              <w:jc w:val="center"/>
              <w:rPr>
                <w:ins w:id="1666" w:author="Verizon" w:date="2020-08-03T14:02:00Z"/>
              </w:rPr>
            </w:pPr>
            <w:ins w:id="1667" w:author="Verizon" w:date="2020-08-03T14:02:00Z">
              <w:r w:rsidRPr="00261036">
                <w:t>CA_n5A-n261(G-H)</w:t>
              </w:r>
            </w:ins>
          </w:p>
        </w:tc>
        <w:tc>
          <w:tcPr>
            <w:tcW w:w="1980" w:type="dxa"/>
            <w:vMerge w:val="restart"/>
            <w:tcBorders>
              <w:top w:val="single" w:sz="4" w:space="0" w:color="auto"/>
              <w:left w:val="single" w:sz="4" w:space="0" w:color="auto"/>
              <w:right w:val="single" w:sz="4" w:space="0" w:color="auto"/>
            </w:tcBorders>
            <w:vAlign w:val="center"/>
          </w:tcPr>
          <w:p w14:paraId="71190074" w14:textId="77777777" w:rsidR="00261036" w:rsidRPr="00261036" w:rsidRDefault="00261036" w:rsidP="009C4B2A">
            <w:pPr>
              <w:jc w:val="center"/>
              <w:rPr>
                <w:ins w:id="1668" w:author="Verizon" w:date="2020-08-03T14:02:00Z"/>
              </w:rPr>
            </w:pPr>
            <w:ins w:id="1669" w:author="Verizon" w:date="2020-08-03T14:02:00Z">
              <w:r w:rsidRPr="00261036">
                <w:t>CA_n5A-n261A</w:t>
              </w:r>
            </w:ins>
          </w:p>
          <w:p w14:paraId="67336351" w14:textId="77777777" w:rsidR="00261036" w:rsidRPr="00261036" w:rsidRDefault="00261036" w:rsidP="009C4B2A">
            <w:pPr>
              <w:jc w:val="center"/>
              <w:rPr>
                <w:ins w:id="1670" w:author="Verizon" w:date="2020-08-03T14:02:00Z"/>
              </w:rPr>
            </w:pPr>
            <w:ins w:id="1671" w:author="Verizon" w:date="2020-08-03T14:02:00Z">
              <w:r w:rsidRPr="00261036">
                <w:t>CA_n5A-n261G CA_n5A-n261H</w:t>
              </w:r>
            </w:ins>
          </w:p>
        </w:tc>
        <w:tc>
          <w:tcPr>
            <w:tcW w:w="746" w:type="dxa"/>
            <w:vMerge w:val="restart"/>
            <w:tcBorders>
              <w:top w:val="single" w:sz="4" w:space="0" w:color="auto"/>
              <w:left w:val="single" w:sz="4" w:space="0" w:color="auto"/>
              <w:right w:val="single" w:sz="4" w:space="0" w:color="auto"/>
            </w:tcBorders>
            <w:vAlign w:val="center"/>
          </w:tcPr>
          <w:p w14:paraId="3975F9F6" w14:textId="77777777" w:rsidR="00261036" w:rsidRPr="00261036" w:rsidRDefault="00261036" w:rsidP="009C4B2A">
            <w:pPr>
              <w:jc w:val="center"/>
              <w:rPr>
                <w:ins w:id="1672" w:author="Verizon" w:date="2020-08-03T14:02:00Z"/>
              </w:rPr>
            </w:pPr>
            <w:ins w:id="1673"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7E031C8B" w14:textId="77777777" w:rsidR="00261036" w:rsidRPr="00261036" w:rsidRDefault="00261036" w:rsidP="009C4B2A">
            <w:pPr>
              <w:jc w:val="center"/>
              <w:rPr>
                <w:ins w:id="1674" w:author="Verizon" w:date="2020-08-03T14:02:00Z"/>
              </w:rPr>
            </w:pPr>
            <w:ins w:id="1675"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586AF9F4" w14:textId="77777777" w:rsidR="00261036" w:rsidRPr="00261036" w:rsidRDefault="00261036" w:rsidP="009C4B2A">
            <w:pPr>
              <w:jc w:val="center"/>
              <w:rPr>
                <w:ins w:id="1676" w:author="Verizon" w:date="2020-08-03T14:02:00Z"/>
              </w:rPr>
            </w:pPr>
            <w:ins w:id="167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B03F06B" w14:textId="77777777" w:rsidR="00261036" w:rsidRPr="00261036" w:rsidRDefault="00261036" w:rsidP="009C4B2A">
            <w:pPr>
              <w:jc w:val="center"/>
              <w:rPr>
                <w:ins w:id="1678" w:author="Verizon" w:date="2020-08-03T14:02:00Z"/>
              </w:rPr>
            </w:pPr>
            <w:ins w:id="167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2AE622" w14:textId="77777777" w:rsidR="00261036" w:rsidRPr="00261036" w:rsidRDefault="00261036" w:rsidP="009C4B2A">
            <w:pPr>
              <w:jc w:val="center"/>
              <w:rPr>
                <w:ins w:id="1680" w:author="Verizon" w:date="2020-08-03T14:02:00Z"/>
              </w:rPr>
            </w:pPr>
            <w:ins w:id="1681"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CB4EBC" w14:textId="77777777" w:rsidR="00261036" w:rsidRPr="00261036" w:rsidRDefault="00261036" w:rsidP="009C4B2A">
            <w:pPr>
              <w:jc w:val="center"/>
              <w:rPr>
                <w:ins w:id="1682" w:author="Verizon" w:date="2020-08-03T14:02:00Z"/>
              </w:rPr>
            </w:pPr>
            <w:ins w:id="168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43987ED4" w14:textId="77777777" w:rsidR="00261036" w:rsidRPr="00261036" w:rsidRDefault="00261036" w:rsidP="009C4B2A">
            <w:pPr>
              <w:jc w:val="center"/>
              <w:rPr>
                <w:ins w:id="168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C466BF9" w14:textId="77777777" w:rsidR="00261036" w:rsidRPr="00261036" w:rsidRDefault="00261036" w:rsidP="009C4B2A">
            <w:pPr>
              <w:jc w:val="center"/>
              <w:rPr>
                <w:ins w:id="168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A90AF2" w14:textId="77777777" w:rsidR="00261036" w:rsidRPr="00261036" w:rsidRDefault="00261036" w:rsidP="009C4B2A">
            <w:pPr>
              <w:jc w:val="center"/>
              <w:rPr>
                <w:ins w:id="168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415B770" w14:textId="77777777" w:rsidR="00261036" w:rsidRPr="00261036" w:rsidRDefault="00261036" w:rsidP="009C4B2A">
            <w:pPr>
              <w:jc w:val="center"/>
              <w:rPr>
                <w:ins w:id="16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02B0F23" w14:textId="77777777" w:rsidR="00261036" w:rsidRPr="00261036" w:rsidRDefault="00261036" w:rsidP="009C4B2A">
            <w:pPr>
              <w:jc w:val="center"/>
              <w:rPr>
                <w:ins w:id="168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EF0AE8C" w14:textId="77777777" w:rsidR="00261036" w:rsidRPr="00261036" w:rsidRDefault="00261036" w:rsidP="009C4B2A">
            <w:pPr>
              <w:jc w:val="center"/>
              <w:rPr>
                <w:ins w:id="168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264FC03" w14:textId="77777777" w:rsidR="00261036" w:rsidRPr="00261036" w:rsidRDefault="00261036" w:rsidP="009C4B2A">
            <w:pPr>
              <w:jc w:val="center"/>
              <w:rPr>
                <w:ins w:id="169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724E00C" w14:textId="77777777" w:rsidR="00261036" w:rsidRPr="00261036" w:rsidRDefault="00261036" w:rsidP="00261036">
            <w:pPr>
              <w:rPr>
                <w:ins w:id="169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CB407DA" w14:textId="77777777" w:rsidR="00261036" w:rsidRPr="00261036" w:rsidRDefault="00261036" w:rsidP="00261036">
            <w:pPr>
              <w:rPr>
                <w:ins w:id="169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19DE15A" w14:textId="77777777" w:rsidR="00261036" w:rsidRPr="00261036" w:rsidRDefault="00261036" w:rsidP="00261036">
            <w:pPr>
              <w:rPr>
                <w:ins w:id="1693"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0DB2B83" w14:textId="77777777" w:rsidR="00261036" w:rsidRPr="00261036" w:rsidRDefault="00261036" w:rsidP="00261036">
            <w:pPr>
              <w:rPr>
                <w:ins w:id="1694"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03211723" w14:textId="77777777" w:rsidR="00261036" w:rsidRPr="00261036" w:rsidRDefault="00261036" w:rsidP="009C4B2A">
            <w:pPr>
              <w:jc w:val="center"/>
              <w:rPr>
                <w:ins w:id="1695" w:author="Verizon" w:date="2020-08-03T14:02:00Z"/>
              </w:rPr>
            </w:pPr>
            <w:ins w:id="1696" w:author="Verizon" w:date="2020-08-03T14:02:00Z">
              <w:r w:rsidRPr="00261036">
                <w:t>0</w:t>
              </w:r>
            </w:ins>
          </w:p>
        </w:tc>
      </w:tr>
      <w:tr w:rsidR="00261036" w:rsidRPr="00261036" w14:paraId="3E672FEF" w14:textId="77777777" w:rsidTr="00F017CA">
        <w:trPr>
          <w:trHeight w:val="125"/>
          <w:jc w:val="center"/>
          <w:ins w:id="1697" w:author="Verizon" w:date="2020-08-03T14:02:00Z"/>
        </w:trPr>
        <w:tc>
          <w:tcPr>
            <w:tcW w:w="2065" w:type="dxa"/>
            <w:vMerge/>
            <w:tcBorders>
              <w:left w:val="single" w:sz="4" w:space="0" w:color="auto"/>
              <w:right w:val="single" w:sz="4" w:space="0" w:color="auto"/>
            </w:tcBorders>
            <w:vAlign w:val="center"/>
          </w:tcPr>
          <w:p w14:paraId="254D500E" w14:textId="77777777" w:rsidR="00261036" w:rsidRPr="00261036" w:rsidRDefault="00261036" w:rsidP="009C4B2A">
            <w:pPr>
              <w:jc w:val="center"/>
              <w:rPr>
                <w:ins w:id="1698" w:author="Verizon" w:date="2020-08-03T14:02:00Z"/>
              </w:rPr>
            </w:pPr>
          </w:p>
        </w:tc>
        <w:tc>
          <w:tcPr>
            <w:tcW w:w="1980" w:type="dxa"/>
            <w:vMerge/>
            <w:tcBorders>
              <w:left w:val="single" w:sz="4" w:space="0" w:color="auto"/>
              <w:right w:val="single" w:sz="4" w:space="0" w:color="auto"/>
            </w:tcBorders>
            <w:vAlign w:val="center"/>
          </w:tcPr>
          <w:p w14:paraId="2204FDD5" w14:textId="77777777" w:rsidR="00261036" w:rsidRPr="00261036" w:rsidRDefault="00261036" w:rsidP="009C4B2A">
            <w:pPr>
              <w:jc w:val="center"/>
              <w:rPr>
                <w:ins w:id="1699" w:author="Verizon" w:date="2020-08-03T14:02:00Z"/>
              </w:rPr>
            </w:pPr>
          </w:p>
        </w:tc>
        <w:tc>
          <w:tcPr>
            <w:tcW w:w="746" w:type="dxa"/>
            <w:vMerge/>
            <w:tcBorders>
              <w:left w:val="single" w:sz="4" w:space="0" w:color="auto"/>
              <w:right w:val="single" w:sz="4" w:space="0" w:color="auto"/>
            </w:tcBorders>
            <w:vAlign w:val="center"/>
          </w:tcPr>
          <w:p w14:paraId="348A9891" w14:textId="77777777" w:rsidR="00261036" w:rsidRPr="00261036" w:rsidRDefault="00261036" w:rsidP="009C4B2A">
            <w:pPr>
              <w:jc w:val="center"/>
              <w:rPr>
                <w:ins w:id="170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0BB164" w14:textId="77777777" w:rsidR="00261036" w:rsidRPr="00261036" w:rsidRDefault="00261036" w:rsidP="009C4B2A">
            <w:pPr>
              <w:jc w:val="center"/>
              <w:rPr>
                <w:ins w:id="1701" w:author="Verizon" w:date="2020-08-03T14:02:00Z"/>
              </w:rPr>
            </w:pPr>
            <w:ins w:id="1702"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0FA12472" w14:textId="77777777" w:rsidR="00261036" w:rsidRPr="00261036" w:rsidRDefault="00261036" w:rsidP="009C4B2A">
            <w:pPr>
              <w:jc w:val="center"/>
              <w:rPr>
                <w:ins w:id="170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3FFD818" w14:textId="77777777" w:rsidR="00261036" w:rsidRPr="00261036" w:rsidRDefault="00261036" w:rsidP="009C4B2A">
            <w:pPr>
              <w:jc w:val="center"/>
              <w:rPr>
                <w:ins w:id="1704" w:author="Verizon" w:date="2020-08-03T14:02:00Z"/>
              </w:rPr>
            </w:pPr>
            <w:ins w:id="1705"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11F0C6" w14:textId="77777777" w:rsidR="00261036" w:rsidRPr="00261036" w:rsidRDefault="00261036" w:rsidP="009C4B2A">
            <w:pPr>
              <w:jc w:val="center"/>
              <w:rPr>
                <w:ins w:id="1706" w:author="Verizon" w:date="2020-08-03T14:02:00Z"/>
              </w:rPr>
            </w:pPr>
            <w:ins w:id="1707"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4ED6E3" w14:textId="77777777" w:rsidR="00261036" w:rsidRPr="00261036" w:rsidRDefault="00261036" w:rsidP="009C4B2A">
            <w:pPr>
              <w:jc w:val="center"/>
              <w:rPr>
                <w:ins w:id="1708" w:author="Verizon" w:date="2020-08-03T14:02:00Z"/>
              </w:rPr>
            </w:pPr>
            <w:ins w:id="170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2B969F27" w14:textId="77777777" w:rsidR="00261036" w:rsidRPr="00261036" w:rsidRDefault="00261036" w:rsidP="009C4B2A">
            <w:pPr>
              <w:jc w:val="center"/>
              <w:rPr>
                <w:ins w:id="171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C646918" w14:textId="77777777" w:rsidR="00261036" w:rsidRPr="00261036" w:rsidRDefault="00261036" w:rsidP="009C4B2A">
            <w:pPr>
              <w:jc w:val="center"/>
              <w:rPr>
                <w:ins w:id="171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32093F6" w14:textId="77777777" w:rsidR="00261036" w:rsidRPr="00261036" w:rsidRDefault="00261036" w:rsidP="009C4B2A">
            <w:pPr>
              <w:jc w:val="center"/>
              <w:rPr>
                <w:ins w:id="171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3D920D4" w14:textId="77777777" w:rsidR="00261036" w:rsidRPr="00261036" w:rsidRDefault="00261036" w:rsidP="009C4B2A">
            <w:pPr>
              <w:jc w:val="center"/>
              <w:rPr>
                <w:ins w:id="171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BCD4466" w14:textId="77777777" w:rsidR="00261036" w:rsidRPr="00261036" w:rsidRDefault="00261036" w:rsidP="009C4B2A">
            <w:pPr>
              <w:jc w:val="center"/>
              <w:rPr>
                <w:ins w:id="171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CC5DFAA" w14:textId="77777777" w:rsidR="00261036" w:rsidRPr="00261036" w:rsidRDefault="00261036" w:rsidP="009C4B2A">
            <w:pPr>
              <w:jc w:val="center"/>
              <w:rPr>
                <w:ins w:id="171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E2231BB" w14:textId="77777777" w:rsidR="00261036" w:rsidRPr="00261036" w:rsidRDefault="00261036" w:rsidP="009C4B2A">
            <w:pPr>
              <w:jc w:val="center"/>
              <w:rPr>
                <w:ins w:id="171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0DABCE2" w14:textId="77777777" w:rsidR="00261036" w:rsidRPr="00261036" w:rsidRDefault="00261036" w:rsidP="00261036">
            <w:pPr>
              <w:rPr>
                <w:ins w:id="171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28CFDF2" w14:textId="77777777" w:rsidR="00261036" w:rsidRPr="00261036" w:rsidRDefault="00261036" w:rsidP="00261036">
            <w:pPr>
              <w:rPr>
                <w:ins w:id="171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5F71093" w14:textId="77777777" w:rsidR="00261036" w:rsidRPr="00261036" w:rsidRDefault="00261036" w:rsidP="00261036">
            <w:pPr>
              <w:rPr>
                <w:ins w:id="1719"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2437AD7" w14:textId="77777777" w:rsidR="00261036" w:rsidRPr="00261036" w:rsidRDefault="00261036" w:rsidP="00261036">
            <w:pPr>
              <w:rPr>
                <w:ins w:id="1720" w:author="Verizon" w:date="2020-08-03T14:02:00Z"/>
              </w:rPr>
            </w:pPr>
          </w:p>
        </w:tc>
        <w:tc>
          <w:tcPr>
            <w:tcW w:w="749" w:type="dxa"/>
            <w:vMerge/>
            <w:tcBorders>
              <w:left w:val="single" w:sz="4" w:space="0" w:color="auto"/>
              <w:right w:val="single" w:sz="4" w:space="0" w:color="auto"/>
            </w:tcBorders>
            <w:vAlign w:val="center"/>
          </w:tcPr>
          <w:p w14:paraId="21CC8717" w14:textId="77777777" w:rsidR="00261036" w:rsidRPr="00261036" w:rsidRDefault="00261036" w:rsidP="009C4B2A">
            <w:pPr>
              <w:jc w:val="center"/>
              <w:rPr>
                <w:ins w:id="1721" w:author="Verizon" w:date="2020-08-03T14:02:00Z"/>
              </w:rPr>
            </w:pPr>
          </w:p>
        </w:tc>
      </w:tr>
      <w:tr w:rsidR="00261036" w:rsidRPr="00261036" w14:paraId="0298D08A" w14:textId="77777777" w:rsidTr="00F017CA">
        <w:trPr>
          <w:trHeight w:val="125"/>
          <w:jc w:val="center"/>
          <w:ins w:id="1722" w:author="Verizon" w:date="2020-08-03T14:02:00Z"/>
        </w:trPr>
        <w:tc>
          <w:tcPr>
            <w:tcW w:w="2065" w:type="dxa"/>
            <w:vMerge/>
            <w:tcBorders>
              <w:left w:val="single" w:sz="4" w:space="0" w:color="auto"/>
              <w:right w:val="single" w:sz="4" w:space="0" w:color="auto"/>
            </w:tcBorders>
            <w:vAlign w:val="center"/>
          </w:tcPr>
          <w:p w14:paraId="17A6AE9B" w14:textId="77777777" w:rsidR="00261036" w:rsidRPr="00261036" w:rsidRDefault="00261036" w:rsidP="009C4B2A">
            <w:pPr>
              <w:jc w:val="center"/>
              <w:rPr>
                <w:ins w:id="1723" w:author="Verizon" w:date="2020-08-03T14:02:00Z"/>
              </w:rPr>
            </w:pPr>
          </w:p>
        </w:tc>
        <w:tc>
          <w:tcPr>
            <w:tcW w:w="1980" w:type="dxa"/>
            <w:vMerge/>
            <w:tcBorders>
              <w:left w:val="single" w:sz="4" w:space="0" w:color="auto"/>
              <w:right w:val="single" w:sz="4" w:space="0" w:color="auto"/>
            </w:tcBorders>
            <w:vAlign w:val="center"/>
          </w:tcPr>
          <w:p w14:paraId="70852E6C" w14:textId="77777777" w:rsidR="00261036" w:rsidRPr="00261036" w:rsidRDefault="00261036" w:rsidP="009C4B2A">
            <w:pPr>
              <w:jc w:val="center"/>
              <w:rPr>
                <w:ins w:id="1724" w:author="Verizon" w:date="2020-08-03T14:02:00Z"/>
              </w:rPr>
            </w:pPr>
          </w:p>
        </w:tc>
        <w:tc>
          <w:tcPr>
            <w:tcW w:w="746" w:type="dxa"/>
            <w:vMerge/>
            <w:tcBorders>
              <w:left w:val="single" w:sz="4" w:space="0" w:color="auto"/>
              <w:bottom w:val="single" w:sz="4" w:space="0" w:color="auto"/>
              <w:right w:val="single" w:sz="4" w:space="0" w:color="auto"/>
            </w:tcBorders>
            <w:vAlign w:val="center"/>
          </w:tcPr>
          <w:p w14:paraId="4052D554" w14:textId="77777777" w:rsidR="00261036" w:rsidRPr="00261036" w:rsidRDefault="00261036" w:rsidP="009C4B2A">
            <w:pPr>
              <w:jc w:val="center"/>
              <w:rPr>
                <w:ins w:id="172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CEC72A" w14:textId="77777777" w:rsidR="00261036" w:rsidRPr="00261036" w:rsidRDefault="00261036" w:rsidP="009C4B2A">
            <w:pPr>
              <w:jc w:val="center"/>
              <w:rPr>
                <w:ins w:id="1726" w:author="Verizon" w:date="2020-08-03T14:02:00Z"/>
              </w:rPr>
            </w:pPr>
            <w:ins w:id="1727"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4BBB7352" w14:textId="77777777" w:rsidR="00261036" w:rsidRPr="00261036" w:rsidRDefault="00261036" w:rsidP="009C4B2A">
            <w:pPr>
              <w:jc w:val="center"/>
              <w:rPr>
                <w:ins w:id="172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143DB31" w14:textId="77777777" w:rsidR="00261036" w:rsidRPr="00261036" w:rsidRDefault="00261036" w:rsidP="009C4B2A">
            <w:pPr>
              <w:jc w:val="center"/>
              <w:rPr>
                <w:ins w:id="172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33CCECD" w14:textId="77777777" w:rsidR="00261036" w:rsidRPr="00261036" w:rsidRDefault="00261036" w:rsidP="009C4B2A">
            <w:pPr>
              <w:jc w:val="center"/>
              <w:rPr>
                <w:ins w:id="173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D66CCE" w14:textId="77777777" w:rsidR="00261036" w:rsidRPr="00261036" w:rsidRDefault="00261036" w:rsidP="009C4B2A">
            <w:pPr>
              <w:jc w:val="center"/>
              <w:rPr>
                <w:ins w:id="173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3190EF9" w14:textId="77777777" w:rsidR="00261036" w:rsidRPr="00261036" w:rsidRDefault="00261036" w:rsidP="009C4B2A">
            <w:pPr>
              <w:jc w:val="center"/>
              <w:rPr>
                <w:ins w:id="173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3605520" w14:textId="77777777" w:rsidR="00261036" w:rsidRPr="00261036" w:rsidRDefault="00261036" w:rsidP="009C4B2A">
            <w:pPr>
              <w:jc w:val="center"/>
              <w:rPr>
                <w:ins w:id="173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1AE9154" w14:textId="77777777" w:rsidR="00261036" w:rsidRPr="00261036" w:rsidRDefault="00261036" w:rsidP="009C4B2A">
            <w:pPr>
              <w:jc w:val="center"/>
              <w:rPr>
                <w:ins w:id="173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10A2227" w14:textId="77777777" w:rsidR="00261036" w:rsidRPr="00261036" w:rsidRDefault="00261036" w:rsidP="009C4B2A">
            <w:pPr>
              <w:jc w:val="center"/>
              <w:rPr>
                <w:ins w:id="173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CCCF574" w14:textId="77777777" w:rsidR="00261036" w:rsidRPr="00261036" w:rsidRDefault="00261036" w:rsidP="009C4B2A">
            <w:pPr>
              <w:jc w:val="center"/>
              <w:rPr>
                <w:ins w:id="173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DF14153" w14:textId="77777777" w:rsidR="00261036" w:rsidRPr="00261036" w:rsidRDefault="00261036" w:rsidP="009C4B2A">
            <w:pPr>
              <w:jc w:val="center"/>
              <w:rPr>
                <w:ins w:id="173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B63F35A" w14:textId="77777777" w:rsidR="00261036" w:rsidRPr="00261036" w:rsidRDefault="00261036" w:rsidP="009C4B2A">
            <w:pPr>
              <w:jc w:val="center"/>
              <w:rPr>
                <w:ins w:id="173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47BBA9C" w14:textId="77777777" w:rsidR="00261036" w:rsidRPr="00261036" w:rsidRDefault="00261036" w:rsidP="00261036">
            <w:pPr>
              <w:rPr>
                <w:ins w:id="173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9B2B043" w14:textId="77777777" w:rsidR="00261036" w:rsidRPr="00261036" w:rsidRDefault="00261036" w:rsidP="00261036">
            <w:pPr>
              <w:rPr>
                <w:ins w:id="1740"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720E005" w14:textId="77777777" w:rsidR="00261036" w:rsidRPr="00261036" w:rsidRDefault="00261036" w:rsidP="00261036">
            <w:pPr>
              <w:rPr>
                <w:ins w:id="1741"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33EE5F3" w14:textId="77777777" w:rsidR="00261036" w:rsidRPr="00261036" w:rsidRDefault="00261036" w:rsidP="00261036">
            <w:pPr>
              <w:rPr>
                <w:ins w:id="1742" w:author="Verizon" w:date="2020-08-03T14:02:00Z"/>
              </w:rPr>
            </w:pPr>
          </w:p>
        </w:tc>
        <w:tc>
          <w:tcPr>
            <w:tcW w:w="749" w:type="dxa"/>
            <w:vMerge/>
            <w:tcBorders>
              <w:left w:val="single" w:sz="4" w:space="0" w:color="auto"/>
              <w:right w:val="single" w:sz="4" w:space="0" w:color="auto"/>
            </w:tcBorders>
            <w:vAlign w:val="center"/>
          </w:tcPr>
          <w:p w14:paraId="7F0875B6" w14:textId="77777777" w:rsidR="00261036" w:rsidRPr="00261036" w:rsidRDefault="00261036" w:rsidP="009C4B2A">
            <w:pPr>
              <w:jc w:val="center"/>
              <w:rPr>
                <w:ins w:id="1743" w:author="Verizon" w:date="2020-08-03T14:02:00Z"/>
              </w:rPr>
            </w:pPr>
          </w:p>
        </w:tc>
      </w:tr>
      <w:tr w:rsidR="00261036" w:rsidRPr="00261036" w14:paraId="1C942651" w14:textId="77777777" w:rsidTr="00F017CA">
        <w:trPr>
          <w:trHeight w:val="125"/>
          <w:jc w:val="center"/>
          <w:ins w:id="1744" w:author="Verizon" w:date="2020-08-03T14:02:00Z"/>
        </w:trPr>
        <w:tc>
          <w:tcPr>
            <w:tcW w:w="2065" w:type="dxa"/>
            <w:vMerge/>
            <w:tcBorders>
              <w:left w:val="single" w:sz="4" w:space="0" w:color="auto"/>
              <w:right w:val="single" w:sz="4" w:space="0" w:color="auto"/>
            </w:tcBorders>
            <w:vAlign w:val="center"/>
          </w:tcPr>
          <w:p w14:paraId="3B84F6B4" w14:textId="77777777" w:rsidR="00261036" w:rsidRPr="00261036" w:rsidRDefault="00261036" w:rsidP="009C4B2A">
            <w:pPr>
              <w:jc w:val="center"/>
              <w:rPr>
                <w:ins w:id="1745" w:author="Verizon" w:date="2020-08-03T14:02:00Z"/>
              </w:rPr>
            </w:pPr>
          </w:p>
        </w:tc>
        <w:tc>
          <w:tcPr>
            <w:tcW w:w="1980" w:type="dxa"/>
            <w:vMerge/>
            <w:tcBorders>
              <w:left w:val="single" w:sz="4" w:space="0" w:color="auto"/>
              <w:right w:val="single" w:sz="4" w:space="0" w:color="auto"/>
            </w:tcBorders>
            <w:vAlign w:val="center"/>
          </w:tcPr>
          <w:p w14:paraId="76F9368D" w14:textId="77777777" w:rsidR="00261036" w:rsidRPr="00261036" w:rsidRDefault="00261036" w:rsidP="009C4B2A">
            <w:pPr>
              <w:jc w:val="center"/>
              <w:rPr>
                <w:ins w:id="1746" w:author="Verizon" w:date="2020-08-03T14:02:00Z"/>
              </w:rPr>
            </w:pPr>
          </w:p>
        </w:tc>
        <w:tc>
          <w:tcPr>
            <w:tcW w:w="746" w:type="dxa"/>
            <w:tcBorders>
              <w:top w:val="single" w:sz="4" w:space="0" w:color="auto"/>
              <w:left w:val="single" w:sz="4" w:space="0" w:color="auto"/>
              <w:right w:val="single" w:sz="4" w:space="0" w:color="auto"/>
            </w:tcBorders>
            <w:vAlign w:val="center"/>
          </w:tcPr>
          <w:p w14:paraId="51AEA3ED" w14:textId="77777777" w:rsidR="00261036" w:rsidRPr="00261036" w:rsidRDefault="00261036" w:rsidP="009C4B2A">
            <w:pPr>
              <w:jc w:val="center"/>
              <w:rPr>
                <w:ins w:id="1747" w:author="Verizon" w:date="2020-08-03T14:02:00Z"/>
              </w:rPr>
            </w:pPr>
            <w:ins w:id="1748"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3D399BC" w14:textId="77777777" w:rsidR="00261036" w:rsidRPr="00261036" w:rsidRDefault="00261036" w:rsidP="009C4B2A">
            <w:pPr>
              <w:jc w:val="center"/>
              <w:rPr>
                <w:ins w:id="1749" w:author="Verizon" w:date="2020-08-03T14:02:00Z"/>
              </w:rPr>
            </w:pPr>
            <w:ins w:id="1750" w:author="Verizon" w:date="2020-08-03T14:02:00Z">
              <w:r w:rsidRPr="00261036">
                <w:t>CA_n261(G-H)</w:t>
              </w:r>
            </w:ins>
          </w:p>
        </w:tc>
        <w:tc>
          <w:tcPr>
            <w:tcW w:w="749" w:type="dxa"/>
            <w:vMerge/>
            <w:tcBorders>
              <w:left w:val="single" w:sz="4" w:space="0" w:color="auto"/>
              <w:right w:val="single" w:sz="4" w:space="0" w:color="auto"/>
            </w:tcBorders>
            <w:vAlign w:val="center"/>
          </w:tcPr>
          <w:p w14:paraId="57BD8495" w14:textId="77777777" w:rsidR="00261036" w:rsidRPr="00261036" w:rsidRDefault="00261036" w:rsidP="009C4B2A">
            <w:pPr>
              <w:jc w:val="center"/>
              <w:rPr>
                <w:ins w:id="1751" w:author="Verizon" w:date="2020-08-03T14:02:00Z"/>
              </w:rPr>
            </w:pPr>
          </w:p>
        </w:tc>
      </w:tr>
      <w:tr w:rsidR="00261036" w:rsidRPr="00261036" w14:paraId="18D62934" w14:textId="77777777" w:rsidTr="00F017CA">
        <w:trPr>
          <w:trHeight w:val="125"/>
          <w:jc w:val="center"/>
          <w:ins w:id="1752" w:author="Verizon" w:date="2020-08-03T14:02:00Z"/>
        </w:trPr>
        <w:tc>
          <w:tcPr>
            <w:tcW w:w="2065" w:type="dxa"/>
            <w:vMerge w:val="restart"/>
            <w:tcBorders>
              <w:top w:val="single" w:sz="4" w:space="0" w:color="auto"/>
              <w:left w:val="single" w:sz="4" w:space="0" w:color="auto"/>
              <w:right w:val="single" w:sz="4" w:space="0" w:color="auto"/>
            </w:tcBorders>
            <w:vAlign w:val="center"/>
          </w:tcPr>
          <w:p w14:paraId="7A8EB143" w14:textId="77777777" w:rsidR="00261036" w:rsidRPr="00261036" w:rsidRDefault="00261036" w:rsidP="009C4B2A">
            <w:pPr>
              <w:jc w:val="center"/>
              <w:rPr>
                <w:ins w:id="1753" w:author="Verizon" w:date="2020-08-03T14:02:00Z"/>
              </w:rPr>
            </w:pPr>
            <w:ins w:id="1754" w:author="Verizon" w:date="2020-08-03T14:02:00Z">
              <w:r w:rsidRPr="00261036">
                <w:t>CA_n5A-n261(H-I)</w:t>
              </w:r>
            </w:ins>
          </w:p>
        </w:tc>
        <w:tc>
          <w:tcPr>
            <w:tcW w:w="1980" w:type="dxa"/>
            <w:vMerge w:val="restart"/>
            <w:tcBorders>
              <w:top w:val="single" w:sz="4" w:space="0" w:color="auto"/>
              <w:left w:val="single" w:sz="4" w:space="0" w:color="auto"/>
              <w:right w:val="single" w:sz="4" w:space="0" w:color="auto"/>
            </w:tcBorders>
            <w:vAlign w:val="center"/>
          </w:tcPr>
          <w:p w14:paraId="4F334E40" w14:textId="77777777" w:rsidR="00261036" w:rsidRPr="00261036" w:rsidRDefault="00261036" w:rsidP="009C4B2A">
            <w:pPr>
              <w:jc w:val="center"/>
              <w:rPr>
                <w:ins w:id="1755" w:author="Verizon" w:date="2020-08-03T14:02:00Z"/>
              </w:rPr>
            </w:pPr>
            <w:ins w:id="1756" w:author="Verizon" w:date="2020-08-03T14:02:00Z">
              <w:r w:rsidRPr="00261036">
                <w:t>CA_n5A-n261A</w:t>
              </w:r>
            </w:ins>
          </w:p>
          <w:p w14:paraId="7E4DD147" w14:textId="77777777" w:rsidR="00261036" w:rsidRPr="00261036" w:rsidRDefault="00261036" w:rsidP="009C4B2A">
            <w:pPr>
              <w:jc w:val="center"/>
              <w:rPr>
                <w:ins w:id="1757" w:author="Verizon" w:date="2020-08-03T14:02:00Z"/>
              </w:rPr>
            </w:pPr>
            <w:ins w:id="1758" w:author="Verizon" w:date="2020-08-03T14:02:00Z">
              <w:r w:rsidRPr="00261036">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0A627D71" w14:textId="77777777" w:rsidR="00261036" w:rsidRPr="00261036" w:rsidRDefault="00261036" w:rsidP="009C4B2A">
            <w:pPr>
              <w:jc w:val="center"/>
              <w:rPr>
                <w:ins w:id="1759" w:author="Verizon" w:date="2020-08-03T14:02:00Z"/>
              </w:rPr>
            </w:pPr>
            <w:ins w:id="1760"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7F731A35" w14:textId="77777777" w:rsidR="00261036" w:rsidRPr="00261036" w:rsidRDefault="00261036" w:rsidP="009C4B2A">
            <w:pPr>
              <w:jc w:val="center"/>
              <w:rPr>
                <w:ins w:id="1761" w:author="Verizon" w:date="2020-08-03T14:02:00Z"/>
              </w:rPr>
            </w:pPr>
            <w:ins w:id="1762"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7DC1725D" w14:textId="77777777" w:rsidR="00261036" w:rsidRPr="00261036" w:rsidRDefault="00261036" w:rsidP="009C4B2A">
            <w:pPr>
              <w:jc w:val="center"/>
              <w:rPr>
                <w:ins w:id="1763" w:author="Verizon" w:date="2020-08-03T14:02:00Z"/>
              </w:rPr>
            </w:pPr>
            <w:ins w:id="1764"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4D5798" w14:textId="77777777" w:rsidR="00261036" w:rsidRPr="00261036" w:rsidRDefault="00261036" w:rsidP="009C4B2A">
            <w:pPr>
              <w:jc w:val="center"/>
              <w:rPr>
                <w:ins w:id="1765" w:author="Verizon" w:date="2020-08-03T14:02:00Z"/>
              </w:rPr>
            </w:pPr>
            <w:ins w:id="176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2614CC" w14:textId="77777777" w:rsidR="00261036" w:rsidRPr="00261036" w:rsidRDefault="00261036" w:rsidP="009C4B2A">
            <w:pPr>
              <w:jc w:val="center"/>
              <w:rPr>
                <w:ins w:id="1767" w:author="Verizon" w:date="2020-08-03T14:02:00Z"/>
              </w:rPr>
            </w:pPr>
            <w:ins w:id="1768"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8A0E4" w14:textId="77777777" w:rsidR="00261036" w:rsidRPr="00261036" w:rsidRDefault="00261036" w:rsidP="009C4B2A">
            <w:pPr>
              <w:jc w:val="center"/>
              <w:rPr>
                <w:ins w:id="1769" w:author="Verizon" w:date="2020-08-03T14:02:00Z"/>
              </w:rPr>
            </w:pPr>
            <w:ins w:id="1770"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57411472" w14:textId="77777777" w:rsidR="00261036" w:rsidRPr="00261036" w:rsidRDefault="00261036" w:rsidP="009C4B2A">
            <w:pPr>
              <w:jc w:val="center"/>
              <w:rPr>
                <w:ins w:id="177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6BA31D4" w14:textId="77777777" w:rsidR="00261036" w:rsidRPr="00261036" w:rsidRDefault="00261036" w:rsidP="009C4B2A">
            <w:pPr>
              <w:jc w:val="center"/>
              <w:rPr>
                <w:ins w:id="177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01678BE" w14:textId="77777777" w:rsidR="00261036" w:rsidRPr="00261036" w:rsidRDefault="00261036" w:rsidP="009C4B2A">
            <w:pPr>
              <w:jc w:val="center"/>
              <w:rPr>
                <w:ins w:id="177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922EC0F" w14:textId="77777777" w:rsidR="00261036" w:rsidRPr="00261036" w:rsidRDefault="00261036" w:rsidP="009C4B2A">
            <w:pPr>
              <w:jc w:val="center"/>
              <w:rPr>
                <w:ins w:id="177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BC6EFE4" w14:textId="77777777" w:rsidR="00261036" w:rsidRPr="00261036" w:rsidRDefault="00261036" w:rsidP="009C4B2A">
            <w:pPr>
              <w:jc w:val="center"/>
              <w:rPr>
                <w:ins w:id="177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9EDBBA6" w14:textId="77777777" w:rsidR="00261036" w:rsidRPr="00261036" w:rsidRDefault="00261036" w:rsidP="009C4B2A">
            <w:pPr>
              <w:jc w:val="center"/>
              <w:rPr>
                <w:ins w:id="177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0447D2A" w14:textId="77777777" w:rsidR="00261036" w:rsidRPr="00261036" w:rsidRDefault="00261036" w:rsidP="009C4B2A">
            <w:pPr>
              <w:jc w:val="center"/>
              <w:rPr>
                <w:ins w:id="177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E826E07" w14:textId="77777777" w:rsidR="00261036" w:rsidRPr="00261036" w:rsidRDefault="00261036" w:rsidP="00261036">
            <w:pPr>
              <w:rPr>
                <w:ins w:id="177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CC3DE1B" w14:textId="77777777" w:rsidR="00261036" w:rsidRPr="00261036" w:rsidRDefault="00261036" w:rsidP="00261036">
            <w:pPr>
              <w:rPr>
                <w:ins w:id="177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12C98B0" w14:textId="77777777" w:rsidR="00261036" w:rsidRPr="00261036" w:rsidRDefault="00261036" w:rsidP="00261036">
            <w:pPr>
              <w:rPr>
                <w:ins w:id="1780"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6EA5A79" w14:textId="77777777" w:rsidR="00261036" w:rsidRPr="00261036" w:rsidRDefault="00261036" w:rsidP="00261036">
            <w:pPr>
              <w:rPr>
                <w:ins w:id="1781"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179DB930" w14:textId="77777777" w:rsidR="00261036" w:rsidRPr="00261036" w:rsidRDefault="00261036" w:rsidP="009C4B2A">
            <w:pPr>
              <w:jc w:val="center"/>
              <w:rPr>
                <w:ins w:id="1782" w:author="Verizon" w:date="2020-08-03T14:02:00Z"/>
              </w:rPr>
            </w:pPr>
            <w:ins w:id="1783" w:author="Verizon" w:date="2020-08-03T14:02:00Z">
              <w:r w:rsidRPr="00261036">
                <w:t>0</w:t>
              </w:r>
            </w:ins>
          </w:p>
        </w:tc>
      </w:tr>
      <w:tr w:rsidR="00261036" w:rsidRPr="00261036" w14:paraId="08E3E220" w14:textId="77777777" w:rsidTr="00F017CA">
        <w:trPr>
          <w:trHeight w:val="125"/>
          <w:jc w:val="center"/>
          <w:ins w:id="1784" w:author="Verizon" w:date="2020-08-03T14:02:00Z"/>
        </w:trPr>
        <w:tc>
          <w:tcPr>
            <w:tcW w:w="2065" w:type="dxa"/>
            <w:vMerge/>
            <w:tcBorders>
              <w:left w:val="single" w:sz="4" w:space="0" w:color="auto"/>
              <w:right w:val="single" w:sz="4" w:space="0" w:color="auto"/>
            </w:tcBorders>
            <w:vAlign w:val="center"/>
          </w:tcPr>
          <w:p w14:paraId="6AF75D4B" w14:textId="77777777" w:rsidR="00261036" w:rsidRPr="00261036" w:rsidRDefault="00261036" w:rsidP="009C4B2A">
            <w:pPr>
              <w:jc w:val="center"/>
              <w:rPr>
                <w:ins w:id="1785" w:author="Verizon" w:date="2020-08-03T14:02:00Z"/>
              </w:rPr>
            </w:pPr>
          </w:p>
        </w:tc>
        <w:tc>
          <w:tcPr>
            <w:tcW w:w="1980" w:type="dxa"/>
            <w:vMerge/>
            <w:tcBorders>
              <w:left w:val="single" w:sz="4" w:space="0" w:color="auto"/>
              <w:right w:val="single" w:sz="4" w:space="0" w:color="auto"/>
            </w:tcBorders>
            <w:vAlign w:val="center"/>
          </w:tcPr>
          <w:p w14:paraId="2EC3094C" w14:textId="77777777" w:rsidR="00261036" w:rsidRPr="00261036" w:rsidRDefault="00261036" w:rsidP="009C4B2A">
            <w:pPr>
              <w:jc w:val="center"/>
              <w:rPr>
                <w:ins w:id="1786" w:author="Verizon" w:date="2020-08-03T14:02:00Z"/>
              </w:rPr>
            </w:pPr>
          </w:p>
        </w:tc>
        <w:tc>
          <w:tcPr>
            <w:tcW w:w="746" w:type="dxa"/>
            <w:vMerge/>
            <w:tcBorders>
              <w:left w:val="single" w:sz="4" w:space="0" w:color="auto"/>
              <w:right w:val="single" w:sz="4" w:space="0" w:color="auto"/>
            </w:tcBorders>
            <w:vAlign w:val="center"/>
          </w:tcPr>
          <w:p w14:paraId="0B48769D" w14:textId="77777777" w:rsidR="00261036" w:rsidRPr="00261036" w:rsidRDefault="00261036" w:rsidP="009C4B2A">
            <w:pPr>
              <w:jc w:val="center"/>
              <w:rPr>
                <w:ins w:id="17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5FB1BE1" w14:textId="77777777" w:rsidR="00261036" w:rsidRPr="00261036" w:rsidRDefault="00261036" w:rsidP="009C4B2A">
            <w:pPr>
              <w:jc w:val="center"/>
              <w:rPr>
                <w:ins w:id="1788" w:author="Verizon" w:date="2020-08-03T14:02:00Z"/>
              </w:rPr>
            </w:pPr>
            <w:ins w:id="1789"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3D698571" w14:textId="77777777" w:rsidR="00261036" w:rsidRPr="00261036" w:rsidRDefault="00261036" w:rsidP="009C4B2A">
            <w:pPr>
              <w:jc w:val="center"/>
              <w:rPr>
                <w:ins w:id="179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4311FE3" w14:textId="77777777" w:rsidR="00261036" w:rsidRPr="00261036" w:rsidRDefault="00261036" w:rsidP="009C4B2A">
            <w:pPr>
              <w:jc w:val="center"/>
              <w:rPr>
                <w:ins w:id="1791" w:author="Verizon" w:date="2020-08-03T14:02:00Z"/>
              </w:rPr>
            </w:pPr>
            <w:ins w:id="179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BA10728" w14:textId="77777777" w:rsidR="00261036" w:rsidRPr="00261036" w:rsidRDefault="00261036" w:rsidP="009C4B2A">
            <w:pPr>
              <w:jc w:val="center"/>
              <w:rPr>
                <w:ins w:id="1793" w:author="Verizon" w:date="2020-08-03T14:02:00Z"/>
              </w:rPr>
            </w:pPr>
            <w:ins w:id="1794"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9C4C25" w14:textId="77777777" w:rsidR="00261036" w:rsidRPr="00261036" w:rsidRDefault="00261036" w:rsidP="009C4B2A">
            <w:pPr>
              <w:jc w:val="center"/>
              <w:rPr>
                <w:ins w:id="1795" w:author="Verizon" w:date="2020-08-03T14:02:00Z"/>
              </w:rPr>
            </w:pPr>
            <w:ins w:id="179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2621ED47" w14:textId="77777777" w:rsidR="00261036" w:rsidRPr="00261036" w:rsidRDefault="00261036" w:rsidP="009C4B2A">
            <w:pPr>
              <w:jc w:val="center"/>
              <w:rPr>
                <w:ins w:id="179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E987B5B" w14:textId="77777777" w:rsidR="00261036" w:rsidRPr="00261036" w:rsidRDefault="00261036" w:rsidP="009C4B2A">
            <w:pPr>
              <w:jc w:val="center"/>
              <w:rPr>
                <w:ins w:id="179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AC14599" w14:textId="77777777" w:rsidR="00261036" w:rsidRPr="00261036" w:rsidRDefault="00261036" w:rsidP="009C4B2A">
            <w:pPr>
              <w:jc w:val="center"/>
              <w:rPr>
                <w:ins w:id="179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397DC05" w14:textId="77777777" w:rsidR="00261036" w:rsidRPr="00261036" w:rsidRDefault="00261036" w:rsidP="009C4B2A">
            <w:pPr>
              <w:jc w:val="center"/>
              <w:rPr>
                <w:ins w:id="180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3E072B4" w14:textId="77777777" w:rsidR="00261036" w:rsidRPr="00261036" w:rsidRDefault="00261036" w:rsidP="009C4B2A">
            <w:pPr>
              <w:jc w:val="center"/>
              <w:rPr>
                <w:ins w:id="180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49D106D" w14:textId="77777777" w:rsidR="00261036" w:rsidRPr="00261036" w:rsidRDefault="00261036" w:rsidP="009C4B2A">
            <w:pPr>
              <w:jc w:val="center"/>
              <w:rPr>
                <w:ins w:id="180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88BDF71" w14:textId="77777777" w:rsidR="00261036" w:rsidRPr="00261036" w:rsidRDefault="00261036" w:rsidP="009C4B2A">
            <w:pPr>
              <w:jc w:val="center"/>
              <w:rPr>
                <w:ins w:id="180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907D494" w14:textId="77777777" w:rsidR="00261036" w:rsidRPr="00261036" w:rsidRDefault="00261036" w:rsidP="00261036">
            <w:pPr>
              <w:rPr>
                <w:ins w:id="180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C732C7F" w14:textId="77777777" w:rsidR="00261036" w:rsidRPr="00261036" w:rsidRDefault="00261036" w:rsidP="00261036">
            <w:pPr>
              <w:rPr>
                <w:ins w:id="1805"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97EF236" w14:textId="77777777" w:rsidR="00261036" w:rsidRPr="00261036" w:rsidRDefault="00261036" w:rsidP="00261036">
            <w:pPr>
              <w:rPr>
                <w:ins w:id="1806"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361EAEA6" w14:textId="77777777" w:rsidR="00261036" w:rsidRPr="00261036" w:rsidRDefault="00261036" w:rsidP="00261036">
            <w:pPr>
              <w:rPr>
                <w:ins w:id="1807" w:author="Verizon" w:date="2020-08-03T14:02:00Z"/>
              </w:rPr>
            </w:pPr>
          </w:p>
        </w:tc>
        <w:tc>
          <w:tcPr>
            <w:tcW w:w="749" w:type="dxa"/>
            <w:vMerge/>
            <w:tcBorders>
              <w:left w:val="single" w:sz="4" w:space="0" w:color="auto"/>
              <w:right w:val="single" w:sz="4" w:space="0" w:color="auto"/>
            </w:tcBorders>
            <w:vAlign w:val="center"/>
          </w:tcPr>
          <w:p w14:paraId="521EF683" w14:textId="77777777" w:rsidR="00261036" w:rsidRPr="00261036" w:rsidRDefault="00261036" w:rsidP="009C4B2A">
            <w:pPr>
              <w:jc w:val="center"/>
              <w:rPr>
                <w:ins w:id="1808" w:author="Verizon" w:date="2020-08-03T14:02:00Z"/>
              </w:rPr>
            </w:pPr>
          </w:p>
        </w:tc>
      </w:tr>
      <w:tr w:rsidR="00261036" w:rsidRPr="00261036" w14:paraId="35F3ACA5" w14:textId="77777777" w:rsidTr="00F017CA">
        <w:trPr>
          <w:trHeight w:val="125"/>
          <w:jc w:val="center"/>
          <w:ins w:id="1809" w:author="Verizon" w:date="2020-08-03T14:02:00Z"/>
        </w:trPr>
        <w:tc>
          <w:tcPr>
            <w:tcW w:w="2065" w:type="dxa"/>
            <w:vMerge/>
            <w:tcBorders>
              <w:left w:val="single" w:sz="4" w:space="0" w:color="auto"/>
              <w:right w:val="single" w:sz="4" w:space="0" w:color="auto"/>
            </w:tcBorders>
            <w:vAlign w:val="center"/>
          </w:tcPr>
          <w:p w14:paraId="296693A2" w14:textId="77777777" w:rsidR="00261036" w:rsidRPr="00261036" w:rsidRDefault="00261036" w:rsidP="009C4B2A">
            <w:pPr>
              <w:jc w:val="center"/>
              <w:rPr>
                <w:ins w:id="1810" w:author="Verizon" w:date="2020-08-03T14:02:00Z"/>
              </w:rPr>
            </w:pPr>
          </w:p>
        </w:tc>
        <w:tc>
          <w:tcPr>
            <w:tcW w:w="1980" w:type="dxa"/>
            <w:vMerge/>
            <w:tcBorders>
              <w:left w:val="single" w:sz="4" w:space="0" w:color="auto"/>
              <w:right w:val="single" w:sz="4" w:space="0" w:color="auto"/>
            </w:tcBorders>
            <w:vAlign w:val="center"/>
          </w:tcPr>
          <w:p w14:paraId="5F3A758E" w14:textId="77777777" w:rsidR="00261036" w:rsidRPr="00261036" w:rsidRDefault="00261036" w:rsidP="009C4B2A">
            <w:pPr>
              <w:jc w:val="center"/>
              <w:rPr>
                <w:ins w:id="1811" w:author="Verizon" w:date="2020-08-03T14:02:00Z"/>
              </w:rPr>
            </w:pPr>
          </w:p>
        </w:tc>
        <w:tc>
          <w:tcPr>
            <w:tcW w:w="746" w:type="dxa"/>
            <w:vMerge/>
            <w:tcBorders>
              <w:left w:val="single" w:sz="4" w:space="0" w:color="auto"/>
              <w:bottom w:val="single" w:sz="4" w:space="0" w:color="auto"/>
              <w:right w:val="single" w:sz="4" w:space="0" w:color="auto"/>
            </w:tcBorders>
            <w:vAlign w:val="center"/>
          </w:tcPr>
          <w:p w14:paraId="60BCC245" w14:textId="77777777" w:rsidR="00261036" w:rsidRPr="00261036" w:rsidRDefault="00261036" w:rsidP="009C4B2A">
            <w:pPr>
              <w:jc w:val="center"/>
              <w:rPr>
                <w:ins w:id="181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75AA4E" w14:textId="77777777" w:rsidR="00261036" w:rsidRPr="00261036" w:rsidRDefault="00261036" w:rsidP="009C4B2A">
            <w:pPr>
              <w:jc w:val="center"/>
              <w:rPr>
                <w:ins w:id="1813" w:author="Verizon" w:date="2020-08-03T14:02:00Z"/>
              </w:rPr>
            </w:pPr>
            <w:ins w:id="1814"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711358FC" w14:textId="77777777" w:rsidR="00261036" w:rsidRPr="00261036" w:rsidRDefault="00261036" w:rsidP="009C4B2A">
            <w:pPr>
              <w:jc w:val="center"/>
              <w:rPr>
                <w:ins w:id="181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E49B5E8" w14:textId="77777777" w:rsidR="00261036" w:rsidRPr="00261036" w:rsidRDefault="00261036" w:rsidP="009C4B2A">
            <w:pPr>
              <w:jc w:val="center"/>
              <w:rPr>
                <w:ins w:id="181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CD45096" w14:textId="77777777" w:rsidR="00261036" w:rsidRPr="00261036" w:rsidRDefault="00261036" w:rsidP="009C4B2A">
            <w:pPr>
              <w:jc w:val="center"/>
              <w:rPr>
                <w:ins w:id="181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45306" w14:textId="77777777" w:rsidR="00261036" w:rsidRPr="00261036" w:rsidRDefault="00261036" w:rsidP="009C4B2A">
            <w:pPr>
              <w:jc w:val="center"/>
              <w:rPr>
                <w:ins w:id="181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491E06C" w14:textId="77777777" w:rsidR="00261036" w:rsidRPr="00261036" w:rsidRDefault="00261036" w:rsidP="009C4B2A">
            <w:pPr>
              <w:jc w:val="center"/>
              <w:rPr>
                <w:ins w:id="181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B5B87DE" w14:textId="77777777" w:rsidR="00261036" w:rsidRPr="00261036" w:rsidRDefault="00261036" w:rsidP="009C4B2A">
            <w:pPr>
              <w:jc w:val="center"/>
              <w:rPr>
                <w:ins w:id="182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1783A6D" w14:textId="77777777" w:rsidR="00261036" w:rsidRPr="00261036" w:rsidRDefault="00261036" w:rsidP="009C4B2A">
            <w:pPr>
              <w:jc w:val="center"/>
              <w:rPr>
                <w:ins w:id="182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C6614DB" w14:textId="77777777" w:rsidR="00261036" w:rsidRPr="00261036" w:rsidRDefault="00261036" w:rsidP="009C4B2A">
            <w:pPr>
              <w:jc w:val="center"/>
              <w:rPr>
                <w:ins w:id="182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33AE450" w14:textId="77777777" w:rsidR="00261036" w:rsidRPr="00261036" w:rsidRDefault="00261036" w:rsidP="009C4B2A">
            <w:pPr>
              <w:jc w:val="center"/>
              <w:rPr>
                <w:ins w:id="182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55580DF" w14:textId="77777777" w:rsidR="00261036" w:rsidRPr="00261036" w:rsidRDefault="00261036" w:rsidP="009C4B2A">
            <w:pPr>
              <w:jc w:val="center"/>
              <w:rPr>
                <w:ins w:id="182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C3D9A25" w14:textId="77777777" w:rsidR="00261036" w:rsidRPr="00261036" w:rsidRDefault="00261036" w:rsidP="009C4B2A">
            <w:pPr>
              <w:jc w:val="center"/>
              <w:rPr>
                <w:ins w:id="182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24F5194" w14:textId="77777777" w:rsidR="00261036" w:rsidRPr="00261036" w:rsidRDefault="00261036" w:rsidP="00261036">
            <w:pPr>
              <w:rPr>
                <w:ins w:id="182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7F964A5" w14:textId="77777777" w:rsidR="00261036" w:rsidRPr="00261036" w:rsidRDefault="00261036" w:rsidP="00261036">
            <w:pPr>
              <w:rPr>
                <w:ins w:id="182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596EB88" w14:textId="77777777" w:rsidR="00261036" w:rsidRPr="00261036" w:rsidRDefault="00261036" w:rsidP="00261036">
            <w:pPr>
              <w:rPr>
                <w:ins w:id="1828"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9D66EDC" w14:textId="77777777" w:rsidR="00261036" w:rsidRPr="00261036" w:rsidRDefault="00261036" w:rsidP="00261036">
            <w:pPr>
              <w:rPr>
                <w:ins w:id="1829" w:author="Verizon" w:date="2020-08-03T14:02:00Z"/>
              </w:rPr>
            </w:pPr>
          </w:p>
        </w:tc>
        <w:tc>
          <w:tcPr>
            <w:tcW w:w="749" w:type="dxa"/>
            <w:vMerge/>
            <w:tcBorders>
              <w:left w:val="single" w:sz="4" w:space="0" w:color="auto"/>
              <w:right w:val="single" w:sz="4" w:space="0" w:color="auto"/>
            </w:tcBorders>
            <w:vAlign w:val="center"/>
          </w:tcPr>
          <w:p w14:paraId="1267DF71" w14:textId="77777777" w:rsidR="00261036" w:rsidRPr="00261036" w:rsidRDefault="00261036" w:rsidP="009C4B2A">
            <w:pPr>
              <w:jc w:val="center"/>
              <w:rPr>
                <w:ins w:id="1830" w:author="Verizon" w:date="2020-08-03T14:02:00Z"/>
              </w:rPr>
            </w:pPr>
          </w:p>
        </w:tc>
      </w:tr>
      <w:tr w:rsidR="00261036" w:rsidRPr="00261036" w14:paraId="26F2311B" w14:textId="77777777" w:rsidTr="00F017CA">
        <w:trPr>
          <w:trHeight w:val="125"/>
          <w:jc w:val="center"/>
          <w:ins w:id="1831" w:author="Verizon" w:date="2020-08-03T14:02:00Z"/>
        </w:trPr>
        <w:tc>
          <w:tcPr>
            <w:tcW w:w="2065" w:type="dxa"/>
            <w:vMerge/>
            <w:tcBorders>
              <w:left w:val="single" w:sz="4" w:space="0" w:color="auto"/>
              <w:right w:val="single" w:sz="4" w:space="0" w:color="auto"/>
            </w:tcBorders>
            <w:vAlign w:val="center"/>
          </w:tcPr>
          <w:p w14:paraId="6033116D" w14:textId="77777777" w:rsidR="00261036" w:rsidRPr="00261036" w:rsidRDefault="00261036" w:rsidP="009C4B2A">
            <w:pPr>
              <w:jc w:val="center"/>
              <w:rPr>
                <w:ins w:id="1832" w:author="Verizon" w:date="2020-08-03T14:02:00Z"/>
              </w:rPr>
            </w:pPr>
          </w:p>
        </w:tc>
        <w:tc>
          <w:tcPr>
            <w:tcW w:w="1980" w:type="dxa"/>
            <w:vMerge/>
            <w:tcBorders>
              <w:left w:val="single" w:sz="4" w:space="0" w:color="auto"/>
              <w:right w:val="single" w:sz="4" w:space="0" w:color="auto"/>
            </w:tcBorders>
            <w:vAlign w:val="center"/>
          </w:tcPr>
          <w:p w14:paraId="22307A7C" w14:textId="77777777" w:rsidR="00261036" w:rsidRPr="00261036" w:rsidRDefault="00261036" w:rsidP="009C4B2A">
            <w:pPr>
              <w:jc w:val="center"/>
              <w:rPr>
                <w:ins w:id="1833" w:author="Verizon" w:date="2020-08-03T14:02:00Z"/>
              </w:rPr>
            </w:pPr>
          </w:p>
        </w:tc>
        <w:tc>
          <w:tcPr>
            <w:tcW w:w="746" w:type="dxa"/>
            <w:tcBorders>
              <w:top w:val="single" w:sz="4" w:space="0" w:color="auto"/>
              <w:left w:val="single" w:sz="4" w:space="0" w:color="auto"/>
              <w:right w:val="single" w:sz="4" w:space="0" w:color="auto"/>
            </w:tcBorders>
            <w:vAlign w:val="center"/>
          </w:tcPr>
          <w:p w14:paraId="38D7B280" w14:textId="77777777" w:rsidR="00261036" w:rsidRPr="00261036" w:rsidRDefault="00261036" w:rsidP="009C4B2A">
            <w:pPr>
              <w:jc w:val="center"/>
              <w:rPr>
                <w:ins w:id="1834" w:author="Verizon" w:date="2020-08-03T14:02:00Z"/>
              </w:rPr>
            </w:pPr>
            <w:ins w:id="1835"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5E7AEF8" w14:textId="77777777" w:rsidR="00261036" w:rsidRPr="00261036" w:rsidRDefault="00261036" w:rsidP="009C4B2A">
            <w:pPr>
              <w:jc w:val="center"/>
              <w:rPr>
                <w:ins w:id="1836" w:author="Verizon" w:date="2020-08-03T14:02:00Z"/>
              </w:rPr>
            </w:pPr>
            <w:ins w:id="1837" w:author="Verizon" w:date="2020-08-03T14:02:00Z">
              <w:r w:rsidRPr="00261036">
                <w:t>CA_n261(H-I)</w:t>
              </w:r>
            </w:ins>
          </w:p>
        </w:tc>
        <w:tc>
          <w:tcPr>
            <w:tcW w:w="749" w:type="dxa"/>
            <w:vMerge/>
            <w:tcBorders>
              <w:left w:val="single" w:sz="4" w:space="0" w:color="auto"/>
              <w:right w:val="single" w:sz="4" w:space="0" w:color="auto"/>
            </w:tcBorders>
            <w:vAlign w:val="center"/>
          </w:tcPr>
          <w:p w14:paraId="64302B18" w14:textId="77777777" w:rsidR="00261036" w:rsidRPr="00261036" w:rsidRDefault="00261036" w:rsidP="009C4B2A">
            <w:pPr>
              <w:jc w:val="center"/>
              <w:rPr>
                <w:ins w:id="1838" w:author="Verizon" w:date="2020-08-03T14:02:00Z"/>
              </w:rPr>
            </w:pPr>
          </w:p>
        </w:tc>
      </w:tr>
      <w:tr w:rsidR="00261036" w:rsidRPr="00261036" w14:paraId="4C62D50D" w14:textId="77777777" w:rsidTr="00F017CA">
        <w:trPr>
          <w:trHeight w:val="125"/>
          <w:jc w:val="center"/>
          <w:ins w:id="1839" w:author="Verizon" w:date="2020-08-03T14:02:00Z"/>
        </w:trPr>
        <w:tc>
          <w:tcPr>
            <w:tcW w:w="2065" w:type="dxa"/>
            <w:vMerge w:val="restart"/>
            <w:tcBorders>
              <w:top w:val="single" w:sz="4" w:space="0" w:color="auto"/>
              <w:left w:val="single" w:sz="4" w:space="0" w:color="auto"/>
              <w:right w:val="single" w:sz="4" w:space="0" w:color="auto"/>
            </w:tcBorders>
            <w:vAlign w:val="center"/>
          </w:tcPr>
          <w:p w14:paraId="3452962D" w14:textId="77777777" w:rsidR="00261036" w:rsidRPr="00261036" w:rsidRDefault="00261036" w:rsidP="009C4B2A">
            <w:pPr>
              <w:jc w:val="center"/>
              <w:rPr>
                <w:ins w:id="1840" w:author="Verizon" w:date="2020-08-03T14:02:00Z"/>
              </w:rPr>
            </w:pPr>
            <w:ins w:id="1841" w:author="Verizon" w:date="2020-08-03T14:02:00Z">
              <w:r w:rsidRPr="00261036">
                <w:t>CA_n5A-n261(G-I)</w:t>
              </w:r>
            </w:ins>
          </w:p>
        </w:tc>
        <w:tc>
          <w:tcPr>
            <w:tcW w:w="1980" w:type="dxa"/>
            <w:vMerge w:val="restart"/>
            <w:tcBorders>
              <w:top w:val="single" w:sz="4" w:space="0" w:color="auto"/>
              <w:left w:val="single" w:sz="4" w:space="0" w:color="auto"/>
              <w:right w:val="single" w:sz="4" w:space="0" w:color="auto"/>
            </w:tcBorders>
            <w:vAlign w:val="center"/>
          </w:tcPr>
          <w:p w14:paraId="5F580D1E" w14:textId="77777777" w:rsidR="00261036" w:rsidRPr="00261036" w:rsidRDefault="00261036" w:rsidP="009C4B2A">
            <w:pPr>
              <w:jc w:val="center"/>
              <w:rPr>
                <w:ins w:id="1842" w:author="Verizon" w:date="2020-08-03T14:02:00Z"/>
              </w:rPr>
            </w:pPr>
            <w:ins w:id="1843" w:author="Verizon" w:date="2020-08-03T14:02:00Z">
              <w:r w:rsidRPr="00261036">
                <w:t>CA_n5A-n261A</w:t>
              </w:r>
            </w:ins>
          </w:p>
          <w:p w14:paraId="4FFC30C2" w14:textId="77777777" w:rsidR="00261036" w:rsidRPr="00261036" w:rsidRDefault="00261036" w:rsidP="009C4B2A">
            <w:pPr>
              <w:jc w:val="center"/>
              <w:rPr>
                <w:ins w:id="1844" w:author="Verizon" w:date="2020-08-03T14:02:00Z"/>
              </w:rPr>
            </w:pPr>
            <w:ins w:id="1845" w:author="Verizon" w:date="2020-08-03T14:02:00Z">
              <w:r w:rsidRPr="00261036">
                <w:t>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18E75BCB" w14:textId="77777777" w:rsidR="00261036" w:rsidRPr="00261036" w:rsidRDefault="00261036" w:rsidP="009C4B2A">
            <w:pPr>
              <w:jc w:val="center"/>
              <w:rPr>
                <w:ins w:id="1846" w:author="Verizon" w:date="2020-08-03T14:02:00Z"/>
              </w:rPr>
            </w:pPr>
            <w:ins w:id="1847"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7EB94200" w14:textId="77777777" w:rsidR="00261036" w:rsidRPr="00261036" w:rsidRDefault="00261036" w:rsidP="009C4B2A">
            <w:pPr>
              <w:jc w:val="center"/>
              <w:rPr>
                <w:ins w:id="1848" w:author="Verizon" w:date="2020-08-03T14:02:00Z"/>
              </w:rPr>
            </w:pPr>
            <w:ins w:id="1849"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2425F03D" w14:textId="77777777" w:rsidR="00261036" w:rsidRPr="00261036" w:rsidRDefault="00261036" w:rsidP="009C4B2A">
            <w:pPr>
              <w:jc w:val="center"/>
              <w:rPr>
                <w:ins w:id="1850" w:author="Verizon" w:date="2020-08-03T14:02:00Z"/>
              </w:rPr>
            </w:pPr>
            <w:ins w:id="185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E7E1FE9" w14:textId="77777777" w:rsidR="00261036" w:rsidRPr="00261036" w:rsidRDefault="00261036" w:rsidP="009C4B2A">
            <w:pPr>
              <w:jc w:val="center"/>
              <w:rPr>
                <w:ins w:id="1852" w:author="Verizon" w:date="2020-08-03T14:02:00Z"/>
              </w:rPr>
            </w:pPr>
            <w:ins w:id="185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9B1FFD" w14:textId="77777777" w:rsidR="00261036" w:rsidRPr="00261036" w:rsidRDefault="00261036" w:rsidP="009C4B2A">
            <w:pPr>
              <w:jc w:val="center"/>
              <w:rPr>
                <w:ins w:id="1854" w:author="Verizon" w:date="2020-08-03T14:02:00Z"/>
              </w:rPr>
            </w:pPr>
            <w:ins w:id="1855"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6E76F" w14:textId="77777777" w:rsidR="00261036" w:rsidRPr="00261036" w:rsidRDefault="00261036" w:rsidP="009C4B2A">
            <w:pPr>
              <w:jc w:val="center"/>
              <w:rPr>
                <w:ins w:id="1856" w:author="Verizon" w:date="2020-08-03T14:02:00Z"/>
              </w:rPr>
            </w:pPr>
            <w:ins w:id="185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40893B7B" w14:textId="77777777" w:rsidR="00261036" w:rsidRPr="00261036" w:rsidRDefault="00261036" w:rsidP="009C4B2A">
            <w:pPr>
              <w:jc w:val="center"/>
              <w:rPr>
                <w:ins w:id="185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BBBB353" w14:textId="77777777" w:rsidR="00261036" w:rsidRPr="00261036" w:rsidRDefault="00261036" w:rsidP="009C4B2A">
            <w:pPr>
              <w:jc w:val="center"/>
              <w:rPr>
                <w:ins w:id="185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ADB6899" w14:textId="77777777" w:rsidR="00261036" w:rsidRPr="00261036" w:rsidRDefault="00261036" w:rsidP="009C4B2A">
            <w:pPr>
              <w:jc w:val="center"/>
              <w:rPr>
                <w:ins w:id="186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E48695B" w14:textId="77777777" w:rsidR="00261036" w:rsidRPr="00261036" w:rsidRDefault="00261036" w:rsidP="009C4B2A">
            <w:pPr>
              <w:jc w:val="center"/>
              <w:rPr>
                <w:ins w:id="186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AFEB59A" w14:textId="77777777" w:rsidR="00261036" w:rsidRPr="00261036" w:rsidRDefault="00261036" w:rsidP="009C4B2A">
            <w:pPr>
              <w:jc w:val="center"/>
              <w:rPr>
                <w:ins w:id="186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889C45D" w14:textId="77777777" w:rsidR="00261036" w:rsidRPr="00261036" w:rsidRDefault="00261036" w:rsidP="009C4B2A">
            <w:pPr>
              <w:jc w:val="center"/>
              <w:rPr>
                <w:ins w:id="186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83F0185" w14:textId="77777777" w:rsidR="00261036" w:rsidRPr="00261036" w:rsidRDefault="00261036" w:rsidP="009C4B2A">
            <w:pPr>
              <w:jc w:val="center"/>
              <w:rPr>
                <w:ins w:id="186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42A2E12" w14:textId="77777777" w:rsidR="00261036" w:rsidRPr="00261036" w:rsidRDefault="00261036" w:rsidP="00261036">
            <w:pPr>
              <w:rPr>
                <w:ins w:id="186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13651D0" w14:textId="77777777" w:rsidR="00261036" w:rsidRPr="00261036" w:rsidRDefault="00261036" w:rsidP="00261036">
            <w:pPr>
              <w:rPr>
                <w:ins w:id="186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BED7A45" w14:textId="77777777" w:rsidR="00261036" w:rsidRPr="00261036" w:rsidRDefault="00261036" w:rsidP="00261036">
            <w:pPr>
              <w:rPr>
                <w:ins w:id="186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0787D82" w14:textId="77777777" w:rsidR="00261036" w:rsidRPr="00261036" w:rsidRDefault="00261036" w:rsidP="00261036">
            <w:pPr>
              <w:rPr>
                <w:ins w:id="1868"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5973D943" w14:textId="77777777" w:rsidR="00261036" w:rsidRPr="00261036" w:rsidRDefault="00261036" w:rsidP="009C4B2A">
            <w:pPr>
              <w:jc w:val="center"/>
              <w:rPr>
                <w:ins w:id="1869" w:author="Verizon" w:date="2020-08-03T14:02:00Z"/>
              </w:rPr>
            </w:pPr>
            <w:ins w:id="1870" w:author="Verizon" w:date="2020-08-03T14:02:00Z">
              <w:r w:rsidRPr="00261036">
                <w:t>0</w:t>
              </w:r>
            </w:ins>
          </w:p>
        </w:tc>
      </w:tr>
      <w:tr w:rsidR="00261036" w:rsidRPr="00261036" w14:paraId="384E73D9" w14:textId="77777777" w:rsidTr="00F017CA">
        <w:trPr>
          <w:trHeight w:val="125"/>
          <w:jc w:val="center"/>
          <w:ins w:id="1871" w:author="Verizon" w:date="2020-08-03T14:02:00Z"/>
        </w:trPr>
        <w:tc>
          <w:tcPr>
            <w:tcW w:w="2065" w:type="dxa"/>
            <w:vMerge/>
            <w:tcBorders>
              <w:left w:val="single" w:sz="4" w:space="0" w:color="auto"/>
              <w:right w:val="single" w:sz="4" w:space="0" w:color="auto"/>
            </w:tcBorders>
            <w:vAlign w:val="center"/>
          </w:tcPr>
          <w:p w14:paraId="06943B47" w14:textId="77777777" w:rsidR="00261036" w:rsidRPr="00261036" w:rsidRDefault="00261036" w:rsidP="009C4B2A">
            <w:pPr>
              <w:jc w:val="center"/>
              <w:rPr>
                <w:ins w:id="1872" w:author="Verizon" w:date="2020-08-03T14:02:00Z"/>
              </w:rPr>
            </w:pPr>
          </w:p>
        </w:tc>
        <w:tc>
          <w:tcPr>
            <w:tcW w:w="1980" w:type="dxa"/>
            <w:vMerge/>
            <w:tcBorders>
              <w:left w:val="single" w:sz="4" w:space="0" w:color="auto"/>
              <w:right w:val="single" w:sz="4" w:space="0" w:color="auto"/>
            </w:tcBorders>
            <w:vAlign w:val="center"/>
          </w:tcPr>
          <w:p w14:paraId="7FB2C750" w14:textId="77777777" w:rsidR="00261036" w:rsidRPr="00261036" w:rsidRDefault="00261036" w:rsidP="009C4B2A">
            <w:pPr>
              <w:jc w:val="center"/>
              <w:rPr>
                <w:ins w:id="1873" w:author="Verizon" w:date="2020-08-03T14:02:00Z"/>
              </w:rPr>
            </w:pPr>
          </w:p>
        </w:tc>
        <w:tc>
          <w:tcPr>
            <w:tcW w:w="746" w:type="dxa"/>
            <w:vMerge/>
            <w:tcBorders>
              <w:left w:val="single" w:sz="4" w:space="0" w:color="auto"/>
              <w:right w:val="single" w:sz="4" w:space="0" w:color="auto"/>
            </w:tcBorders>
            <w:vAlign w:val="center"/>
          </w:tcPr>
          <w:p w14:paraId="089554EE" w14:textId="77777777" w:rsidR="00261036" w:rsidRPr="00261036" w:rsidRDefault="00261036" w:rsidP="009C4B2A">
            <w:pPr>
              <w:jc w:val="center"/>
              <w:rPr>
                <w:ins w:id="187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3E7F484" w14:textId="77777777" w:rsidR="00261036" w:rsidRPr="00261036" w:rsidRDefault="00261036" w:rsidP="009C4B2A">
            <w:pPr>
              <w:jc w:val="center"/>
              <w:rPr>
                <w:ins w:id="1875" w:author="Verizon" w:date="2020-08-03T14:02:00Z"/>
              </w:rPr>
            </w:pPr>
            <w:ins w:id="1876"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549C65C9" w14:textId="77777777" w:rsidR="00261036" w:rsidRPr="00261036" w:rsidRDefault="00261036" w:rsidP="009C4B2A">
            <w:pPr>
              <w:jc w:val="center"/>
              <w:rPr>
                <w:ins w:id="187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EF9B733" w14:textId="77777777" w:rsidR="00261036" w:rsidRPr="00261036" w:rsidRDefault="00261036" w:rsidP="009C4B2A">
            <w:pPr>
              <w:jc w:val="center"/>
              <w:rPr>
                <w:ins w:id="1878" w:author="Verizon" w:date="2020-08-03T14:02:00Z"/>
              </w:rPr>
            </w:pPr>
            <w:ins w:id="187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CF5D794" w14:textId="77777777" w:rsidR="00261036" w:rsidRPr="00261036" w:rsidRDefault="00261036" w:rsidP="009C4B2A">
            <w:pPr>
              <w:jc w:val="center"/>
              <w:rPr>
                <w:ins w:id="1880" w:author="Verizon" w:date="2020-08-03T14:02:00Z"/>
              </w:rPr>
            </w:pPr>
            <w:ins w:id="1881"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5BF726" w14:textId="77777777" w:rsidR="00261036" w:rsidRPr="00261036" w:rsidRDefault="00261036" w:rsidP="009C4B2A">
            <w:pPr>
              <w:jc w:val="center"/>
              <w:rPr>
                <w:ins w:id="1882" w:author="Verizon" w:date="2020-08-03T14:02:00Z"/>
              </w:rPr>
            </w:pPr>
            <w:ins w:id="188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492530FD" w14:textId="77777777" w:rsidR="00261036" w:rsidRPr="00261036" w:rsidRDefault="00261036" w:rsidP="009C4B2A">
            <w:pPr>
              <w:jc w:val="center"/>
              <w:rPr>
                <w:ins w:id="188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2D53EFD" w14:textId="77777777" w:rsidR="00261036" w:rsidRPr="00261036" w:rsidRDefault="00261036" w:rsidP="009C4B2A">
            <w:pPr>
              <w:jc w:val="center"/>
              <w:rPr>
                <w:ins w:id="188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9DE4B06" w14:textId="77777777" w:rsidR="00261036" w:rsidRPr="00261036" w:rsidRDefault="00261036" w:rsidP="009C4B2A">
            <w:pPr>
              <w:jc w:val="center"/>
              <w:rPr>
                <w:ins w:id="188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FF0FA3A" w14:textId="77777777" w:rsidR="00261036" w:rsidRPr="00261036" w:rsidRDefault="00261036" w:rsidP="009C4B2A">
            <w:pPr>
              <w:jc w:val="center"/>
              <w:rPr>
                <w:ins w:id="18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ABC3CC3" w14:textId="77777777" w:rsidR="00261036" w:rsidRPr="00261036" w:rsidRDefault="00261036" w:rsidP="009C4B2A">
            <w:pPr>
              <w:jc w:val="center"/>
              <w:rPr>
                <w:ins w:id="188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273FFCD" w14:textId="77777777" w:rsidR="00261036" w:rsidRPr="00261036" w:rsidRDefault="00261036" w:rsidP="009C4B2A">
            <w:pPr>
              <w:jc w:val="center"/>
              <w:rPr>
                <w:ins w:id="188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72911CB" w14:textId="77777777" w:rsidR="00261036" w:rsidRPr="00261036" w:rsidRDefault="00261036" w:rsidP="009C4B2A">
            <w:pPr>
              <w:jc w:val="center"/>
              <w:rPr>
                <w:ins w:id="189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D9C8D09" w14:textId="77777777" w:rsidR="00261036" w:rsidRPr="00261036" w:rsidRDefault="00261036" w:rsidP="00261036">
            <w:pPr>
              <w:rPr>
                <w:ins w:id="189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9DB6883" w14:textId="77777777" w:rsidR="00261036" w:rsidRPr="00261036" w:rsidRDefault="00261036" w:rsidP="00261036">
            <w:pPr>
              <w:rPr>
                <w:ins w:id="189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145460D" w14:textId="77777777" w:rsidR="00261036" w:rsidRPr="00261036" w:rsidRDefault="00261036" w:rsidP="00261036">
            <w:pPr>
              <w:rPr>
                <w:ins w:id="1893"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99D401B" w14:textId="77777777" w:rsidR="00261036" w:rsidRPr="00261036" w:rsidRDefault="00261036" w:rsidP="00261036">
            <w:pPr>
              <w:rPr>
                <w:ins w:id="1894" w:author="Verizon" w:date="2020-08-03T14:02:00Z"/>
              </w:rPr>
            </w:pPr>
          </w:p>
        </w:tc>
        <w:tc>
          <w:tcPr>
            <w:tcW w:w="749" w:type="dxa"/>
            <w:vMerge/>
            <w:tcBorders>
              <w:left w:val="single" w:sz="4" w:space="0" w:color="auto"/>
              <w:right w:val="single" w:sz="4" w:space="0" w:color="auto"/>
            </w:tcBorders>
            <w:vAlign w:val="center"/>
          </w:tcPr>
          <w:p w14:paraId="50B12E6A" w14:textId="77777777" w:rsidR="00261036" w:rsidRPr="00261036" w:rsidRDefault="00261036" w:rsidP="009C4B2A">
            <w:pPr>
              <w:jc w:val="center"/>
              <w:rPr>
                <w:ins w:id="1895" w:author="Verizon" w:date="2020-08-03T14:02:00Z"/>
              </w:rPr>
            </w:pPr>
          </w:p>
        </w:tc>
      </w:tr>
      <w:tr w:rsidR="00261036" w:rsidRPr="00261036" w14:paraId="499771EC" w14:textId="77777777" w:rsidTr="00F017CA">
        <w:trPr>
          <w:trHeight w:val="125"/>
          <w:jc w:val="center"/>
          <w:ins w:id="1896" w:author="Verizon" w:date="2020-08-03T14:02:00Z"/>
        </w:trPr>
        <w:tc>
          <w:tcPr>
            <w:tcW w:w="2065" w:type="dxa"/>
            <w:vMerge/>
            <w:tcBorders>
              <w:left w:val="single" w:sz="4" w:space="0" w:color="auto"/>
              <w:right w:val="single" w:sz="4" w:space="0" w:color="auto"/>
            </w:tcBorders>
            <w:vAlign w:val="center"/>
          </w:tcPr>
          <w:p w14:paraId="34BF0F6B" w14:textId="77777777" w:rsidR="00261036" w:rsidRPr="00261036" w:rsidRDefault="00261036" w:rsidP="009C4B2A">
            <w:pPr>
              <w:jc w:val="center"/>
              <w:rPr>
                <w:ins w:id="1897" w:author="Verizon" w:date="2020-08-03T14:02:00Z"/>
              </w:rPr>
            </w:pPr>
          </w:p>
        </w:tc>
        <w:tc>
          <w:tcPr>
            <w:tcW w:w="1980" w:type="dxa"/>
            <w:vMerge/>
            <w:tcBorders>
              <w:left w:val="single" w:sz="4" w:space="0" w:color="auto"/>
              <w:right w:val="single" w:sz="4" w:space="0" w:color="auto"/>
            </w:tcBorders>
            <w:vAlign w:val="center"/>
          </w:tcPr>
          <w:p w14:paraId="20BF4F91" w14:textId="77777777" w:rsidR="00261036" w:rsidRPr="00261036" w:rsidRDefault="00261036" w:rsidP="009C4B2A">
            <w:pPr>
              <w:jc w:val="center"/>
              <w:rPr>
                <w:ins w:id="1898" w:author="Verizon" w:date="2020-08-03T14:02:00Z"/>
              </w:rPr>
            </w:pPr>
          </w:p>
        </w:tc>
        <w:tc>
          <w:tcPr>
            <w:tcW w:w="746" w:type="dxa"/>
            <w:vMerge/>
            <w:tcBorders>
              <w:left w:val="single" w:sz="4" w:space="0" w:color="auto"/>
              <w:bottom w:val="single" w:sz="4" w:space="0" w:color="auto"/>
              <w:right w:val="single" w:sz="4" w:space="0" w:color="auto"/>
            </w:tcBorders>
            <w:vAlign w:val="center"/>
          </w:tcPr>
          <w:p w14:paraId="665C4364" w14:textId="77777777" w:rsidR="00261036" w:rsidRPr="00261036" w:rsidRDefault="00261036" w:rsidP="009C4B2A">
            <w:pPr>
              <w:jc w:val="center"/>
              <w:rPr>
                <w:ins w:id="189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C924BBC" w14:textId="77777777" w:rsidR="00261036" w:rsidRPr="00261036" w:rsidRDefault="00261036" w:rsidP="009C4B2A">
            <w:pPr>
              <w:jc w:val="center"/>
              <w:rPr>
                <w:ins w:id="1900" w:author="Verizon" w:date="2020-08-03T14:02:00Z"/>
              </w:rPr>
            </w:pPr>
            <w:ins w:id="1901"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13706788" w14:textId="77777777" w:rsidR="00261036" w:rsidRPr="00261036" w:rsidRDefault="00261036" w:rsidP="009C4B2A">
            <w:pPr>
              <w:jc w:val="center"/>
              <w:rPr>
                <w:ins w:id="190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A40862D" w14:textId="77777777" w:rsidR="00261036" w:rsidRPr="00261036" w:rsidRDefault="00261036" w:rsidP="009C4B2A">
            <w:pPr>
              <w:jc w:val="center"/>
              <w:rPr>
                <w:ins w:id="190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86847E8" w14:textId="77777777" w:rsidR="00261036" w:rsidRPr="00261036" w:rsidRDefault="00261036" w:rsidP="009C4B2A">
            <w:pPr>
              <w:jc w:val="center"/>
              <w:rPr>
                <w:ins w:id="190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9B8E22" w14:textId="77777777" w:rsidR="00261036" w:rsidRPr="00261036" w:rsidRDefault="00261036" w:rsidP="009C4B2A">
            <w:pPr>
              <w:jc w:val="center"/>
              <w:rPr>
                <w:ins w:id="190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1A89C20" w14:textId="77777777" w:rsidR="00261036" w:rsidRPr="00261036" w:rsidRDefault="00261036" w:rsidP="009C4B2A">
            <w:pPr>
              <w:jc w:val="center"/>
              <w:rPr>
                <w:ins w:id="190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C7A2F13" w14:textId="77777777" w:rsidR="00261036" w:rsidRPr="00261036" w:rsidRDefault="00261036" w:rsidP="009C4B2A">
            <w:pPr>
              <w:jc w:val="center"/>
              <w:rPr>
                <w:ins w:id="190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66CAF43" w14:textId="77777777" w:rsidR="00261036" w:rsidRPr="00261036" w:rsidRDefault="00261036" w:rsidP="009C4B2A">
            <w:pPr>
              <w:jc w:val="center"/>
              <w:rPr>
                <w:ins w:id="190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28C827E" w14:textId="77777777" w:rsidR="00261036" w:rsidRPr="00261036" w:rsidRDefault="00261036" w:rsidP="009C4B2A">
            <w:pPr>
              <w:jc w:val="center"/>
              <w:rPr>
                <w:ins w:id="190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376FDDA" w14:textId="77777777" w:rsidR="00261036" w:rsidRPr="00261036" w:rsidRDefault="00261036" w:rsidP="009C4B2A">
            <w:pPr>
              <w:jc w:val="center"/>
              <w:rPr>
                <w:ins w:id="191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6F58B7B" w14:textId="77777777" w:rsidR="00261036" w:rsidRPr="00261036" w:rsidRDefault="00261036" w:rsidP="009C4B2A">
            <w:pPr>
              <w:jc w:val="center"/>
              <w:rPr>
                <w:ins w:id="191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4F4CE1F" w14:textId="77777777" w:rsidR="00261036" w:rsidRPr="00261036" w:rsidRDefault="00261036" w:rsidP="009C4B2A">
            <w:pPr>
              <w:jc w:val="center"/>
              <w:rPr>
                <w:ins w:id="191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E9425F9" w14:textId="77777777" w:rsidR="00261036" w:rsidRPr="00261036" w:rsidRDefault="00261036" w:rsidP="00261036">
            <w:pPr>
              <w:rPr>
                <w:ins w:id="191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4818976" w14:textId="77777777" w:rsidR="00261036" w:rsidRPr="00261036" w:rsidRDefault="00261036" w:rsidP="00261036">
            <w:pPr>
              <w:rPr>
                <w:ins w:id="191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8836311" w14:textId="77777777" w:rsidR="00261036" w:rsidRPr="00261036" w:rsidRDefault="00261036" w:rsidP="00261036">
            <w:pPr>
              <w:rPr>
                <w:ins w:id="1915"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337C2592" w14:textId="77777777" w:rsidR="00261036" w:rsidRPr="00261036" w:rsidRDefault="00261036" w:rsidP="00261036">
            <w:pPr>
              <w:rPr>
                <w:ins w:id="1916" w:author="Verizon" w:date="2020-08-03T14:02:00Z"/>
              </w:rPr>
            </w:pPr>
          </w:p>
        </w:tc>
        <w:tc>
          <w:tcPr>
            <w:tcW w:w="749" w:type="dxa"/>
            <w:vMerge/>
            <w:tcBorders>
              <w:left w:val="single" w:sz="4" w:space="0" w:color="auto"/>
              <w:right w:val="single" w:sz="4" w:space="0" w:color="auto"/>
            </w:tcBorders>
            <w:vAlign w:val="center"/>
          </w:tcPr>
          <w:p w14:paraId="3CBA13D4" w14:textId="77777777" w:rsidR="00261036" w:rsidRPr="00261036" w:rsidRDefault="00261036" w:rsidP="009C4B2A">
            <w:pPr>
              <w:jc w:val="center"/>
              <w:rPr>
                <w:ins w:id="1917" w:author="Verizon" w:date="2020-08-03T14:02:00Z"/>
              </w:rPr>
            </w:pPr>
          </w:p>
        </w:tc>
      </w:tr>
      <w:tr w:rsidR="00261036" w:rsidRPr="00261036" w14:paraId="2398618C" w14:textId="77777777" w:rsidTr="00F017CA">
        <w:trPr>
          <w:trHeight w:val="125"/>
          <w:jc w:val="center"/>
          <w:ins w:id="1918" w:author="Verizon" w:date="2020-08-03T14:02:00Z"/>
        </w:trPr>
        <w:tc>
          <w:tcPr>
            <w:tcW w:w="2065" w:type="dxa"/>
            <w:vMerge/>
            <w:tcBorders>
              <w:left w:val="single" w:sz="4" w:space="0" w:color="auto"/>
              <w:right w:val="single" w:sz="4" w:space="0" w:color="auto"/>
            </w:tcBorders>
            <w:vAlign w:val="center"/>
          </w:tcPr>
          <w:p w14:paraId="51FA56A1" w14:textId="77777777" w:rsidR="00261036" w:rsidRPr="00261036" w:rsidRDefault="00261036" w:rsidP="009C4B2A">
            <w:pPr>
              <w:jc w:val="center"/>
              <w:rPr>
                <w:ins w:id="1919" w:author="Verizon" w:date="2020-08-03T14:02:00Z"/>
              </w:rPr>
            </w:pPr>
          </w:p>
        </w:tc>
        <w:tc>
          <w:tcPr>
            <w:tcW w:w="1980" w:type="dxa"/>
            <w:vMerge/>
            <w:tcBorders>
              <w:left w:val="single" w:sz="4" w:space="0" w:color="auto"/>
              <w:right w:val="single" w:sz="4" w:space="0" w:color="auto"/>
            </w:tcBorders>
            <w:vAlign w:val="center"/>
          </w:tcPr>
          <w:p w14:paraId="0BDA4DE9" w14:textId="77777777" w:rsidR="00261036" w:rsidRPr="00261036" w:rsidRDefault="00261036" w:rsidP="009C4B2A">
            <w:pPr>
              <w:jc w:val="center"/>
              <w:rPr>
                <w:ins w:id="1920" w:author="Verizon" w:date="2020-08-03T14:02:00Z"/>
              </w:rPr>
            </w:pPr>
          </w:p>
        </w:tc>
        <w:tc>
          <w:tcPr>
            <w:tcW w:w="746" w:type="dxa"/>
            <w:tcBorders>
              <w:top w:val="single" w:sz="4" w:space="0" w:color="auto"/>
              <w:left w:val="single" w:sz="4" w:space="0" w:color="auto"/>
              <w:right w:val="single" w:sz="4" w:space="0" w:color="auto"/>
            </w:tcBorders>
            <w:vAlign w:val="center"/>
          </w:tcPr>
          <w:p w14:paraId="50EB9AF1" w14:textId="77777777" w:rsidR="00261036" w:rsidRPr="00261036" w:rsidRDefault="00261036" w:rsidP="009C4B2A">
            <w:pPr>
              <w:jc w:val="center"/>
              <w:rPr>
                <w:ins w:id="1921" w:author="Verizon" w:date="2020-08-03T14:02:00Z"/>
              </w:rPr>
            </w:pPr>
            <w:ins w:id="1922"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9A3EB56" w14:textId="77777777" w:rsidR="00261036" w:rsidRPr="00261036" w:rsidRDefault="00261036" w:rsidP="009C4B2A">
            <w:pPr>
              <w:jc w:val="center"/>
              <w:rPr>
                <w:ins w:id="1923" w:author="Verizon" w:date="2020-08-03T14:02:00Z"/>
              </w:rPr>
            </w:pPr>
            <w:ins w:id="1924" w:author="Verizon" w:date="2020-08-03T14:02:00Z">
              <w:r w:rsidRPr="00261036">
                <w:t>CA_n261(G-I)</w:t>
              </w:r>
            </w:ins>
          </w:p>
        </w:tc>
        <w:tc>
          <w:tcPr>
            <w:tcW w:w="749" w:type="dxa"/>
            <w:vMerge/>
            <w:tcBorders>
              <w:left w:val="single" w:sz="4" w:space="0" w:color="auto"/>
              <w:right w:val="single" w:sz="4" w:space="0" w:color="auto"/>
            </w:tcBorders>
            <w:vAlign w:val="center"/>
          </w:tcPr>
          <w:p w14:paraId="20882FA4" w14:textId="77777777" w:rsidR="00261036" w:rsidRPr="00261036" w:rsidRDefault="00261036" w:rsidP="009C4B2A">
            <w:pPr>
              <w:jc w:val="center"/>
              <w:rPr>
                <w:ins w:id="1925" w:author="Verizon" w:date="2020-08-03T14:02:00Z"/>
              </w:rPr>
            </w:pPr>
          </w:p>
        </w:tc>
      </w:tr>
      <w:tr w:rsidR="00261036" w:rsidRPr="00261036" w14:paraId="3D5C1470" w14:textId="77777777" w:rsidTr="00F017CA">
        <w:trPr>
          <w:trHeight w:val="125"/>
          <w:jc w:val="center"/>
          <w:ins w:id="1926" w:author="Verizon" w:date="2020-08-03T14:02:00Z"/>
        </w:trPr>
        <w:tc>
          <w:tcPr>
            <w:tcW w:w="2065" w:type="dxa"/>
            <w:vMerge w:val="restart"/>
            <w:tcBorders>
              <w:top w:val="single" w:sz="4" w:space="0" w:color="auto"/>
              <w:left w:val="single" w:sz="4" w:space="0" w:color="auto"/>
              <w:right w:val="single" w:sz="4" w:space="0" w:color="auto"/>
            </w:tcBorders>
            <w:vAlign w:val="center"/>
          </w:tcPr>
          <w:p w14:paraId="27E30FD4" w14:textId="77777777" w:rsidR="00261036" w:rsidRPr="00261036" w:rsidRDefault="00261036" w:rsidP="009C4B2A">
            <w:pPr>
              <w:jc w:val="center"/>
              <w:rPr>
                <w:ins w:id="1927" w:author="Verizon" w:date="2020-08-03T14:02:00Z"/>
              </w:rPr>
            </w:pPr>
            <w:ins w:id="1928" w:author="Verizon" w:date="2020-08-03T14:02:00Z">
              <w:r w:rsidRPr="00261036">
                <w:t>CA_n5A-n261(A-G-H)</w:t>
              </w:r>
            </w:ins>
          </w:p>
        </w:tc>
        <w:tc>
          <w:tcPr>
            <w:tcW w:w="1980" w:type="dxa"/>
            <w:vMerge w:val="restart"/>
            <w:tcBorders>
              <w:top w:val="single" w:sz="4" w:space="0" w:color="auto"/>
              <w:left w:val="single" w:sz="4" w:space="0" w:color="auto"/>
              <w:right w:val="single" w:sz="4" w:space="0" w:color="auto"/>
            </w:tcBorders>
            <w:vAlign w:val="center"/>
          </w:tcPr>
          <w:p w14:paraId="4CE2F4EF" w14:textId="77777777" w:rsidR="00261036" w:rsidRPr="00261036" w:rsidRDefault="00261036" w:rsidP="009C4B2A">
            <w:pPr>
              <w:jc w:val="center"/>
              <w:rPr>
                <w:ins w:id="1929" w:author="Verizon" w:date="2020-08-03T14:02:00Z"/>
              </w:rPr>
            </w:pPr>
            <w:ins w:id="1930" w:author="Verizon" w:date="2020-08-03T14:02:00Z">
              <w:r w:rsidRPr="00261036">
                <w:t>CA_n5A-n261A CA_n5A-n261G CA_n5A-n261H</w:t>
              </w:r>
            </w:ins>
          </w:p>
        </w:tc>
        <w:tc>
          <w:tcPr>
            <w:tcW w:w="746" w:type="dxa"/>
            <w:vMerge w:val="restart"/>
            <w:tcBorders>
              <w:top w:val="single" w:sz="4" w:space="0" w:color="auto"/>
              <w:left w:val="single" w:sz="4" w:space="0" w:color="auto"/>
              <w:right w:val="single" w:sz="4" w:space="0" w:color="auto"/>
            </w:tcBorders>
            <w:vAlign w:val="center"/>
          </w:tcPr>
          <w:p w14:paraId="39DB4227" w14:textId="77777777" w:rsidR="00261036" w:rsidRPr="00261036" w:rsidRDefault="00261036" w:rsidP="009C4B2A">
            <w:pPr>
              <w:jc w:val="center"/>
              <w:rPr>
                <w:ins w:id="1931" w:author="Verizon" w:date="2020-08-03T14:02:00Z"/>
              </w:rPr>
            </w:pPr>
            <w:ins w:id="1932"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2B859707" w14:textId="77777777" w:rsidR="00261036" w:rsidRPr="00261036" w:rsidRDefault="00261036" w:rsidP="009C4B2A">
            <w:pPr>
              <w:jc w:val="center"/>
              <w:rPr>
                <w:ins w:id="1933" w:author="Verizon" w:date="2020-08-03T14:02:00Z"/>
              </w:rPr>
            </w:pPr>
            <w:ins w:id="1934"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3EFFBE9C" w14:textId="77777777" w:rsidR="00261036" w:rsidRPr="00261036" w:rsidRDefault="00261036" w:rsidP="009C4B2A">
            <w:pPr>
              <w:jc w:val="center"/>
              <w:rPr>
                <w:ins w:id="1935" w:author="Verizon" w:date="2020-08-03T14:02:00Z"/>
              </w:rPr>
            </w:pPr>
            <w:ins w:id="193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40430E" w14:textId="77777777" w:rsidR="00261036" w:rsidRPr="00261036" w:rsidRDefault="00261036" w:rsidP="009C4B2A">
            <w:pPr>
              <w:jc w:val="center"/>
              <w:rPr>
                <w:ins w:id="1937" w:author="Verizon" w:date="2020-08-03T14:02:00Z"/>
              </w:rPr>
            </w:pPr>
            <w:ins w:id="193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596EDD" w14:textId="77777777" w:rsidR="00261036" w:rsidRPr="00261036" w:rsidRDefault="00261036" w:rsidP="009C4B2A">
            <w:pPr>
              <w:jc w:val="center"/>
              <w:rPr>
                <w:ins w:id="1939" w:author="Verizon" w:date="2020-08-03T14:02:00Z"/>
              </w:rPr>
            </w:pPr>
            <w:ins w:id="1940"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FEFB03" w14:textId="77777777" w:rsidR="00261036" w:rsidRPr="00261036" w:rsidRDefault="00261036" w:rsidP="009C4B2A">
            <w:pPr>
              <w:jc w:val="center"/>
              <w:rPr>
                <w:ins w:id="1941" w:author="Verizon" w:date="2020-08-03T14:02:00Z"/>
              </w:rPr>
            </w:pPr>
            <w:ins w:id="194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DF07D0E" w14:textId="77777777" w:rsidR="00261036" w:rsidRPr="00261036" w:rsidRDefault="00261036" w:rsidP="009C4B2A">
            <w:pPr>
              <w:jc w:val="center"/>
              <w:rPr>
                <w:ins w:id="194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DFA4931" w14:textId="77777777" w:rsidR="00261036" w:rsidRPr="00261036" w:rsidRDefault="00261036" w:rsidP="009C4B2A">
            <w:pPr>
              <w:jc w:val="center"/>
              <w:rPr>
                <w:ins w:id="194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5D6C519" w14:textId="77777777" w:rsidR="00261036" w:rsidRPr="00261036" w:rsidRDefault="00261036" w:rsidP="009C4B2A">
            <w:pPr>
              <w:jc w:val="center"/>
              <w:rPr>
                <w:ins w:id="194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B544A49" w14:textId="77777777" w:rsidR="00261036" w:rsidRPr="00261036" w:rsidRDefault="00261036" w:rsidP="009C4B2A">
            <w:pPr>
              <w:jc w:val="center"/>
              <w:rPr>
                <w:ins w:id="194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BB2DC89" w14:textId="77777777" w:rsidR="00261036" w:rsidRPr="00261036" w:rsidRDefault="00261036" w:rsidP="009C4B2A">
            <w:pPr>
              <w:jc w:val="center"/>
              <w:rPr>
                <w:ins w:id="194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7C36416" w14:textId="77777777" w:rsidR="00261036" w:rsidRPr="00261036" w:rsidRDefault="00261036" w:rsidP="009C4B2A">
            <w:pPr>
              <w:jc w:val="center"/>
              <w:rPr>
                <w:ins w:id="194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DE3849F" w14:textId="77777777" w:rsidR="00261036" w:rsidRPr="00261036" w:rsidRDefault="00261036" w:rsidP="009C4B2A">
            <w:pPr>
              <w:jc w:val="center"/>
              <w:rPr>
                <w:ins w:id="194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C639F6E" w14:textId="77777777" w:rsidR="00261036" w:rsidRPr="00261036" w:rsidRDefault="00261036" w:rsidP="00261036">
            <w:pPr>
              <w:rPr>
                <w:ins w:id="195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4E8065E" w14:textId="77777777" w:rsidR="00261036" w:rsidRPr="00261036" w:rsidRDefault="00261036" w:rsidP="00261036">
            <w:pPr>
              <w:rPr>
                <w:ins w:id="195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44921F6" w14:textId="77777777" w:rsidR="00261036" w:rsidRPr="00261036" w:rsidRDefault="00261036" w:rsidP="00261036">
            <w:pPr>
              <w:rPr>
                <w:ins w:id="1952"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4A89DBA" w14:textId="77777777" w:rsidR="00261036" w:rsidRPr="00261036" w:rsidRDefault="00261036" w:rsidP="00261036">
            <w:pPr>
              <w:rPr>
                <w:ins w:id="1953"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03B7CDBA" w14:textId="77777777" w:rsidR="00261036" w:rsidRPr="00261036" w:rsidRDefault="00261036" w:rsidP="009C4B2A">
            <w:pPr>
              <w:jc w:val="center"/>
              <w:rPr>
                <w:ins w:id="1954" w:author="Verizon" w:date="2020-08-03T14:02:00Z"/>
              </w:rPr>
            </w:pPr>
            <w:ins w:id="1955" w:author="Verizon" w:date="2020-08-03T14:02:00Z">
              <w:r w:rsidRPr="00261036">
                <w:t>0</w:t>
              </w:r>
            </w:ins>
          </w:p>
        </w:tc>
      </w:tr>
      <w:tr w:rsidR="00261036" w:rsidRPr="00261036" w14:paraId="208187E7" w14:textId="77777777" w:rsidTr="00F017CA">
        <w:trPr>
          <w:trHeight w:val="125"/>
          <w:jc w:val="center"/>
          <w:ins w:id="1956" w:author="Verizon" w:date="2020-08-03T14:02:00Z"/>
        </w:trPr>
        <w:tc>
          <w:tcPr>
            <w:tcW w:w="2065" w:type="dxa"/>
            <w:vMerge/>
            <w:tcBorders>
              <w:left w:val="single" w:sz="4" w:space="0" w:color="auto"/>
              <w:right w:val="single" w:sz="4" w:space="0" w:color="auto"/>
            </w:tcBorders>
            <w:vAlign w:val="center"/>
          </w:tcPr>
          <w:p w14:paraId="1088EB8D" w14:textId="77777777" w:rsidR="00261036" w:rsidRPr="00261036" w:rsidRDefault="00261036" w:rsidP="009C4B2A">
            <w:pPr>
              <w:jc w:val="center"/>
              <w:rPr>
                <w:ins w:id="1957" w:author="Verizon" w:date="2020-08-03T14:02:00Z"/>
              </w:rPr>
            </w:pPr>
          </w:p>
        </w:tc>
        <w:tc>
          <w:tcPr>
            <w:tcW w:w="1980" w:type="dxa"/>
            <w:vMerge/>
            <w:tcBorders>
              <w:left w:val="single" w:sz="4" w:space="0" w:color="auto"/>
              <w:right w:val="single" w:sz="4" w:space="0" w:color="auto"/>
            </w:tcBorders>
            <w:vAlign w:val="center"/>
          </w:tcPr>
          <w:p w14:paraId="6FC1320C" w14:textId="77777777" w:rsidR="00261036" w:rsidRPr="00261036" w:rsidRDefault="00261036" w:rsidP="009C4B2A">
            <w:pPr>
              <w:jc w:val="center"/>
              <w:rPr>
                <w:ins w:id="1958" w:author="Verizon" w:date="2020-08-03T14:02:00Z"/>
              </w:rPr>
            </w:pPr>
          </w:p>
        </w:tc>
        <w:tc>
          <w:tcPr>
            <w:tcW w:w="746" w:type="dxa"/>
            <w:vMerge/>
            <w:tcBorders>
              <w:left w:val="single" w:sz="4" w:space="0" w:color="auto"/>
              <w:right w:val="single" w:sz="4" w:space="0" w:color="auto"/>
            </w:tcBorders>
            <w:vAlign w:val="center"/>
          </w:tcPr>
          <w:p w14:paraId="61A9EE8B" w14:textId="77777777" w:rsidR="00261036" w:rsidRPr="00261036" w:rsidRDefault="00261036" w:rsidP="009C4B2A">
            <w:pPr>
              <w:jc w:val="center"/>
              <w:rPr>
                <w:ins w:id="195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F3131D2" w14:textId="77777777" w:rsidR="00261036" w:rsidRPr="00261036" w:rsidRDefault="00261036" w:rsidP="009C4B2A">
            <w:pPr>
              <w:jc w:val="center"/>
              <w:rPr>
                <w:ins w:id="1960" w:author="Verizon" w:date="2020-08-03T14:02:00Z"/>
              </w:rPr>
            </w:pPr>
            <w:ins w:id="1961"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2D5131A3" w14:textId="77777777" w:rsidR="00261036" w:rsidRPr="00261036" w:rsidRDefault="00261036" w:rsidP="009C4B2A">
            <w:pPr>
              <w:jc w:val="center"/>
              <w:rPr>
                <w:ins w:id="196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EEA06B8" w14:textId="77777777" w:rsidR="00261036" w:rsidRPr="00261036" w:rsidRDefault="00261036" w:rsidP="009C4B2A">
            <w:pPr>
              <w:jc w:val="center"/>
              <w:rPr>
                <w:ins w:id="1963" w:author="Verizon" w:date="2020-08-03T14:02:00Z"/>
              </w:rPr>
            </w:pPr>
            <w:ins w:id="1964"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31085C8" w14:textId="77777777" w:rsidR="00261036" w:rsidRPr="00261036" w:rsidRDefault="00261036" w:rsidP="009C4B2A">
            <w:pPr>
              <w:jc w:val="center"/>
              <w:rPr>
                <w:ins w:id="1965" w:author="Verizon" w:date="2020-08-03T14:02:00Z"/>
              </w:rPr>
            </w:pPr>
            <w:ins w:id="1966"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E90153" w14:textId="77777777" w:rsidR="00261036" w:rsidRPr="00261036" w:rsidRDefault="00261036" w:rsidP="009C4B2A">
            <w:pPr>
              <w:jc w:val="center"/>
              <w:rPr>
                <w:ins w:id="1967" w:author="Verizon" w:date="2020-08-03T14:02:00Z"/>
              </w:rPr>
            </w:pPr>
            <w:ins w:id="196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34E4CBC8" w14:textId="77777777" w:rsidR="00261036" w:rsidRPr="00261036" w:rsidRDefault="00261036" w:rsidP="009C4B2A">
            <w:pPr>
              <w:jc w:val="center"/>
              <w:rPr>
                <w:ins w:id="196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86A9099" w14:textId="77777777" w:rsidR="00261036" w:rsidRPr="00261036" w:rsidRDefault="00261036" w:rsidP="009C4B2A">
            <w:pPr>
              <w:jc w:val="center"/>
              <w:rPr>
                <w:ins w:id="197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B3A085C" w14:textId="77777777" w:rsidR="00261036" w:rsidRPr="00261036" w:rsidRDefault="00261036" w:rsidP="009C4B2A">
            <w:pPr>
              <w:jc w:val="center"/>
              <w:rPr>
                <w:ins w:id="197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C5F95E7" w14:textId="77777777" w:rsidR="00261036" w:rsidRPr="00261036" w:rsidRDefault="00261036" w:rsidP="009C4B2A">
            <w:pPr>
              <w:jc w:val="center"/>
              <w:rPr>
                <w:ins w:id="197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A0688A6" w14:textId="77777777" w:rsidR="00261036" w:rsidRPr="00261036" w:rsidRDefault="00261036" w:rsidP="009C4B2A">
            <w:pPr>
              <w:jc w:val="center"/>
              <w:rPr>
                <w:ins w:id="197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7B517F5" w14:textId="77777777" w:rsidR="00261036" w:rsidRPr="00261036" w:rsidRDefault="00261036" w:rsidP="009C4B2A">
            <w:pPr>
              <w:jc w:val="center"/>
              <w:rPr>
                <w:ins w:id="197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964C8B3" w14:textId="77777777" w:rsidR="00261036" w:rsidRPr="00261036" w:rsidRDefault="00261036" w:rsidP="009C4B2A">
            <w:pPr>
              <w:jc w:val="center"/>
              <w:rPr>
                <w:ins w:id="197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A746BCB" w14:textId="77777777" w:rsidR="00261036" w:rsidRPr="00261036" w:rsidRDefault="00261036" w:rsidP="00261036">
            <w:pPr>
              <w:rPr>
                <w:ins w:id="197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F5832BF" w14:textId="77777777" w:rsidR="00261036" w:rsidRPr="00261036" w:rsidRDefault="00261036" w:rsidP="00261036">
            <w:pPr>
              <w:rPr>
                <w:ins w:id="197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59FA7B9" w14:textId="77777777" w:rsidR="00261036" w:rsidRPr="00261036" w:rsidRDefault="00261036" w:rsidP="00261036">
            <w:pPr>
              <w:rPr>
                <w:ins w:id="1978"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48F231FB" w14:textId="77777777" w:rsidR="00261036" w:rsidRPr="00261036" w:rsidRDefault="00261036" w:rsidP="00261036">
            <w:pPr>
              <w:rPr>
                <w:ins w:id="1979" w:author="Verizon" w:date="2020-08-03T14:02:00Z"/>
              </w:rPr>
            </w:pPr>
          </w:p>
        </w:tc>
        <w:tc>
          <w:tcPr>
            <w:tcW w:w="749" w:type="dxa"/>
            <w:vMerge/>
            <w:tcBorders>
              <w:left w:val="single" w:sz="4" w:space="0" w:color="auto"/>
              <w:right w:val="single" w:sz="4" w:space="0" w:color="auto"/>
            </w:tcBorders>
            <w:vAlign w:val="center"/>
          </w:tcPr>
          <w:p w14:paraId="0E7458DB" w14:textId="77777777" w:rsidR="00261036" w:rsidRPr="00261036" w:rsidRDefault="00261036" w:rsidP="009C4B2A">
            <w:pPr>
              <w:jc w:val="center"/>
              <w:rPr>
                <w:ins w:id="1980" w:author="Verizon" w:date="2020-08-03T14:02:00Z"/>
              </w:rPr>
            </w:pPr>
          </w:p>
        </w:tc>
      </w:tr>
      <w:tr w:rsidR="00261036" w:rsidRPr="00261036" w14:paraId="3D602431" w14:textId="77777777" w:rsidTr="00F017CA">
        <w:trPr>
          <w:trHeight w:val="125"/>
          <w:jc w:val="center"/>
          <w:ins w:id="1981" w:author="Verizon" w:date="2020-08-03T14:02:00Z"/>
        </w:trPr>
        <w:tc>
          <w:tcPr>
            <w:tcW w:w="2065" w:type="dxa"/>
            <w:vMerge/>
            <w:tcBorders>
              <w:left w:val="single" w:sz="4" w:space="0" w:color="auto"/>
              <w:right w:val="single" w:sz="4" w:space="0" w:color="auto"/>
            </w:tcBorders>
            <w:vAlign w:val="center"/>
          </w:tcPr>
          <w:p w14:paraId="24476131" w14:textId="77777777" w:rsidR="00261036" w:rsidRPr="00261036" w:rsidRDefault="00261036" w:rsidP="009C4B2A">
            <w:pPr>
              <w:jc w:val="center"/>
              <w:rPr>
                <w:ins w:id="1982" w:author="Verizon" w:date="2020-08-03T14:02:00Z"/>
              </w:rPr>
            </w:pPr>
          </w:p>
        </w:tc>
        <w:tc>
          <w:tcPr>
            <w:tcW w:w="1980" w:type="dxa"/>
            <w:vMerge/>
            <w:tcBorders>
              <w:left w:val="single" w:sz="4" w:space="0" w:color="auto"/>
              <w:right w:val="single" w:sz="4" w:space="0" w:color="auto"/>
            </w:tcBorders>
            <w:vAlign w:val="center"/>
          </w:tcPr>
          <w:p w14:paraId="61685816" w14:textId="77777777" w:rsidR="00261036" w:rsidRPr="00261036" w:rsidRDefault="00261036" w:rsidP="009C4B2A">
            <w:pPr>
              <w:jc w:val="center"/>
              <w:rPr>
                <w:ins w:id="1983" w:author="Verizon" w:date="2020-08-03T14:02:00Z"/>
              </w:rPr>
            </w:pPr>
          </w:p>
        </w:tc>
        <w:tc>
          <w:tcPr>
            <w:tcW w:w="746" w:type="dxa"/>
            <w:vMerge/>
            <w:tcBorders>
              <w:left w:val="single" w:sz="4" w:space="0" w:color="auto"/>
              <w:bottom w:val="single" w:sz="4" w:space="0" w:color="auto"/>
              <w:right w:val="single" w:sz="4" w:space="0" w:color="auto"/>
            </w:tcBorders>
            <w:vAlign w:val="center"/>
          </w:tcPr>
          <w:p w14:paraId="7B08222C" w14:textId="77777777" w:rsidR="00261036" w:rsidRPr="00261036" w:rsidRDefault="00261036" w:rsidP="009C4B2A">
            <w:pPr>
              <w:jc w:val="center"/>
              <w:rPr>
                <w:ins w:id="198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213FE8E" w14:textId="77777777" w:rsidR="00261036" w:rsidRPr="00261036" w:rsidRDefault="00261036" w:rsidP="009C4B2A">
            <w:pPr>
              <w:jc w:val="center"/>
              <w:rPr>
                <w:ins w:id="1985" w:author="Verizon" w:date="2020-08-03T14:02:00Z"/>
              </w:rPr>
            </w:pPr>
            <w:ins w:id="1986"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541937C5" w14:textId="77777777" w:rsidR="00261036" w:rsidRPr="00261036" w:rsidRDefault="00261036" w:rsidP="009C4B2A">
            <w:pPr>
              <w:jc w:val="center"/>
              <w:rPr>
                <w:ins w:id="19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67D6485" w14:textId="77777777" w:rsidR="00261036" w:rsidRPr="00261036" w:rsidRDefault="00261036" w:rsidP="009C4B2A">
            <w:pPr>
              <w:jc w:val="center"/>
              <w:rPr>
                <w:ins w:id="198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3863EFF" w14:textId="77777777" w:rsidR="00261036" w:rsidRPr="00261036" w:rsidRDefault="00261036" w:rsidP="009C4B2A">
            <w:pPr>
              <w:jc w:val="center"/>
              <w:rPr>
                <w:ins w:id="198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2BA012" w14:textId="77777777" w:rsidR="00261036" w:rsidRPr="00261036" w:rsidRDefault="00261036" w:rsidP="009C4B2A">
            <w:pPr>
              <w:jc w:val="center"/>
              <w:rPr>
                <w:ins w:id="199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4A88784" w14:textId="77777777" w:rsidR="00261036" w:rsidRPr="00261036" w:rsidRDefault="00261036" w:rsidP="009C4B2A">
            <w:pPr>
              <w:jc w:val="center"/>
              <w:rPr>
                <w:ins w:id="199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063968A" w14:textId="77777777" w:rsidR="00261036" w:rsidRPr="00261036" w:rsidRDefault="00261036" w:rsidP="009C4B2A">
            <w:pPr>
              <w:jc w:val="center"/>
              <w:rPr>
                <w:ins w:id="199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7930E37" w14:textId="77777777" w:rsidR="00261036" w:rsidRPr="00261036" w:rsidRDefault="00261036" w:rsidP="009C4B2A">
            <w:pPr>
              <w:jc w:val="center"/>
              <w:rPr>
                <w:ins w:id="199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F9524FB" w14:textId="77777777" w:rsidR="00261036" w:rsidRPr="00261036" w:rsidRDefault="00261036" w:rsidP="009C4B2A">
            <w:pPr>
              <w:jc w:val="center"/>
              <w:rPr>
                <w:ins w:id="199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7B87239" w14:textId="77777777" w:rsidR="00261036" w:rsidRPr="00261036" w:rsidRDefault="00261036" w:rsidP="009C4B2A">
            <w:pPr>
              <w:jc w:val="center"/>
              <w:rPr>
                <w:ins w:id="199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A02C1A9" w14:textId="77777777" w:rsidR="00261036" w:rsidRPr="00261036" w:rsidRDefault="00261036" w:rsidP="009C4B2A">
            <w:pPr>
              <w:jc w:val="center"/>
              <w:rPr>
                <w:ins w:id="199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6CC38C7" w14:textId="77777777" w:rsidR="00261036" w:rsidRPr="00261036" w:rsidRDefault="00261036" w:rsidP="009C4B2A">
            <w:pPr>
              <w:jc w:val="center"/>
              <w:rPr>
                <w:ins w:id="199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3AAEF9A" w14:textId="77777777" w:rsidR="00261036" w:rsidRPr="00261036" w:rsidRDefault="00261036" w:rsidP="00261036">
            <w:pPr>
              <w:rPr>
                <w:ins w:id="199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FB6C176" w14:textId="77777777" w:rsidR="00261036" w:rsidRPr="00261036" w:rsidRDefault="00261036" w:rsidP="00261036">
            <w:pPr>
              <w:rPr>
                <w:ins w:id="199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1288F87" w14:textId="77777777" w:rsidR="00261036" w:rsidRPr="00261036" w:rsidRDefault="00261036" w:rsidP="00261036">
            <w:pPr>
              <w:rPr>
                <w:ins w:id="2000"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C1708B4" w14:textId="77777777" w:rsidR="00261036" w:rsidRPr="00261036" w:rsidRDefault="00261036" w:rsidP="00261036">
            <w:pPr>
              <w:rPr>
                <w:ins w:id="2001" w:author="Verizon" w:date="2020-08-03T14:02:00Z"/>
              </w:rPr>
            </w:pPr>
          </w:p>
        </w:tc>
        <w:tc>
          <w:tcPr>
            <w:tcW w:w="749" w:type="dxa"/>
            <w:vMerge/>
            <w:tcBorders>
              <w:left w:val="single" w:sz="4" w:space="0" w:color="auto"/>
              <w:right w:val="single" w:sz="4" w:space="0" w:color="auto"/>
            </w:tcBorders>
            <w:vAlign w:val="center"/>
          </w:tcPr>
          <w:p w14:paraId="4AB5D95A" w14:textId="77777777" w:rsidR="00261036" w:rsidRPr="00261036" w:rsidRDefault="00261036" w:rsidP="009C4B2A">
            <w:pPr>
              <w:jc w:val="center"/>
              <w:rPr>
                <w:ins w:id="2002" w:author="Verizon" w:date="2020-08-03T14:02:00Z"/>
              </w:rPr>
            </w:pPr>
          </w:p>
        </w:tc>
      </w:tr>
      <w:tr w:rsidR="00261036" w:rsidRPr="00261036" w14:paraId="565EDD6B" w14:textId="77777777" w:rsidTr="00F017CA">
        <w:trPr>
          <w:trHeight w:val="125"/>
          <w:jc w:val="center"/>
          <w:ins w:id="2003" w:author="Verizon" w:date="2020-08-03T14:02:00Z"/>
        </w:trPr>
        <w:tc>
          <w:tcPr>
            <w:tcW w:w="2065" w:type="dxa"/>
            <w:vMerge/>
            <w:tcBorders>
              <w:left w:val="single" w:sz="4" w:space="0" w:color="auto"/>
              <w:right w:val="single" w:sz="4" w:space="0" w:color="auto"/>
            </w:tcBorders>
            <w:vAlign w:val="center"/>
          </w:tcPr>
          <w:p w14:paraId="2C59451E" w14:textId="77777777" w:rsidR="00261036" w:rsidRPr="00261036" w:rsidRDefault="00261036" w:rsidP="009C4B2A">
            <w:pPr>
              <w:jc w:val="center"/>
              <w:rPr>
                <w:ins w:id="2004" w:author="Verizon" w:date="2020-08-03T14:02:00Z"/>
              </w:rPr>
            </w:pPr>
          </w:p>
        </w:tc>
        <w:tc>
          <w:tcPr>
            <w:tcW w:w="1980" w:type="dxa"/>
            <w:vMerge/>
            <w:tcBorders>
              <w:left w:val="single" w:sz="4" w:space="0" w:color="auto"/>
              <w:right w:val="single" w:sz="4" w:space="0" w:color="auto"/>
            </w:tcBorders>
            <w:vAlign w:val="center"/>
          </w:tcPr>
          <w:p w14:paraId="77BD5727" w14:textId="77777777" w:rsidR="00261036" w:rsidRPr="00261036" w:rsidRDefault="00261036" w:rsidP="009C4B2A">
            <w:pPr>
              <w:jc w:val="center"/>
              <w:rPr>
                <w:ins w:id="2005" w:author="Verizon" w:date="2020-08-03T14:02:00Z"/>
              </w:rPr>
            </w:pPr>
          </w:p>
        </w:tc>
        <w:tc>
          <w:tcPr>
            <w:tcW w:w="746" w:type="dxa"/>
            <w:tcBorders>
              <w:top w:val="single" w:sz="4" w:space="0" w:color="auto"/>
              <w:left w:val="single" w:sz="4" w:space="0" w:color="auto"/>
              <w:right w:val="single" w:sz="4" w:space="0" w:color="auto"/>
            </w:tcBorders>
            <w:vAlign w:val="center"/>
          </w:tcPr>
          <w:p w14:paraId="35C56968" w14:textId="77777777" w:rsidR="00261036" w:rsidRPr="00261036" w:rsidRDefault="00261036" w:rsidP="009C4B2A">
            <w:pPr>
              <w:jc w:val="center"/>
              <w:rPr>
                <w:ins w:id="2006" w:author="Verizon" w:date="2020-08-03T14:02:00Z"/>
              </w:rPr>
            </w:pPr>
            <w:ins w:id="2007"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1698688" w14:textId="77777777" w:rsidR="00261036" w:rsidRPr="00261036" w:rsidRDefault="00261036" w:rsidP="009C4B2A">
            <w:pPr>
              <w:jc w:val="center"/>
              <w:rPr>
                <w:ins w:id="2008" w:author="Verizon" w:date="2020-08-03T14:02:00Z"/>
              </w:rPr>
            </w:pPr>
            <w:ins w:id="2009" w:author="Verizon" w:date="2020-08-03T14:02:00Z">
              <w:r w:rsidRPr="00261036">
                <w:t>CA_n261(A-G-H)</w:t>
              </w:r>
            </w:ins>
          </w:p>
        </w:tc>
        <w:tc>
          <w:tcPr>
            <w:tcW w:w="749" w:type="dxa"/>
            <w:vMerge/>
            <w:tcBorders>
              <w:left w:val="single" w:sz="4" w:space="0" w:color="auto"/>
              <w:right w:val="single" w:sz="4" w:space="0" w:color="auto"/>
            </w:tcBorders>
            <w:vAlign w:val="center"/>
          </w:tcPr>
          <w:p w14:paraId="785B01BE" w14:textId="77777777" w:rsidR="00261036" w:rsidRPr="00261036" w:rsidRDefault="00261036" w:rsidP="009C4B2A">
            <w:pPr>
              <w:jc w:val="center"/>
              <w:rPr>
                <w:ins w:id="2010" w:author="Verizon" w:date="2020-08-03T14:02:00Z"/>
              </w:rPr>
            </w:pPr>
          </w:p>
        </w:tc>
      </w:tr>
      <w:tr w:rsidR="00261036" w:rsidRPr="00261036" w14:paraId="3E525EE5" w14:textId="77777777" w:rsidTr="00F017CA">
        <w:trPr>
          <w:trHeight w:val="125"/>
          <w:jc w:val="center"/>
          <w:ins w:id="2011" w:author="Verizon" w:date="2020-08-03T14:02:00Z"/>
        </w:trPr>
        <w:tc>
          <w:tcPr>
            <w:tcW w:w="2065" w:type="dxa"/>
            <w:vMerge w:val="restart"/>
            <w:tcBorders>
              <w:top w:val="single" w:sz="4" w:space="0" w:color="auto"/>
              <w:left w:val="single" w:sz="4" w:space="0" w:color="auto"/>
              <w:right w:val="single" w:sz="4" w:space="0" w:color="auto"/>
            </w:tcBorders>
            <w:vAlign w:val="center"/>
          </w:tcPr>
          <w:p w14:paraId="10613468" w14:textId="77777777" w:rsidR="00261036" w:rsidRPr="00261036" w:rsidRDefault="00261036" w:rsidP="009C4B2A">
            <w:pPr>
              <w:jc w:val="center"/>
              <w:rPr>
                <w:ins w:id="2012" w:author="Verizon" w:date="2020-08-03T14:02:00Z"/>
              </w:rPr>
            </w:pPr>
            <w:ins w:id="2013" w:author="Verizon" w:date="2020-08-03T14:02:00Z">
              <w:r w:rsidRPr="00261036">
                <w:t>CA_n5A-n261(A-G-I)</w:t>
              </w:r>
            </w:ins>
          </w:p>
        </w:tc>
        <w:tc>
          <w:tcPr>
            <w:tcW w:w="1980" w:type="dxa"/>
            <w:vMerge w:val="restart"/>
            <w:tcBorders>
              <w:top w:val="single" w:sz="4" w:space="0" w:color="auto"/>
              <w:left w:val="single" w:sz="4" w:space="0" w:color="auto"/>
              <w:right w:val="single" w:sz="4" w:space="0" w:color="auto"/>
            </w:tcBorders>
            <w:vAlign w:val="center"/>
          </w:tcPr>
          <w:p w14:paraId="7C2427C9" w14:textId="77777777" w:rsidR="00261036" w:rsidRPr="00261036" w:rsidRDefault="00261036" w:rsidP="009C4B2A">
            <w:pPr>
              <w:jc w:val="center"/>
              <w:rPr>
                <w:ins w:id="2014" w:author="Verizon" w:date="2020-08-03T14:02:00Z"/>
              </w:rPr>
            </w:pPr>
            <w:ins w:id="2015" w:author="Verizon" w:date="2020-08-03T14:02:00Z">
              <w:r w:rsidRPr="00261036">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12173818" w14:textId="77777777" w:rsidR="00261036" w:rsidRPr="00261036" w:rsidRDefault="00261036" w:rsidP="009C4B2A">
            <w:pPr>
              <w:jc w:val="center"/>
              <w:rPr>
                <w:ins w:id="2016" w:author="Verizon" w:date="2020-08-03T14:02:00Z"/>
              </w:rPr>
            </w:pPr>
            <w:ins w:id="2017"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1FCF9DC1" w14:textId="77777777" w:rsidR="00261036" w:rsidRPr="00261036" w:rsidRDefault="00261036" w:rsidP="009C4B2A">
            <w:pPr>
              <w:jc w:val="center"/>
              <w:rPr>
                <w:ins w:id="2018" w:author="Verizon" w:date="2020-08-03T14:02:00Z"/>
              </w:rPr>
            </w:pPr>
            <w:ins w:id="2019"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7AE3AEF4" w14:textId="77777777" w:rsidR="00261036" w:rsidRPr="00261036" w:rsidRDefault="00261036" w:rsidP="009C4B2A">
            <w:pPr>
              <w:jc w:val="center"/>
              <w:rPr>
                <w:ins w:id="2020" w:author="Verizon" w:date="2020-08-03T14:02:00Z"/>
              </w:rPr>
            </w:pPr>
            <w:ins w:id="202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BBCF8A" w14:textId="77777777" w:rsidR="00261036" w:rsidRPr="00261036" w:rsidRDefault="00261036" w:rsidP="009C4B2A">
            <w:pPr>
              <w:jc w:val="center"/>
              <w:rPr>
                <w:ins w:id="2022" w:author="Verizon" w:date="2020-08-03T14:02:00Z"/>
              </w:rPr>
            </w:pPr>
            <w:ins w:id="202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158F37" w14:textId="77777777" w:rsidR="00261036" w:rsidRPr="00261036" w:rsidRDefault="00261036" w:rsidP="009C4B2A">
            <w:pPr>
              <w:jc w:val="center"/>
              <w:rPr>
                <w:ins w:id="2024" w:author="Verizon" w:date="2020-08-03T14:02:00Z"/>
              </w:rPr>
            </w:pPr>
            <w:ins w:id="2025"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23FFA8" w14:textId="77777777" w:rsidR="00261036" w:rsidRPr="00261036" w:rsidRDefault="00261036" w:rsidP="009C4B2A">
            <w:pPr>
              <w:jc w:val="center"/>
              <w:rPr>
                <w:ins w:id="2026" w:author="Verizon" w:date="2020-08-03T14:02:00Z"/>
              </w:rPr>
            </w:pPr>
            <w:ins w:id="202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35139F3B" w14:textId="77777777" w:rsidR="00261036" w:rsidRPr="00261036" w:rsidRDefault="00261036" w:rsidP="009C4B2A">
            <w:pPr>
              <w:jc w:val="center"/>
              <w:rPr>
                <w:ins w:id="202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CD0740C" w14:textId="77777777" w:rsidR="00261036" w:rsidRPr="00261036" w:rsidRDefault="00261036" w:rsidP="009C4B2A">
            <w:pPr>
              <w:jc w:val="center"/>
              <w:rPr>
                <w:ins w:id="202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400D37D" w14:textId="77777777" w:rsidR="00261036" w:rsidRPr="00261036" w:rsidRDefault="00261036" w:rsidP="009C4B2A">
            <w:pPr>
              <w:jc w:val="center"/>
              <w:rPr>
                <w:ins w:id="203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EBE4829" w14:textId="77777777" w:rsidR="00261036" w:rsidRPr="00261036" w:rsidRDefault="00261036" w:rsidP="009C4B2A">
            <w:pPr>
              <w:jc w:val="center"/>
              <w:rPr>
                <w:ins w:id="203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E34082" w14:textId="77777777" w:rsidR="00261036" w:rsidRPr="00261036" w:rsidRDefault="00261036" w:rsidP="009C4B2A">
            <w:pPr>
              <w:jc w:val="center"/>
              <w:rPr>
                <w:ins w:id="203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D2E9F7B" w14:textId="77777777" w:rsidR="00261036" w:rsidRPr="00261036" w:rsidRDefault="00261036" w:rsidP="009C4B2A">
            <w:pPr>
              <w:jc w:val="center"/>
              <w:rPr>
                <w:ins w:id="203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0A90CDF" w14:textId="77777777" w:rsidR="00261036" w:rsidRPr="00261036" w:rsidRDefault="00261036" w:rsidP="009C4B2A">
            <w:pPr>
              <w:jc w:val="center"/>
              <w:rPr>
                <w:ins w:id="203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05FA306" w14:textId="77777777" w:rsidR="00261036" w:rsidRPr="00261036" w:rsidRDefault="00261036" w:rsidP="00261036">
            <w:pPr>
              <w:rPr>
                <w:ins w:id="203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FFDF91D" w14:textId="77777777" w:rsidR="00261036" w:rsidRPr="00261036" w:rsidRDefault="00261036" w:rsidP="00261036">
            <w:pPr>
              <w:rPr>
                <w:ins w:id="203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D4AC8DE" w14:textId="77777777" w:rsidR="00261036" w:rsidRPr="00261036" w:rsidRDefault="00261036" w:rsidP="00261036">
            <w:pPr>
              <w:rPr>
                <w:ins w:id="203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4908C5E3" w14:textId="77777777" w:rsidR="00261036" w:rsidRPr="00261036" w:rsidRDefault="00261036" w:rsidP="00261036">
            <w:pPr>
              <w:rPr>
                <w:ins w:id="2038"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709C7C1D" w14:textId="77777777" w:rsidR="00261036" w:rsidRPr="00261036" w:rsidRDefault="00261036" w:rsidP="009C4B2A">
            <w:pPr>
              <w:jc w:val="center"/>
              <w:rPr>
                <w:ins w:id="2039" w:author="Verizon" w:date="2020-08-03T14:02:00Z"/>
              </w:rPr>
            </w:pPr>
            <w:ins w:id="2040" w:author="Verizon" w:date="2020-08-03T14:02:00Z">
              <w:r w:rsidRPr="00261036">
                <w:t>0</w:t>
              </w:r>
            </w:ins>
          </w:p>
        </w:tc>
      </w:tr>
      <w:tr w:rsidR="00261036" w:rsidRPr="00261036" w14:paraId="602B3355" w14:textId="77777777" w:rsidTr="00F017CA">
        <w:trPr>
          <w:trHeight w:val="125"/>
          <w:jc w:val="center"/>
          <w:ins w:id="2041" w:author="Verizon" w:date="2020-08-03T14:02:00Z"/>
        </w:trPr>
        <w:tc>
          <w:tcPr>
            <w:tcW w:w="2065" w:type="dxa"/>
            <w:vMerge/>
            <w:tcBorders>
              <w:left w:val="single" w:sz="4" w:space="0" w:color="auto"/>
              <w:right w:val="single" w:sz="4" w:space="0" w:color="auto"/>
            </w:tcBorders>
            <w:vAlign w:val="center"/>
          </w:tcPr>
          <w:p w14:paraId="790F427E" w14:textId="77777777" w:rsidR="00261036" w:rsidRPr="00261036" w:rsidRDefault="00261036" w:rsidP="009C4B2A">
            <w:pPr>
              <w:jc w:val="center"/>
              <w:rPr>
                <w:ins w:id="2042" w:author="Verizon" w:date="2020-08-03T14:02:00Z"/>
              </w:rPr>
            </w:pPr>
          </w:p>
        </w:tc>
        <w:tc>
          <w:tcPr>
            <w:tcW w:w="1980" w:type="dxa"/>
            <w:vMerge/>
            <w:tcBorders>
              <w:left w:val="single" w:sz="4" w:space="0" w:color="auto"/>
              <w:right w:val="single" w:sz="4" w:space="0" w:color="auto"/>
            </w:tcBorders>
            <w:vAlign w:val="center"/>
          </w:tcPr>
          <w:p w14:paraId="5976CAAB" w14:textId="77777777" w:rsidR="00261036" w:rsidRPr="00261036" w:rsidRDefault="00261036" w:rsidP="009C4B2A">
            <w:pPr>
              <w:jc w:val="center"/>
              <w:rPr>
                <w:ins w:id="2043" w:author="Verizon" w:date="2020-08-03T14:02:00Z"/>
              </w:rPr>
            </w:pPr>
          </w:p>
        </w:tc>
        <w:tc>
          <w:tcPr>
            <w:tcW w:w="746" w:type="dxa"/>
            <w:vMerge/>
            <w:tcBorders>
              <w:left w:val="single" w:sz="4" w:space="0" w:color="auto"/>
              <w:right w:val="single" w:sz="4" w:space="0" w:color="auto"/>
            </w:tcBorders>
            <w:vAlign w:val="center"/>
          </w:tcPr>
          <w:p w14:paraId="3D49D55E" w14:textId="77777777" w:rsidR="00261036" w:rsidRPr="00261036" w:rsidRDefault="00261036" w:rsidP="009C4B2A">
            <w:pPr>
              <w:jc w:val="center"/>
              <w:rPr>
                <w:ins w:id="204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48B496B" w14:textId="77777777" w:rsidR="00261036" w:rsidRPr="00261036" w:rsidRDefault="00261036" w:rsidP="009C4B2A">
            <w:pPr>
              <w:jc w:val="center"/>
              <w:rPr>
                <w:ins w:id="2045" w:author="Verizon" w:date="2020-08-03T14:02:00Z"/>
              </w:rPr>
            </w:pPr>
            <w:ins w:id="2046"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7E8C78A4" w14:textId="77777777" w:rsidR="00261036" w:rsidRPr="00261036" w:rsidRDefault="00261036" w:rsidP="009C4B2A">
            <w:pPr>
              <w:jc w:val="center"/>
              <w:rPr>
                <w:ins w:id="204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DFD258F" w14:textId="77777777" w:rsidR="00261036" w:rsidRPr="00261036" w:rsidRDefault="00261036" w:rsidP="009C4B2A">
            <w:pPr>
              <w:jc w:val="center"/>
              <w:rPr>
                <w:ins w:id="2048" w:author="Verizon" w:date="2020-08-03T14:02:00Z"/>
              </w:rPr>
            </w:pPr>
            <w:ins w:id="204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96D410" w14:textId="77777777" w:rsidR="00261036" w:rsidRPr="00261036" w:rsidRDefault="00261036" w:rsidP="009C4B2A">
            <w:pPr>
              <w:jc w:val="center"/>
              <w:rPr>
                <w:ins w:id="2050" w:author="Verizon" w:date="2020-08-03T14:02:00Z"/>
              </w:rPr>
            </w:pPr>
            <w:ins w:id="2051"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52400D" w14:textId="77777777" w:rsidR="00261036" w:rsidRPr="00261036" w:rsidRDefault="00261036" w:rsidP="009C4B2A">
            <w:pPr>
              <w:jc w:val="center"/>
              <w:rPr>
                <w:ins w:id="2052" w:author="Verizon" w:date="2020-08-03T14:02:00Z"/>
              </w:rPr>
            </w:pPr>
            <w:ins w:id="205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2A70358D" w14:textId="77777777" w:rsidR="00261036" w:rsidRPr="00261036" w:rsidRDefault="00261036" w:rsidP="009C4B2A">
            <w:pPr>
              <w:jc w:val="center"/>
              <w:rPr>
                <w:ins w:id="205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DC31B65" w14:textId="77777777" w:rsidR="00261036" w:rsidRPr="00261036" w:rsidRDefault="00261036" w:rsidP="009C4B2A">
            <w:pPr>
              <w:jc w:val="center"/>
              <w:rPr>
                <w:ins w:id="205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0FEBBDF" w14:textId="77777777" w:rsidR="00261036" w:rsidRPr="00261036" w:rsidRDefault="00261036" w:rsidP="009C4B2A">
            <w:pPr>
              <w:jc w:val="center"/>
              <w:rPr>
                <w:ins w:id="205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77A2D1C" w14:textId="77777777" w:rsidR="00261036" w:rsidRPr="00261036" w:rsidRDefault="00261036" w:rsidP="009C4B2A">
            <w:pPr>
              <w:jc w:val="center"/>
              <w:rPr>
                <w:ins w:id="205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5214F81" w14:textId="77777777" w:rsidR="00261036" w:rsidRPr="00261036" w:rsidRDefault="00261036" w:rsidP="009C4B2A">
            <w:pPr>
              <w:jc w:val="center"/>
              <w:rPr>
                <w:ins w:id="205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9F3FAE1" w14:textId="77777777" w:rsidR="00261036" w:rsidRPr="00261036" w:rsidRDefault="00261036" w:rsidP="009C4B2A">
            <w:pPr>
              <w:jc w:val="center"/>
              <w:rPr>
                <w:ins w:id="205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FEC5C9C" w14:textId="77777777" w:rsidR="00261036" w:rsidRPr="00261036" w:rsidRDefault="00261036" w:rsidP="009C4B2A">
            <w:pPr>
              <w:jc w:val="center"/>
              <w:rPr>
                <w:ins w:id="206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9A9A278" w14:textId="77777777" w:rsidR="00261036" w:rsidRPr="00261036" w:rsidRDefault="00261036" w:rsidP="00261036">
            <w:pPr>
              <w:rPr>
                <w:ins w:id="206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BCA883F" w14:textId="77777777" w:rsidR="00261036" w:rsidRPr="00261036" w:rsidRDefault="00261036" w:rsidP="00261036">
            <w:pPr>
              <w:rPr>
                <w:ins w:id="206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3D9AAA2" w14:textId="77777777" w:rsidR="00261036" w:rsidRPr="00261036" w:rsidRDefault="00261036" w:rsidP="00261036">
            <w:pPr>
              <w:rPr>
                <w:ins w:id="2063"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1073E936" w14:textId="77777777" w:rsidR="00261036" w:rsidRPr="00261036" w:rsidRDefault="00261036" w:rsidP="00261036">
            <w:pPr>
              <w:rPr>
                <w:ins w:id="2064" w:author="Verizon" w:date="2020-08-03T14:02:00Z"/>
              </w:rPr>
            </w:pPr>
          </w:p>
        </w:tc>
        <w:tc>
          <w:tcPr>
            <w:tcW w:w="749" w:type="dxa"/>
            <w:vMerge/>
            <w:tcBorders>
              <w:left w:val="single" w:sz="4" w:space="0" w:color="auto"/>
              <w:right w:val="single" w:sz="4" w:space="0" w:color="auto"/>
            </w:tcBorders>
            <w:vAlign w:val="center"/>
          </w:tcPr>
          <w:p w14:paraId="49C686B9" w14:textId="77777777" w:rsidR="00261036" w:rsidRPr="00261036" w:rsidRDefault="00261036" w:rsidP="009C4B2A">
            <w:pPr>
              <w:jc w:val="center"/>
              <w:rPr>
                <w:ins w:id="2065" w:author="Verizon" w:date="2020-08-03T14:02:00Z"/>
              </w:rPr>
            </w:pPr>
          </w:p>
        </w:tc>
      </w:tr>
      <w:tr w:rsidR="00261036" w:rsidRPr="00261036" w14:paraId="1473D7C2" w14:textId="77777777" w:rsidTr="00F017CA">
        <w:trPr>
          <w:trHeight w:val="125"/>
          <w:jc w:val="center"/>
          <w:ins w:id="2066" w:author="Verizon" w:date="2020-08-03T14:02:00Z"/>
        </w:trPr>
        <w:tc>
          <w:tcPr>
            <w:tcW w:w="2065" w:type="dxa"/>
            <w:vMerge/>
            <w:tcBorders>
              <w:left w:val="single" w:sz="4" w:space="0" w:color="auto"/>
              <w:right w:val="single" w:sz="4" w:space="0" w:color="auto"/>
            </w:tcBorders>
            <w:vAlign w:val="center"/>
          </w:tcPr>
          <w:p w14:paraId="745D32B2" w14:textId="77777777" w:rsidR="00261036" w:rsidRPr="00261036" w:rsidRDefault="00261036" w:rsidP="009C4B2A">
            <w:pPr>
              <w:jc w:val="center"/>
              <w:rPr>
                <w:ins w:id="2067" w:author="Verizon" w:date="2020-08-03T14:02:00Z"/>
              </w:rPr>
            </w:pPr>
          </w:p>
        </w:tc>
        <w:tc>
          <w:tcPr>
            <w:tcW w:w="1980" w:type="dxa"/>
            <w:vMerge/>
            <w:tcBorders>
              <w:left w:val="single" w:sz="4" w:space="0" w:color="auto"/>
              <w:right w:val="single" w:sz="4" w:space="0" w:color="auto"/>
            </w:tcBorders>
            <w:vAlign w:val="center"/>
          </w:tcPr>
          <w:p w14:paraId="366EC94E" w14:textId="77777777" w:rsidR="00261036" w:rsidRPr="00261036" w:rsidRDefault="00261036" w:rsidP="009C4B2A">
            <w:pPr>
              <w:jc w:val="center"/>
              <w:rPr>
                <w:ins w:id="2068" w:author="Verizon" w:date="2020-08-03T14:02:00Z"/>
              </w:rPr>
            </w:pPr>
          </w:p>
        </w:tc>
        <w:tc>
          <w:tcPr>
            <w:tcW w:w="746" w:type="dxa"/>
            <w:vMerge/>
            <w:tcBorders>
              <w:left w:val="single" w:sz="4" w:space="0" w:color="auto"/>
              <w:bottom w:val="single" w:sz="4" w:space="0" w:color="auto"/>
              <w:right w:val="single" w:sz="4" w:space="0" w:color="auto"/>
            </w:tcBorders>
            <w:vAlign w:val="center"/>
          </w:tcPr>
          <w:p w14:paraId="532D8BE1" w14:textId="77777777" w:rsidR="00261036" w:rsidRPr="00261036" w:rsidRDefault="00261036" w:rsidP="009C4B2A">
            <w:pPr>
              <w:jc w:val="center"/>
              <w:rPr>
                <w:ins w:id="206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55C08B6" w14:textId="77777777" w:rsidR="00261036" w:rsidRPr="00261036" w:rsidRDefault="00261036" w:rsidP="009C4B2A">
            <w:pPr>
              <w:jc w:val="center"/>
              <w:rPr>
                <w:ins w:id="2070" w:author="Verizon" w:date="2020-08-03T14:02:00Z"/>
              </w:rPr>
            </w:pPr>
            <w:ins w:id="2071"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06C6FD05" w14:textId="77777777" w:rsidR="00261036" w:rsidRPr="00261036" w:rsidRDefault="00261036" w:rsidP="009C4B2A">
            <w:pPr>
              <w:jc w:val="center"/>
              <w:rPr>
                <w:ins w:id="207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AE5668F" w14:textId="77777777" w:rsidR="00261036" w:rsidRPr="00261036" w:rsidRDefault="00261036" w:rsidP="009C4B2A">
            <w:pPr>
              <w:jc w:val="center"/>
              <w:rPr>
                <w:ins w:id="207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D9C4933" w14:textId="77777777" w:rsidR="00261036" w:rsidRPr="00261036" w:rsidRDefault="00261036" w:rsidP="009C4B2A">
            <w:pPr>
              <w:jc w:val="center"/>
              <w:rPr>
                <w:ins w:id="207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B10DC9" w14:textId="77777777" w:rsidR="00261036" w:rsidRPr="00261036" w:rsidRDefault="00261036" w:rsidP="009C4B2A">
            <w:pPr>
              <w:jc w:val="center"/>
              <w:rPr>
                <w:ins w:id="207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66A8CFE" w14:textId="77777777" w:rsidR="00261036" w:rsidRPr="00261036" w:rsidRDefault="00261036" w:rsidP="009C4B2A">
            <w:pPr>
              <w:jc w:val="center"/>
              <w:rPr>
                <w:ins w:id="207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0AFD639" w14:textId="77777777" w:rsidR="00261036" w:rsidRPr="00261036" w:rsidRDefault="00261036" w:rsidP="009C4B2A">
            <w:pPr>
              <w:jc w:val="center"/>
              <w:rPr>
                <w:ins w:id="207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4BA1C68" w14:textId="77777777" w:rsidR="00261036" w:rsidRPr="00261036" w:rsidRDefault="00261036" w:rsidP="009C4B2A">
            <w:pPr>
              <w:jc w:val="center"/>
              <w:rPr>
                <w:ins w:id="207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2E07123" w14:textId="77777777" w:rsidR="00261036" w:rsidRPr="00261036" w:rsidRDefault="00261036" w:rsidP="009C4B2A">
            <w:pPr>
              <w:jc w:val="center"/>
              <w:rPr>
                <w:ins w:id="207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7611DC3" w14:textId="77777777" w:rsidR="00261036" w:rsidRPr="00261036" w:rsidRDefault="00261036" w:rsidP="009C4B2A">
            <w:pPr>
              <w:jc w:val="center"/>
              <w:rPr>
                <w:ins w:id="208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3BF97B6" w14:textId="77777777" w:rsidR="00261036" w:rsidRPr="00261036" w:rsidRDefault="00261036" w:rsidP="009C4B2A">
            <w:pPr>
              <w:jc w:val="center"/>
              <w:rPr>
                <w:ins w:id="208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82BDABE" w14:textId="77777777" w:rsidR="00261036" w:rsidRPr="00261036" w:rsidRDefault="00261036" w:rsidP="009C4B2A">
            <w:pPr>
              <w:jc w:val="center"/>
              <w:rPr>
                <w:ins w:id="208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573524A" w14:textId="77777777" w:rsidR="00261036" w:rsidRPr="00261036" w:rsidRDefault="00261036" w:rsidP="00261036">
            <w:pPr>
              <w:rPr>
                <w:ins w:id="208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4289B42" w14:textId="77777777" w:rsidR="00261036" w:rsidRPr="00261036" w:rsidRDefault="00261036" w:rsidP="00261036">
            <w:pPr>
              <w:rPr>
                <w:ins w:id="208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4D8D333" w14:textId="77777777" w:rsidR="00261036" w:rsidRPr="00261036" w:rsidRDefault="00261036" w:rsidP="00261036">
            <w:pPr>
              <w:rPr>
                <w:ins w:id="2085"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2D2B030D" w14:textId="77777777" w:rsidR="00261036" w:rsidRPr="00261036" w:rsidRDefault="00261036" w:rsidP="00261036">
            <w:pPr>
              <w:rPr>
                <w:ins w:id="2086" w:author="Verizon" w:date="2020-08-03T14:02:00Z"/>
              </w:rPr>
            </w:pPr>
          </w:p>
        </w:tc>
        <w:tc>
          <w:tcPr>
            <w:tcW w:w="749" w:type="dxa"/>
            <w:vMerge/>
            <w:tcBorders>
              <w:left w:val="single" w:sz="4" w:space="0" w:color="auto"/>
              <w:right w:val="single" w:sz="4" w:space="0" w:color="auto"/>
            </w:tcBorders>
            <w:vAlign w:val="center"/>
          </w:tcPr>
          <w:p w14:paraId="6620D40D" w14:textId="77777777" w:rsidR="00261036" w:rsidRPr="00261036" w:rsidRDefault="00261036" w:rsidP="009C4B2A">
            <w:pPr>
              <w:jc w:val="center"/>
              <w:rPr>
                <w:ins w:id="2087" w:author="Verizon" w:date="2020-08-03T14:02:00Z"/>
              </w:rPr>
            </w:pPr>
          </w:p>
        </w:tc>
      </w:tr>
      <w:tr w:rsidR="00261036" w:rsidRPr="00261036" w14:paraId="072F7524" w14:textId="77777777" w:rsidTr="00F017CA">
        <w:trPr>
          <w:trHeight w:val="125"/>
          <w:jc w:val="center"/>
          <w:ins w:id="2088" w:author="Verizon" w:date="2020-08-03T14:02:00Z"/>
        </w:trPr>
        <w:tc>
          <w:tcPr>
            <w:tcW w:w="2065" w:type="dxa"/>
            <w:vMerge/>
            <w:tcBorders>
              <w:left w:val="single" w:sz="4" w:space="0" w:color="auto"/>
              <w:right w:val="single" w:sz="4" w:space="0" w:color="auto"/>
            </w:tcBorders>
            <w:vAlign w:val="center"/>
          </w:tcPr>
          <w:p w14:paraId="3B28E992" w14:textId="77777777" w:rsidR="00261036" w:rsidRPr="00261036" w:rsidRDefault="00261036" w:rsidP="009C4B2A">
            <w:pPr>
              <w:jc w:val="center"/>
              <w:rPr>
                <w:ins w:id="2089" w:author="Verizon" w:date="2020-08-03T14:02:00Z"/>
              </w:rPr>
            </w:pPr>
          </w:p>
        </w:tc>
        <w:tc>
          <w:tcPr>
            <w:tcW w:w="1980" w:type="dxa"/>
            <w:vMerge/>
            <w:tcBorders>
              <w:left w:val="single" w:sz="4" w:space="0" w:color="auto"/>
              <w:right w:val="single" w:sz="4" w:space="0" w:color="auto"/>
            </w:tcBorders>
            <w:vAlign w:val="center"/>
          </w:tcPr>
          <w:p w14:paraId="2B955371" w14:textId="77777777" w:rsidR="00261036" w:rsidRPr="00261036" w:rsidRDefault="00261036" w:rsidP="009C4B2A">
            <w:pPr>
              <w:jc w:val="center"/>
              <w:rPr>
                <w:ins w:id="2090" w:author="Verizon" w:date="2020-08-03T14:02:00Z"/>
              </w:rPr>
            </w:pPr>
          </w:p>
        </w:tc>
        <w:tc>
          <w:tcPr>
            <w:tcW w:w="746" w:type="dxa"/>
            <w:tcBorders>
              <w:top w:val="single" w:sz="4" w:space="0" w:color="auto"/>
              <w:left w:val="single" w:sz="4" w:space="0" w:color="auto"/>
              <w:right w:val="single" w:sz="4" w:space="0" w:color="auto"/>
            </w:tcBorders>
            <w:vAlign w:val="center"/>
          </w:tcPr>
          <w:p w14:paraId="1AAEE1E1" w14:textId="77777777" w:rsidR="00261036" w:rsidRPr="00261036" w:rsidRDefault="00261036" w:rsidP="009C4B2A">
            <w:pPr>
              <w:jc w:val="center"/>
              <w:rPr>
                <w:ins w:id="2091" w:author="Verizon" w:date="2020-08-03T14:02:00Z"/>
              </w:rPr>
            </w:pPr>
            <w:ins w:id="2092"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21C47AF" w14:textId="77777777" w:rsidR="00261036" w:rsidRPr="00261036" w:rsidRDefault="00261036" w:rsidP="009C4B2A">
            <w:pPr>
              <w:jc w:val="center"/>
              <w:rPr>
                <w:ins w:id="2093" w:author="Verizon" w:date="2020-08-03T14:02:00Z"/>
              </w:rPr>
            </w:pPr>
            <w:ins w:id="2094" w:author="Verizon" w:date="2020-08-03T14:02:00Z">
              <w:r w:rsidRPr="00261036">
                <w:t>CA_n261(A-G-I)</w:t>
              </w:r>
            </w:ins>
          </w:p>
        </w:tc>
        <w:tc>
          <w:tcPr>
            <w:tcW w:w="749" w:type="dxa"/>
            <w:vMerge/>
            <w:tcBorders>
              <w:left w:val="single" w:sz="4" w:space="0" w:color="auto"/>
              <w:right w:val="single" w:sz="4" w:space="0" w:color="auto"/>
            </w:tcBorders>
            <w:vAlign w:val="center"/>
          </w:tcPr>
          <w:p w14:paraId="51F6E156" w14:textId="77777777" w:rsidR="00261036" w:rsidRPr="00261036" w:rsidRDefault="00261036" w:rsidP="009C4B2A">
            <w:pPr>
              <w:jc w:val="center"/>
              <w:rPr>
                <w:ins w:id="2095" w:author="Verizon" w:date="2020-08-03T14:02:00Z"/>
              </w:rPr>
            </w:pPr>
          </w:p>
        </w:tc>
      </w:tr>
      <w:tr w:rsidR="00261036" w:rsidRPr="00261036" w14:paraId="0A48E801" w14:textId="77777777" w:rsidTr="00F017CA">
        <w:trPr>
          <w:trHeight w:val="125"/>
          <w:jc w:val="center"/>
          <w:ins w:id="2096" w:author="Verizon" w:date="2020-08-03T14:02:00Z"/>
        </w:trPr>
        <w:tc>
          <w:tcPr>
            <w:tcW w:w="2065" w:type="dxa"/>
            <w:vMerge w:val="restart"/>
            <w:tcBorders>
              <w:top w:val="single" w:sz="4" w:space="0" w:color="auto"/>
              <w:left w:val="single" w:sz="4" w:space="0" w:color="auto"/>
              <w:right w:val="single" w:sz="4" w:space="0" w:color="auto"/>
            </w:tcBorders>
            <w:vAlign w:val="center"/>
          </w:tcPr>
          <w:p w14:paraId="42AD91D6" w14:textId="77777777" w:rsidR="00261036" w:rsidRPr="00261036" w:rsidRDefault="00261036" w:rsidP="009C4B2A">
            <w:pPr>
              <w:jc w:val="center"/>
              <w:rPr>
                <w:ins w:id="2097" w:author="Verizon" w:date="2020-08-03T14:02:00Z"/>
              </w:rPr>
            </w:pPr>
            <w:ins w:id="2098" w:author="Verizon" w:date="2020-08-03T14:02:00Z">
              <w:r w:rsidRPr="00261036">
                <w:t>CA_n5A-n261(2A-H)</w:t>
              </w:r>
            </w:ins>
          </w:p>
        </w:tc>
        <w:tc>
          <w:tcPr>
            <w:tcW w:w="1980" w:type="dxa"/>
            <w:vMerge w:val="restart"/>
            <w:tcBorders>
              <w:top w:val="single" w:sz="4" w:space="0" w:color="auto"/>
              <w:left w:val="single" w:sz="4" w:space="0" w:color="auto"/>
              <w:right w:val="single" w:sz="4" w:space="0" w:color="auto"/>
            </w:tcBorders>
            <w:vAlign w:val="center"/>
          </w:tcPr>
          <w:p w14:paraId="17C09B95" w14:textId="77777777" w:rsidR="00261036" w:rsidRPr="00261036" w:rsidRDefault="00261036" w:rsidP="009C4B2A">
            <w:pPr>
              <w:jc w:val="center"/>
              <w:rPr>
                <w:ins w:id="2099" w:author="Verizon" w:date="2020-08-03T14:02:00Z"/>
              </w:rPr>
            </w:pPr>
            <w:ins w:id="2100" w:author="Verizon" w:date="2020-08-03T14:02:00Z">
              <w:r w:rsidRPr="00261036">
                <w:t>CA_n5A-n261A CA_n5A-n261G CA_n5A-n261H</w:t>
              </w:r>
            </w:ins>
          </w:p>
        </w:tc>
        <w:tc>
          <w:tcPr>
            <w:tcW w:w="746" w:type="dxa"/>
            <w:vMerge w:val="restart"/>
            <w:tcBorders>
              <w:top w:val="single" w:sz="4" w:space="0" w:color="auto"/>
              <w:left w:val="single" w:sz="4" w:space="0" w:color="auto"/>
              <w:right w:val="single" w:sz="4" w:space="0" w:color="auto"/>
            </w:tcBorders>
            <w:vAlign w:val="center"/>
          </w:tcPr>
          <w:p w14:paraId="531D58A0" w14:textId="77777777" w:rsidR="00261036" w:rsidRPr="00261036" w:rsidRDefault="00261036" w:rsidP="009C4B2A">
            <w:pPr>
              <w:jc w:val="center"/>
              <w:rPr>
                <w:ins w:id="2101" w:author="Verizon" w:date="2020-08-03T14:02:00Z"/>
              </w:rPr>
            </w:pPr>
            <w:ins w:id="2102"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27DDE67E" w14:textId="77777777" w:rsidR="00261036" w:rsidRPr="00261036" w:rsidRDefault="00261036" w:rsidP="009C4B2A">
            <w:pPr>
              <w:jc w:val="center"/>
              <w:rPr>
                <w:ins w:id="2103" w:author="Verizon" w:date="2020-08-03T14:02:00Z"/>
              </w:rPr>
            </w:pPr>
            <w:ins w:id="2104"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06E026A0" w14:textId="77777777" w:rsidR="00261036" w:rsidRPr="00261036" w:rsidRDefault="00261036" w:rsidP="009C4B2A">
            <w:pPr>
              <w:jc w:val="center"/>
              <w:rPr>
                <w:ins w:id="2105" w:author="Verizon" w:date="2020-08-03T14:02:00Z"/>
              </w:rPr>
            </w:pPr>
            <w:ins w:id="210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367A1A" w14:textId="77777777" w:rsidR="00261036" w:rsidRPr="00261036" w:rsidRDefault="00261036" w:rsidP="009C4B2A">
            <w:pPr>
              <w:jc w:val="center"/>
              <w:rPr>
                <w:ins w:id="2107" w:author="Verizon" w:date="2020-08-03T14:02:00Z"/>
              </w:rPr>
            </w:pPr>
            <w:ins w:id="210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4F71735" w14:textId="77777777" w:rsidR="00261036" w:rsidRPr="00261036" w:rsidRDefault="00261036" w:rsidP="009C4B2A">
            <w:pPr>
              <w:jc w:val="center"/>
              <w:rPr>
                <w:ins w:id="2109" w:author="Verizon" w:date="2020-08-03T14:02:00Z"/>
              </w:rPr>
            </w:pPr>
            <w:ins w:id="2110"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4204FA" w14:textId="77777777" w:rsidR="00261036" w:rsidRPr="00261036" w:rsidRDefault="00261036" w:rsidP="009C4B2A">
            <w:pPr>
              <w:jc w:val="center"/>
              <w:rPr>
                <w:ins w:id="2111" w:author="Verizon" w:date="2020-08-03T14:02:00Z"/>
              </w:rPr>
            </w:pPr>
            <w:ins w:id="211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1DC5B18E" w14:textId="77777777" w:rsidR="00261036" w:rsidRPr="00261036" w:rsidRDefault="00261036" w:rsidP="009C4B2A">
            <w:pPr>
              <w:jc w:val="center"/>
              <w:rPr>
                <w:ins w:id="211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4395A0B" w14:textId="77777777" w:rsidR="00261036" w:rsidRPr="00261036" w:rsidRDefault="00261036" w:rsidP="009C4B2A">
            <w:pPr>
              <w:jc w:val="center"/>
              <w:rPr>
                <w:ins w:id="211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7404072" w14:textId="77777777" w:rsidR="00261036" w:rsidRPr="00261036" w:rsidRDefault="00261036" w:rsidP="009C4B2A">
            <w:pPr>
              <w:jc w:val="center"/>
              <w:rPr>
                <w:ins w:id="211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6F53733" w14:textId="77777777" w:rsidR="00261036" w:rsidRPr="00261036" w:rsidRDefault="00261036" w:rsidP="009C4B2A">
            <w:pPr>
              <w:jc w:val="center"/>
              <w:rPr>
                <w:ins w:id="211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8535494" w14:textId="77777777" w:rsidR="00261036" w:rsidRPr="00261036" w:rsidRDefault="00261036" w:rsidP="009C4B2A">
            <w:pPr>
              <w:jc w:val="center"/>
              <w:rPr>
                <w:ins w:id="211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FE07C52" w14:textId="77777777" w:rsidR="00261036" w:rsidRPr="00261036" w:rsidRDefault="00261036" w:rsidP="009C4B2A">
            <w:pPr>
              <w:jc w:val="center"/>
              <w:rPr>
                <w:ins w:id="211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20E255E" w14:textId="77777777" w:rsidR="00261036" w:rsidRPr="00261036" w:rsidRDefault="00261036" w:rsidP="009C4B2A">
            <w:pPr>
              <w:jc w:val="center"/>
              <w:rPr>
                <w:ins w:id="211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3BC36E0" w14:textId="77777777" w:rsidR="00261036" w:rsidRPr="00261036" w:rsidRDefault="00261036" w:rsidP="00261036">
            <w:pPr>
              <w:rPr>
                <w:ins w:id="212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6922445" w14:textId="77777777" w:rsidR="00261036" w:rsidRPr="00261036" w:rsidRDefault="00261036" w:rsidP="00261036">
            <w:pPr>
              <w:rPr>
                <w:ins w:id="212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F861D0A" w14:textId="77777777" w:rsidR="00261036" w:rsidRPr="00261036" w:rsidRDefault="00261036" w:rsidP="00261036">
            <w:pPr>
              <w:rPr>
                <w:ins w:id="2122"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7150EC1" w14:textId="77777777" w:rsidR="00261036" w:rsidRPr="00261036" w:rsidRDefault="00261036" w:rsidP="00261036">
            <w:pPr>
              <w:rPr>
                <w:ins w:id="2123"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5DE3E158" w14:textId="77777777" w:rsidR="00261036" w:rsidRPr="00261036" w:rsidRDefault="00261036" w:rsidP="009C4B2A">
            <w:pPr>
              <w:jc w:val="center"/>
              <w:rPr>
                <w:ins w:id="2124" w:author="Verizon" w:date="2020-08-03T14:02:00Z"/>
              </w:rPr>
            </w:pPr>
            <w:ins w:id="2125" w:author="Verizon" w:date="2020-08-03T14:02:00Z">
              <w:r w:rsidRPr="00261036">
                <w:t>0</w:t>
              </w:r>
            </w:ins>
          </w:p>
        </w:tc>
      </w:tr>
      <w:tr w:rsidR="00261036" w:rsidRPr="00261036" w14:paraId="0493C86C" w14:textId="77777777" w:rsidTr="00F017CA">
        <w:trPr>
          <w:trHeight w:val="125"/>
          <w:jc w:val="center"/>
          <w:ins w:id="2126" w:author="Verizon" w:date="2020-08-03T14:02:00Z"/>
        </w:trPr>
        <w:tc>
          <w:tcPr>
            <w:tcW w:w="2065" w:type="dxa"/>
            <w:vMerge/>
            <w:tcBorders>
              <w:left w:val="single" w:sz="4" w:space="0" w:color="auto"/>
              <w:right w:val="single" w:sz="4" w:space="0" w:color="auto"/>
            </w:tcBorders>
            <w:vAlign w:val="center"/>
          </w:tcPr>
          <w:p w14:paraId="29F92B95" w14:textId="77777777" w:rsidR="00261036" w:rsidRPr="00261036" w:rsidRDefault="00261036" w:rsidP="009C4B2A">
            <w:pPr>
              <w:jc w:val="center"/>
              <w:rPr>
                <w:ins w:id="2127" w:author="Verizon" w:date="2020-08-03T14:02:00Z"/>
              </w:rPr>
            </w:pPr>
          </w:p>
        </w:tc>
        <w:tc>
          <w:tcPr>
            <w:tcW w:w="1980" w:type="dxa"/>
            <w:vMerge/>
            <w:tcBorders>
              <w:left w:val="single" w:sz="4" w:space="0" w:color="auto"/>
              <w:right w:val="single" w:sz="4" w:space="0" w:color="auto"/>
            </w:tcBorders>
            <w:vAlign w:val="center"/>
          </w:tcPr>
          <w:p w14:paraId="5709B5F7" w14:textId="77777777" w:rsidR="00261036" w:rsidRPr="00261036" w:rsidRDefault="00261036" w:rsidP="009C4B2A">
            <w:pPr>
              <w:jc w:val="center"/>
              <w:rPr>
                <w:ins w:id="2128" w:author="Verizon" w:date="2020-08-03T14:02:00Z"/>
              </w:rPr>
            </w:pPr>
          </w:p>
        </w:tc>
        <w:tc>
          <w:tcPr>
            <w:tcW w:w="746" w:type="dxa"/>
            <w:vMerge/>
            <w:tcBorders>
              <w:left w:val="single" w:sz="4" w:space="0" w:color="auto"/>
              <w:right w:val="single" w:sz="4" w:space="0" w:color="auto"/>
            </w:tcBorders>
            <w:vAlign w:val="center"/>
          </w:tcPr>
          <w:p w14:paraId="2A969F78" w14:textId="77777777" w:rsidR="00261036" w:rsidRPr="00261036" w:rsidRDefault="00261036" w:rsidP="009C4B2A">
            <w:pPr>
              <w:jc w:val="center"/>
              <w:rPr>
                <w:ins w:id="212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F709728" w14:textId="77777777" w:rsidR="00261036" w:rsidRPr="00261036" w:rsidRDefault="00261036" w:rsidP="009C4B2A">
            <w:pPr>
              <w:jc w:val="center"/>
              <w:rPr>
                <w:ins w:id="2130" w:author="Verizon" w:date="2020-08-03T14:02:00Z"/>
              </w:rPr>
            </w:pPr>
            <w:ins w:id="2131"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4D63CE32" w14:textId="77777777" w:rsidR="00261036" w:rsidRPr="00261036" w:rsidRDefault="00261036" w:rsidP="009C4B2A">
            <w:pPr>
              <w:jc w:val="center"/>
              <w:rPr>
                <w:ins w:id="213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8EA26F7" w14:textId="77777777" w:rsidR="00261036" w:rsidRPr="00261036" w:rsidRDefault="00261036" w:rsidP="009C4B2A">
            <w:pPr>
              <w:jc w:val="center"/>
              <w:rPr>
                <w:ins w:id="2133" w:author="Verizon" w:date="2020-08-03T14:02:00Z"/>
              </w:rPr>
            </w:pPr>
            <w:ins w:id="2134"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E57A32" w14:textId="77777777" w:rsidR="00261036" w:rsidRPr="00261036" w:rsidRDefault="00261036" w:rsidP="009C4B2A">
            <w:pPr>
              <w:jc w:val="center"/>
              <w:rPr>
                <w:ins w:id="2135" w:author="Verizon" w:date="2020-08-03T14:02:00Z"/>
              </w:rPr>
            </w:pPr>
            <w:ins w:id="2136"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D86F1" w14:textId="77777777" w:rsidR="00261036" w:rsidRPr="00261036" w:rsidRDefault="00261036" w:rsidP="009C4B2A">
            <w:pPr>
              <w:jc w:val="center"/>
              <w:rPr>
                <w:ins w:id="2137" w:author="Verizon" w:date="2020-08-03T14:02:00Z"/>
              </w:rPr>
            </w:pPr>
            <w:ins w:id="213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377E768F" w14:textId="77777777" w:rsidR="00261036" w:rsidRPr="00261036" w:rsidRDefault="00261036" w:rsidP="009C4B2A">
            <w:pPr>
              <w:jc w:val="center"/>
              <w:rPr>
                <w:ins w:id="213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9972FD5" w14:textId="77777777" w:rsidR="00261036" w:rsidRPr="00261036" w:rsidRDefault="00261036" w:rsidP="009C4B2A">
            <w:pPr>
              <w:jc w:val="center"/>
              <w:rPr>
                <w:ins w:id="214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812B6BB" w14:textId="77777777" w:rsidR="00261036" w:rsidRPr="00261036" w:rsidRDefault="00261036" w:rsidP="009C4B2A">
            <w:pPr>
              <w:jc w:val="center"/>
              <w:rPr>
                <w:ins w:id="214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0F8C7D3" w14:textId="77777777" w:rsidR="00261036" w:rsidRPr="00261036" w:rsidRDefault="00261036" w:rsidP="009C4B2A">
            <w:pPr>
              <w:jc w:val="center"/>
              <w:rPr>
                <w:ins w:id="214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316C3B7" w14:textId="77777777" w:rsidR="00261036" w:rsidRPr="00261036" w:rsidRDefault="00261036" w:rsidP="009C4B2A">
            <w:pPr>
              <w:jc w:val="center"/>
              <w:rPr>
                <w:ins w:id="214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B5F2A0F" w14:textId="77777777" w:rsidR="00261036" w:rsidRPr="00261036" w:rsidRDefault="00261036" w:rsidP="009C4B2A">
            <w:pPr>
              <w:jc w:val="center"/>
              <w:rPr>
                <w:ins w:id="214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CDD4E8E" w14:textId="77777777" w:rsidR="00261036" w:rsidRPr="00261036" w:rsidRDefault="00261036" w:rsidP="009C4B2A">
            <w:pPr>
              <w:jc w:val="center"/>
              <w:rPr>
                <w:ins w:id="214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11B4D8A" w14:textId="77777777" w:rsidR="00261036" w:rsidRPr="00261036" w:rsidRDefault="00261036" w:rsidP="00261036">
            <w:pPr>
              <w:rPr>
                <w:ins w:id="214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F7A8A90" w14:textId="77777777" w:rsidR="00261036" w:rsidRPr="00261036" w:rsidRDefault="00261036" w:rsidP="00261036">
            <w:pPr>
              <w:rPr>
                <w:ins w:id="214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B2291A6" w14:textId="77777777" w:rsidR="00261036" w:rsidRPr="00261036" w:rsidRDefault="00261036" w:rsidP="00261036">
            <w:pPr>
              <w:rPr>
                <w:ins w:id="2148"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83A7741" w14:textId="77777777" w:rsidR="00261036" w:rsidRPr="00261036" w:rsidRDefault="00261036" w:rsidP="00261036">
            <w:pPr>
              <w:rPr>
                <w:ins w:id="2149" w:author="Verizon" w:date="2020-08-03T14:02:00Z"/>
              </w:rPr>
            </w:pPr>
          </w:p>
        </w:tc>
        <w:tc>
          <w:tcPr>
            <w:tcW w:w="749" w:type="dxa"/>
            <w:vMerge/>
            <w:tcBorders>
              <w:left w:val="single" w:sz="4" w:space="0" w:color="auto"/>
              <w:right w:val="single" w:sz="4" w:space="0" w:color="auto"/>
            </w:tcBorders>
            <w:vAlign w:val="center"/>
          </w:tcPr>
          <w:p w14:paraId="55FDCC4F" w14:textId="77777777" w:rsidR="00261036" w:rsidRPr="00261036" w:rsidRDefault="00261036" w:rsidP="009C4B2A">
            <w:pPr>
              <w:jc w:val="center"/>
              <w:rPr>
                <w:ins w:id="2150" w:author="Verizon" w:date="2020-08-03T14:02:00Z"/>
              </w:rPr>
            </w:pPr>
          </w:p>
        </w:tc>
      </w:tr>
      <w:tr w:rsidR="00261036" w:rsidRPr="00261036" w14:paraId="02C1968F" w14:textId="77777777" w:rsidTr="00F017CA">
        <w:trPr>
          <w:trHeight w:val="125"/>
          <w:jc w:val="center"/>
          <w:ins w:id="2151" w:author="Verizon" w:date="2020-08-03T14:02:00Z"/>
        </w:trPr>
        <w:tc>
          <w:tcPr>
            <w:tcW w:w="2065" w:type="dxa"/>
            <w:vMerge/>
            <w:tcBorders>
              <w:left w:val="single" w:sz="4" w:space="0" w:color="auto"/>
              <w:right w:val="single" w:sz="4" w:space="0" w:color="auto"/>
            </w:tcBorders>
            <w:vAlign w:val="center"/>
          </w:tcPr>
          <w:p w14:paraId="347C82EB" w14:textId="77777777" w:rsidR="00261036" w:rsidRPr="00261036" w:rsidRDefault="00261036" w:rsidP="009C4B2A">
            <w:pPr>
              <w:jc w:val="center"/>
              <w:rPr>
                <w:ins w:id="2152" w:author="Verizon" w:date="2020-08-03T14:02:00Z"/>
              </w:rPr>
            </w:pPr>
          </w:p>
        </w:tc>
        <w:tc>
          <w:tcPr>
            <w:tcW w:w="1980" w:type="dxa"/>
            <w:vMerge/>
            <w:tcBorders>
              <w:left w:val="single" w:sz="4" w:space="0" w:color="auto"/>
              <w:right w:val="single" w:sz="4" w:space="0" w:color="auto"/>
            </w:tcBorders>
            <w:vAlign w:val="center"/>
          </w:tcPr>
          <w:p w14:paraId="27B7473E" w14:textId="77777777" w:rsidR="00261036" w:rsidRPr="00261036" w:rsidRDefault="00261036" w:rsidP="009C4B2A">
            <w:pPr>
              <w:jc w:val="center"/>
              <w:rPr>
                <w:ins w:id="2153" w:author="Verizon" w:date="2020-08-03T14:02:00Z"/>
              </w:rPr>
            </w:pPr>
          </w:p>
        </w:tc>
        <w:tc>
          <w:tcPr>
            <w:tcW w:w="746" w:type="dxa"/>
            <w:vMerge/>
            <w:tcBorders>
              <w:left w:val="single" w:sz="4" w:space="0" w:color="auto"/>
              <w:bottom w:val="single" w:sz="4" w:space="0" w:color="auto"/>
              <w:right w:val="single" w:sz="4" w:space="0" w:color="auto"/>
            </w:tcBorders>
            <w:vAlign w:val="center"/>
          </w:tcPr>
          <w:p w14:paraId="3D34CF25" w14:textId="77777777" w:rsidR="00261036" w:rsidRPr="00261036" w:rsidRDefault="00261036" w:rsidP="009C4B2A">
            <w:pPr>
              <w:jc w:val="center"/>
              <w:rPr>
                <w:ins w:id="215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DFB8C12" w14:textId="77777777" w:rsidR="00261036" w:rsidRPr="00261036" w:rsidRDefault="00261036" w:rsidP="009C4B2A">
            <w:pPr>
              <w:jc w:val="center"/>
              <w:rPr>
                <w:ins w:id="2155" w:author="Verizon" w:date="2020-08-03T14:02:00Z"/>
              </w:rPr>
            </w:pPr>
            <w:ins w:id="2156"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263948E9" w14:textId="77777777" w:rsidR="00261036" w:rsidRPr="00261036" w:rsidRDefault="00261036" w:rsidP="009C4B2A">
            <w:pPr>
              <w:jc w:val="center"/>
              <w:rPr>
                <w:ins w:id="215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EAED939" w14:textId="77777777" w:rsidR="00261036" w:rsidRPr="00261036" w:rsidRDefault="00261036" w:rsidP="009C4B2A">
            <w:pPr>
              <w:jc w:val="center"/>
              <w:rPr>
                <w:ins w:id="215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4D063F5" w14:textId="77777777" w:rsidR="00261036" w:rsidRPr="00261036" w:rsidRDefault="00261036" w:rsidP="009C4B2A">
            <w:pPr>
              <w:jc w:val="center"/>
              <w:rPr>
                <w:ins w:id="215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977869" w14:textId="77777777" w:rsidR="00261036" w:rsidRPr="00261036" w:rsidRDefault="00261036" w:rsidP="009C4B2A">
            <w:pPr>
              <w:jc w:val="center"/>
              <w:rPr>
                <w:ins w:id="216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2F315C8" w14:textId="77777777" w:rsidR="00261036" w:rsidRPr="00261036" w:rsidRDefault="00261036" w:rsidP="009C4B2A">
            <w:pPr>
              <w:jc w:val="center"/>
              <w:rPr>
                <w:ins w:id="216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29777FE" w14:textId="77777777" w:rsidR="00261036" w:rsidRPr="00261036" w:rsidRDefault="00261036" w:rsidP="009C4B2A">
            <w:pPr>
              <w:jc w:val="center"/>
              <w:rPr>
                <w:ins w:id="216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7E3190D" w14:textId="77777777" w:rsidR="00261036" w:rsidRPr="00261036" w:rsidRDefault="00261036" w:rsidP="009C4B2A">
            <w:pPr>
              <w:jc w:val="center"/>
              <w:rPr>
                <w:ins w:id="216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E44D007" w14:textId="77777777" w:rsidR="00261036" w:rsidRPr="00261036" w:rsidRDefault="00261036" w:rsidP="009C4B2A">
            <w:pPr>
              <w:jc w:val="center"/>
              <w:rPr>
                <w:ins w:id="216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0ED813F" w14:textId="77777777" w:rsidR="00261036" w:rsidRPr="00261036" w:rsidRDefault="00261036" w:rsidP="009C4B2A">
            <w:pPr>
              <w:jc w:val="center"/>
              <w:rPr>
                <w:ins w:id="216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2842C85" w14:textId="77777777" w:rsidR="00261036" w:rsidRPr="00261036" w:rsidRDefault="00261036" w:rsidP="009C4B2A">
            <w:pPr>
              <w:jc w:val="center"/>
              <w:rPr>
                <w:ins w:id="216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3ACD3F7" w14:textId="77777777" w:rsidR="00261036" w:rsidRPr="00261036" w:rsidRDefault="00261036" w:rsidP="009C4B2A">
            <w:pPr>
              <w:jc w:val="center"/>
              <w:rPr>
                <w:ins w:id="216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84C8911" w14:textId="77777777" w:rsidR="00261036" w:rsidRPr="00261036" w:rsidRDefault="00261036" w:rsidP="00261036">
            <w:pPr>
              <w:rPr>
                <w:ins w:id="216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B331EF4" w14:textId="77777777" w:rsidR="00261036" w:rsidRPr="00261036" w:rsidRDefault="00261036" w:rsidP="00261036">
            <w:pPr>
              <w:rPr>
                <w:ins w:id="216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3373EF3" w14:textId="77777777" w:rsidR="00261036" w:rsidRPr="00261036" w:rsidRDefault="00261036" w:rsidP="00261036">
            <w:pPr>
              <w:rPr>
                <w:ins w:id="2170"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4976AE9E" w14:textId="77777777" w:rsidR="00261036" w:rsidRPr="00261036" w:rsidRDefault="00261036" w:rsidP="00261036">
            <w:pPr>
              <w:rPr>
                <w:ins w:id="2171" w:author="Verizon" w:date="2020-08-03T14:02:00Z"/>
              </w:rPr>
            </w:pPr>
          </w:p>
        </w:tc>
        <w:tc>
          <w:tcPr>
            <w:tcW w:w="749" w:type="dxa"/>
            <w:vMerge/>
            <w:tcBorders>
              <w:left w:val="single" w:sz="4" w:space="0" w:color="auto"/>
              <w:right w:val="single" w:sz="4" w:space="0" w:color="auto"/>
            </w:tcBorders>
            <w:vAlign w:val="center"/>
          </w:tcPr>
          <w:p w14:paraId="6915C208" w14:textId="77777777" w:rsidR="00261036" w:rsidRPr="00261036" w:rsidRDefault="00261036" w:rsidP="009C4B2A">
            <w:pPr>
              <w:jc w:val="center"/>
              <w:rPr>
                <w:ins w:id="2172" w:author="Verizon" w:date="2020-08-03T14:02:00Z"/>
              </w:rPr>
            </w:pPr>
          </w:p>
        </w:tc>
      </w:tr>
      <w:tr w:rsidR="00261036" w:rsidRPr="00261036" w14:paraId="4A0DEFBD" w14:textId="77777777" w:rsidTr="00F017CA">
        <w:trPr>
          <w:trHeight w:val="125"/>
          <w:jc w:val="center"/>
          <w:ins w:id="2173" w:author="Verizon" w:date="2020-08-03T14:02:00Z"/>
        </w:trPr>
        <w:tc>
          <w:tcPr>
            <w:tcW w:w="2065" w:type="dxa"/>
            <w:vMerge/>
            <w:tcBorders>
              <w:left w:val="single" w:sz="4" w:space="0" w:color="auto"/>
              <w:right w:val="single" w:sz="4" w:space="0" w:color="auto"/>
            </w:tcBorders>
            <w:vAlign w:val="center"/>
          </w:tcPr>
          <w:p w14:paraId="57B9A3C5" w14:textId="77777777" w:rsidR="00261036" w:rsidRPr="00261036" w:rsidRDefault="00261036" w:rsidP="009C4B2A">
            <w:pPr>
              <w:jc w:val="center"/>
              <w:rPr>
                <w:ins w:id="2174" w:author="Verizon" w:date="2020-08-03T14:02:00Z"/>
              </w:rPr>
            </w:pPr>
          </w:p>
        </w:tc>
        <w:tc>
          <w:tcPr>
            <w:tcW w:w="1980" w:type="dxa"/>
            <w:vMerge/>
            <w:tcBorders>
              <w:left w:val="single" w:sz="4" w:space="0" w:color="auto"/>
              <w:right w:val="single" w:sz="4" w:space="0" w:color="auto"/>
            </w:tcBorders>
            <w:vAlign w:val="center"/>
          </w:tcPr>
          <w:p w14:paraId="07CCA2C6" w14:textId="77777777" w:rsidR="00261036" w:rsidRPr="00261036" w:rsidRDefault="00261036" w:rsidP="009C4B2A">
            <w:pPr>
              <w:jc w:val="center"/>
              <w:rPr>
                <w:ins w:id="2175" w:author="Verizon" w:date="2020-08-03T14:02:00Z"/>
              </w:rPr>
            </w:pPr>
          </w:p>
        </w:tc>
        <w:tc>
          <w:tcPr>
            <w:tcW w:w="746" w:type="dxa"/>
            <w:tcBorders>
              <w:top w:val="single" w:sz="4" w:space="0" w:color="auto"/>
              <w:left w:val="single" w:sz="4" w:space="0" w:color="auto"/>
              <w:right w:val="single" w:sz="4" w:space="0" w:color="auto"/>
            </w:tcBorders>
            <w:vAlign w:val="center"/>
          </w:tcPr>
          <w:p w14:paraId="508D471E" w14:textId="77777777" w:rsidR="00261036" w:rsidRPr="00261036" w:rsidRDefault="00261036" w:rsidP="009C4B2A">
            <w:pPr>
              <w:jc w:val="center"/>
              <w:rPr>
                <w:ins w:id="2176" w:author="Verizon" w:date="2020-08-03T14:02:00Z"/>
              </w:rPr>
            </w:pPr>
            <w:ins w:id="2177"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56EE24C9" w14:textId="77777777" w:rsidR="00261036" w:rsidRPr="00261036" w:rsidRDefault="00261036" w:rsidP="009C4B2A">
            <w:pPr>
              <w:jc w:val="center"/>
              <w:rPr>
                <w:ins w:id="2178" w:author="Verizon" w:date="2020-08-03T14:02:00Z"/>
              </w:rPr>
            </w:pPr>
            <w:ins w:id="2179" w:author="Verizon" w:date="2020-08-03T14:02:00Z">
              <w:r w:rsidRPr="00261036">
                <w:t>CA_n261(2A-H)</w:t>
              </w:r>
            </w:ins>
          </w:p>
        </w:tc>
        <w:tc>
          <w:tcPr>
            <w:tcW w:w="749" w:type="dxa"/>
            <w:vMerge/>
            <w:tcBorders>
              <w:left w:val="single" w:sz="4" w:space="0" w:color="auto"/>
              <w:right w:val="single" w:sz="4" w:space="0" w:color="auto"/>
            </w:tcBorders>
            <w:vAlign w:val="center"/>
          </w:tcPr>
          <w:p w14:paraId="09061986" w14:textId="77777777" w:rsidR="00261036" w:rsidRPr="00261036" w:rsidRDefault="00261036" w:rsidP="009C4B2A">
            <w:pPr>
              <w:jc w:val="center"/>
              <w:rPr>
                <w:ins w:id="2180" w:author="Verizon" w:date="2020-08-03T14:02:00Z"/>
              </w:rPr>
            </w:pPr>
          </w:p>
        </w:tc>
      </w:tr>
      <w:tr w:rsidR="00261036" w:rsidRPr="00261036" w14:paraId="6A2BA891" w14:textId="77777777" w:rsidTr="00F017CA">
        <w:trPr>
          <w:trHeight w:val="125"/>
          <w:jc w:val="center"/>
          <w:ins w:id="2181" w:author="Verizon" w:date="2020-08-03T14:02:00Z"/>
        </w:trPr>
        <w:tc>
          <w:tcPr>
            <w:tcW w:w="2065" w:type="dxa"/>
            <w:vMerge w:val="restart"/>
            <w:tcBorders>
              <w:top w:val="single" w:sz="4" w:space="0" w:color="auto"/>
              <w:left w:val="single" w:sz="4" w:space="0" w:color="auto"/>
              <w:right w:val="single" w:sz="4" w:space="0" w:color="auto"/>
            </w:tcBorders>
            <w:vAlign w:val="center"/>
          </w:tcPr>
          <w:p w14:paraId="13B2F922" w14:textId="77777777" w:rsidR="00261036" w:rsidRPr="00261036" w:rsidRDefault="00261036" w:rsidP="009C4B2A">
            <w:pPr>
              <w:jc w:val="center"/>
              <w:rPr>
                <w:ins w:id="2182" w:author="Verizon" w:date="2020-08-03T14:02:00Z"/>
              </w:rPr>
            </w:pPr>
            <w:ins w:id="2183" w:author="Verizon" w:date="2020-08-03T14:02:00Z">
              <w:r w:rsidRPr="00261036">
                <w:t>CA_n5A-n261(2A-G)</w:t>
              </w:r>
            </w:ins>
          </w:p>
        </w:tc>
        <w:tc>
          <w:tcPr>
            <w:tcW w:w="1980" w:type="dxa"/>
            <w:vMerge w:val="restart"/>
            <w:tcBorders>
              <w:top w:val="single" w:sz="4" w:space="0" w:color="auto"/>
              <w:left w:val="single" w:sz="4" w:space="0" w:color="auto"/>
              <w:right w:val="single" w:sz="4" w:space="0" w:color="auto"/>
            </w:tcBorders>
            <w:vAlign w:val="center"/>
          </w:tcPr>
          <w:p w14:paraId="540C4E2A" w14:textId="77777777" w:rsidR="00261036" w:rsidRPr="00261036" w:rsidRDefault="00261036" w:rsidP="009C4B2A">
            <w:pPr>
              <w:jc w:val="center"/>
              <w:rPr>
                <w:ins w:id="2184" w:author="Verizon" w:date="2020-08-03T14:02:00Z"/>
              </w:rPr>
            </w:pPr>
            <w:ins w:id="2185" w:author="Verizon" w:date="2020-08-03T14:02:00Z">
              <w:r w:rsidRPr="00261036">
                <w:t>CA_n5A-n261A CA_n5A-n261G</w:t>
              </w:r>
            </w:ins>
          </w:p>
        </w:tc>
        <w:tc>
          <w:tcPr>
            <w:tcW w:w="746" w:type="dxa"/>
            <w:vMerge w:val="restart"/>
            <w:tcBorders>
              <w:top w:val="single" w:sz="4" w:space="0" w:color="auto"/>
              <w:left w:val="single" w:sz="4" w:space="0" w:color="auto"/>
              <w:right w:val="single" w:sz="4" w:space="0" w:color="auto"/>
            </w:tcBorders>
            <w:vAlign w:val="center"/>
          </w:tcPr>
          <w:p w14:paraId="771F7FAA" w14:textId="77777777" w:rsidR="00261036" w:rsidRPr="00261036" w:rsidRDefault="00261036" w:rsidP="009C4B2A">
            <w:pPr>
              <w:jc w:val="center"/>
              <w:rPr>
                <w:ins w:id="2186" w:author="Verizon" w:date="2020-08-03T14:02:00Z"/>
              </w:rPr>
            </w:pPr>
            <w:ins w:id="2187"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0E7197DE" w14:textId="77777777" w:rsidR="00261036" w:rsidRPr="00261036" w:rsidRDefault="00261036" w:rsidP="009C4B2A">
            <w:pPr>
              <w:jc w:val="center"/>
              <w:rPr>
                <w:ins w:id="2188" w:author="Verizon" w:date="2020-08-03T14:02:00Z"/>
              </w:rPr>
            </w:pPr>
            <w:ins w:id="2189"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36DBE3E9" w14:textId="77777777" w:rsidR="00261036" w:rsidRPr="00261036" w:rsidRDefault="00261036" w:rsidP="009C4B2A">
            <w:pPr>
              <w:jc w:val="center"/>
              <w:rPr>
                <w:ins w:id="2190" w:author="Verizon" w:date="2020-08-03T14:02:00Z"/>
              </w:rPr>
            </w:pPr>
            <w:ins w:id="219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C32754" w14:textId="77777777" w:rsidR="00261036" w:rsidRPr="00261036" w:rsidRDefault="00261036" w:rsidP="009C4B2A">
            <w:pPr>
              <w:jc w:val="center"/>
              <w:rPr>
                <w:ins w:id="2192" w:author="Verizon" w:date="2020-08-03T14:02:00Z"/>
              </w:rPr>
            </w:pPr>
            <w:ins w:id="219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5C89882" w14:textId="77777777" w:rsidR="00261036" w:rsidRPr="00261036" w:rsidRDefault="00261036" w:rsidP="009C4B2A">
            <w:pPr>
              <w:jc w:val="center"/>
              <w:rPr>
                <w:ins w:id="2194" w:author="Verizon" w:date="2020-08-03T14:02:00Z"/>
              </w:rPr>
            </w:pPr>
            <w:ins w:id="2195"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8F88A6" w14:textId="77777777" w:rsidR="00261036" w:rsidRPr="00261036" w:rsidRDefault="00261036" w:rsidP="009C4B2A">
            <w:pPr>
              <w:jc w:val="center"/>
              <w:rPr>
                <w:ins w:id="2196" w:author="Verizon" w:date="2020-08-03T14:02:00Z"/>
              </w:rPr>
            </w:pPr>
            <w:ins w:id="219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1C79FE7B" w14:textId="77777777" w:rsidR="00261036" w:rsidRPr="00261036" w:rsidRDefault="00261036" w:rsidP="009C4B2A">
            <w:pPr>
              <w:jc w:val="center"/>
              <w:rPr>
                <w:ins w:id="219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F2474AD" w14:textId="77777777" w:rsidR="00261036" w:rsidRPr="00261036" w:rsidRDefault="00261036" w:rsidP="009C4B2A">
            <w:pPr>
              <w:jc w:val="center"/>
              <w:rPr>
                <w:ins w:id="219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49CC8F9" w14:textId="77777777" w:rsidR="00261036" w:rsidRPr="00261036" w:rsidRDefault="00261036" w:rsidP="009C4B2A">
            <w:pPr>
              <w:jc w:val="center"/>
              <w:rPr>
                <w:ins w:id="220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DD6ADCF" w14:textId="77777777" w:rsidR="00261036" w:rsidRPr="00261036" w:rsidRDefault="00261036" w:rsidP="009C4B2A">
            <w:pPr>
              <w:jc w:val="center"/>
              <w:rPr>
                <w:ins w:id="220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FD69E42" w14:textId="77777777" w:rsidR="00261036" w:rsidRPr="00261036" w:rsidRDefault="00261036" w:rsidP="009C4B2A">
            <w:pPr>
              <w:jc w:val="center"/>
              <w:rPr>
                <w:ins w:id="220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78255CA" w14:textId="77777777" w:rsidR="00261036" w:rsidRPr="00261036" w:rsidRDefault="00261036" w:rsidP="009C4B2A">
            <w:pPr>
              <w:jc w:val="center"/>
              <w:rPr>
                <w:ins w:id="220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E22247E" w14:textId="77777777" w:rsidR="00261036" w:rsidRPr="00261036" w:rsidRDefault="00261036" w:rsidP="009C4B2A">
            <w:pPr>
              <w:jc w:val="center"/>
              <w:rPr>
                <w:ins w:id="220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EDE9DC9" w14:textId="77777777" w:rsidR="00261036" w:rsidRPr="00261036" w:rsidRDefault="00261036" w:rsidP="00261036">
            <w:pPr>
              <w:rPr>
                <w:ins w:id="220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D5801B5" w14:textId="77777777" w:rsidR="00261036" w:rsidRPr="00261036" w:rsidRDefault="00261036" w:rsidP="00261036">
            <w:pPr>
              <w:rPr>
                <w:ins w:id="220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44666DA" w14:textId="77777777" w:rsidR="00261036" w:rsidRPr="00261036" w:rsidRDefault="00261036" w:rsidP="00261036">
            <w:pPr>
              <w:rPr>
                <w:ins w:id="220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5BE49AD3" w14:textId="77777777" w:rsidR="00261036" w:rsidRPr="00261036" w:rsidRDefault="00261036" w:rsidP="00261036">
            <w:pPr>
              <w:rPr>
                <w:ins w:id="2208"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6C14847D" w14:textId="77777777" w:rsidR="00261036" w:rsidRPr="00261036" w:rsidRDefault="00261036" w:rsidP="009C4B2A">
            <w:pPr>
              <w:jc w:val="center"/>
              <w:rPr>
                <w:ins w:id="2209" w:author="Verizon" w:date="2020-08-03T14:02:00Z"/>
              </w:rPr>
            </w:pPr>
            <w:ins w:id="2210" w:author="Verizon" w:date="2020-08-03T14:02:00Z">
              <w:r w:rsidRPr="00261036">
                <w:t>0</w:t>
              </w:r>
            </w:ins>
          </w:p>
        </w:tc>
      </w:tr>
      <w:tr w:rsidR="00261036" w:rsidRPr="00261036" w14:paraId="4E997EEB" w14:textId="77777777" w:rsidTr="00F017CA">
        <w:trPr>
          <w:trHeight w:val="125"/>
          <w:jc w:val="center"/>
          <w:ins w:id="2211" w:author="Verizon" w:date="2020-08-03T14:02:00Z"/>
        </w:trPr>
        <w:tc>
          <w:tcPr>
            <w:tcW w:w="2065" w:type="dxa"/>
            <w:vMerge/>
            <w:tcBorders>
              <w:left w:val="single" w:sz="4" w:space="0" w:color="auto"/>
              <w:right w:val="single" w:sz="4" w:space="0" w:color="auto"/>
            </w:tcBorders>
            <w:vAlign w:val="center"/>
          </w:tcPr>
          <w:p w14:paraId="27EEB7F1" w14:textId="77777777" w:rsidR="00261036" w:rsidRPr="00261036" w:rsidRDefault="00261036" w:rsidP="009C4B2A">
            <w:pPr>
              <w:jc w:val="center"/>
              <w:rPr>
                <w:ins w:id="2212" w:author="Verizon" w:date="2020-08-03T14:02:00Z"/>
              </w:rPr>
            </w:pPr>
          </w:p>
        </w:tc>
        <w:tc>
          <w:tcPr>
            <w:tcW w:w="1980" w:type="dxa"/>
            <w:vMerge/>
            <w:tcBorders>
              <w:left w:val="single" w:sz="4" w:space="0" w:color="auto"/>
              <w:right w:val="single" w:sz="4" w:space="0" w:color="auto"/>
            </w:tcBorders>
            <w:vAlign w:val="center"/>
          </w:tcPr>
          <w:p w14:paraId="0C13564C" w14:textId="77777777" w:rsidR="00261036" w:rsidRPr="00261036" w:rsidRDefault="00261036" w:rsidP="009C4B2A">
            <w:pPr>
              <w:jc w:val="center"/>
              <w:rPr>
                <w:ins w:id="2213" w:author="Verizon" w:date="2020-08-03T14:02:00Z"/>
              </w:rPr>
            </w:pPr>
          </w:p>
        </w:tc>
        <w:tc>
          <w:tcPr>
            <w:tcW w:w="746" w:type="dxa"/>
            <w:vMerge/>
            <w:tcBorders>
              <w:left w:val="single" w:sz="4" w:space="0" w:color="auto"/>
              <w:right w:val="single" w:sz="4" w:space="0" w:color="auto"/>
            </w:tcBorders>
            <w:vAlign w:val="center"/>
          </w:tcPr>
          <w:p w14:paraId="5CE2487F" w14:textId="77777777" w:rsidR="00261036" w:rsidRPr="00261036" w:rsidRDefault="00261036" w:rsidP="009C4B2A">
            <w:pPr>
              <w:jc w:val="center"/>
              <w:rPr>
                <w:ins w:id="221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0041463" w14:textId="77777777" w:rsidR="00261036" w:rsidRPr="00261036" w:rsidRDefault="00261036" w:rsidP="009C4B2A">
            <w:pPr>
              <w:jc w:val="center"/>
              <w:rPr>
                <w:ins w:id="2215" w:author="Verizon" w:date="2020-08-03T14:02:00Z"/>
              </w:rPr>
            </w:pPr>
            <w:ins w:id="2216"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678F1B84" w14:textId="77777777" w:rsidR="00261036" w:rsidRPr="00261036" w:rsidRDefault="00261036" w:rsidP="009C4B2A">
            <w:pPr>
              <w:jc w:val="center"/>
              <w:rPr>
                <w:ins w:id="221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81F7309" w14:textId="77777777" w:rsidR="00261036" w:rsidRPr="00261036" w:rsidRDefault="00261036" w:rsidP="009C4B2A">
            <w:pPr>
              <w:jc w:val="center"/>
              <w:rPr>
                <w:ins w:id="2218" w:author="Verizon" w:date="2020-08-03T14:02:00Z"/>
              </w:rPr>
            </w:pPr>
            <w:ins w:id="221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8D2989" w14:textId="77777777" w:rsidR="00261036" w:rsidRPr="00261036" w:rsidRDefault="00261036" w:rsidP="009C4B2A">
            <w:pPr>
              <w:jc w:val="center"/>
              <w:rPr>
                <w:ins w:id="2220" w:author="Verizon" w:date="2020-08-03T14:02:00Z"/>
              </w:rPr>
            </w:pPr>
            <w:ins w:id="2221"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F63FA" w14:textId="77777777" w:rsidR="00261036" w:rsidRPr="00261036" w:rsidRDefault="00261036" w:rsidP="009C4B2A">
            <w:pPr>
              <w:jc w:val="center"/>
              <w:rPr>
                <w:ins w:id="2222" w:author="Verizon" w:date="2020-08-03T14:02:00Z"/>
              </w:rPr>
            </w:pPr>
            <w:ins w:id="222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1D2B6DA7" w14:textId="77777777" w:rsidR="00261036" w:rsidRPr="00261036" w:rsidRDefault="00261036" w:rsidP="009C4B2A">
            <w:pPr>
              <w:jc w:val="center"/>
              <w:rPr>
                <w:ins w:id="222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261A4E80" w14:textId="77777777" w:rsidR="00261036" w:rsidRPr="00261036" w:rsidRDefault="00261036" w:rsidP="009C4B2A">
            <w:pPr>
              <w:jc w:val="center"/>
              <w:rPr>
                <w:ins w:id="222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A424C21" w14:textId="77777777" w:rsidR="00261036" w:rsidRPr="00261036" w:rsidRDefault="00261036" w:rsidP="009C4B2A">
            <w:pPr>
              <w:jc w:val="center"/>
              <w:rPr>
                <w:ins w:id="222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C6F80B4" w14:textId="77777777" w:rsidR="00261036" w:rsidRPr="00261036" w:rsidRDefault="00261036" w:rsidP="009C4B2A">
            <w:pPr>
              <w:jc w:val="center"/>
              <w:rPr>
                <w:ins w:id="222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CA956C1" w14:textId="77777777" w:rsidR="00261036" w:rsidRPr="00261036" w:rsidRDefault="00261036" w:rsidP="009C4B2A">
            <w:pPr>
              <w:jc w:val="center"/>
              <w:rPr>
                <w:ins w:id="222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771EA07" w14:textId="77777777" w:rsidR="00261036" w:rsidRPr="00261036" w:rsidRDefault="00261036" w:rsidP="009C4B2A">
            <w:pPr>
              <w:jc w:val="center"/>
              <w:rPr>
                <w:ins w:id="222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82BE60F" w14:textId="77777777" w:rsidR="00261036" w:rsidRPr="00261036" w:rsidRDefault="00261036" w:rsidP="009C4B2A">
            <w:pPr>
              <w:jc w:val="center"/>
              <w:rPr>
                <w:ins w:id="223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725AD49" w14:textId="77777777" w:rsidR="00261036" w:rsidRPr="00261036" w:rsidRDefault="00261036" w:rsidP="00261036">
            <w:pPr>
              <w:rPr>
                <w:ins w:id="223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B758935" w14:textId="77777777" w:rsidR="00261036" w:rsidRPr="00261036" w:rsidRDefault="00261036" w:rsidP="00261036">
            <w:pPr>
              <w:rPr>
                <w:ins w:id="223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71D9F3B" w14:textId="77777777" w:rsidR="00261036" w:rsidRPr="00261036" w:rsidRDefault="00261036" w:rsidP="00261036">
            <w:pPr>
              <w:rPr>
                <w:ins w:id="2233"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66726057" w14:textId="77777777" w:rsidR="00261036" w:rsidRPr="00261036" w:rsidRDefault="00261036" w:rsidP="00261036">
            <w:pPr>
              <w:rPr>
                <w:ins w:id="2234" w:author="Verizon" w:date="2020-08-03T14:02:00Z"/>
              </w:rPr>
            </w:pPr>
          </w:p>
        </w:tc>
        <w:tc>
          <w:tcPr>
            <w:tcW w:w="749" w:type="dxa"/>
            <w:vMerge/>
            <w:tcBorders>
              <w:left w:val="single" w:sz="4" w:space="0" w:color="auto"/>
              <w:right w:val="single" w:sz="4" w:space="0" w:color="auto"/>
            </w:tcBorders>
            <w:vAlign w:val="center"/>
          </w:tcPr>
          <w:p w14:paraId="4CE6D580" w14:textId="77777777" w:rsidR="00261036" w:rsidRPr="00261036" w:rsidRDefault="00261036" w:rsidP="009C4B2A">
            <w:pPr>
              <w:jc w:val="center"/>
              <w:rPr>
                <w:ins w:id="2235" w:author="Verizon" w:date="2020-08-03T14:02:00Z"/>
              </w:rPr>
            </w:pPr>
          </w:p>
        </w:tc>
      </w:tr>
      <w:tr w:rsidR="00261036" w:rsidRPr="00261036" w14:paraId="61FC31BD" w14:textId="77777777" w:rsidTr="00F017CA">
        <w:trPr>
          <w:trHeight w:val="125"/>
          <w:jc w:val="center"/>
          <w:ins w:id="2236" w:author="Verizon" w:date="2020-08-03T14:02:00Z"/>
        </w:trPr>
        <w:tc>
          <w:tcPr>
            <w:tcW w:w="2065" w:type="dxa"/>
            <w:vMerge/>
            <w:tcBorders>
              <w:left w:val="single" w:sz="4" w:space="0" w:color="auto"/>
              <w:right w:val="single" w:sz="4" w:space="0" w:color="auto"/>
            </w:tcBorders>
            <w:vAlign w:val="center"/>
          </w:tcPr>
          <w:p w14:paraId="71A6DB07" w14:textId="77777777" w:rsidR="00261036" w:rsidRPr="00261036" w:rsidRDefault="00261036" w:rsidP="009C4B2A">
            <w:pPr>
              <w:jc w:val="center"/>
              <w:rPr>
                <w:ins w:id="2237" w:author="Verizon" w:date="2020-08-03T14:02:00Z"/>
              </w:rPr>
            </w:pPr>
          </w:p>
        </w:tc>
        <w:tc>
          <w:tcPr>
            <w:tcW w:w="1980" w:type="dxa"/>
            <w:vMerge/>
            <w:tcBorders>
              <w:left w:val="single" w:sz="4" w:space="0" w:color="auto"/>
              <w:right w:val="single" w:sz="4" w:space="0" w:color="auto"/>
            </w:tcBorders>
            <w:vAlign w:val="center"/>
          </w:tcPr>
          <w:p w14:paraId="292D9DB2" w14:textId="77777777" w:rsidR="00261036" w:rsidRPr="00261036" w:rsidRDefault="00261036" w:rsidP="009C4B2A">
            <w:pPr>
              <w:jc w:val="center"/>
              <w:rPr>
                <w:ins w:id="2238" w:author="Verizon" w:date="2020-08-03T14:02:00Z"/>
              </w:rPr>
            </w:pPr>
          </w:p>
        </w:tc>
        <w:tc>
          <w:tcPr>
            <w:tcW w:w="746" w:type="dxa"/>
            <w:vMerge/>
            <w:tcBorders>
              <w:left w:val="single" w:sz="4" w:space="0" w:color="auto"/>
              <w:bottom w:val="single" w:sz="4" w:space="0" w:color="auto"/>
              <w:right w:val="single" w:sz="4" w:space="0" w:color="auto"/>
            </w:tcBorders>
            <w:vAlign w:val="center"/>
          </w:tcPr>
          <w:p w14:paraId="56077CC5" w14:textId="77777777" w:rsidR="00261036" w:rsidRPr="00261036" w:rsidRDefault="00261036" w:rsidP="009C4B2A">
            <w:pPr>
              <w:jc w:val="center"/>
              <w:rPr>
                <w:ins w:id="223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84A79DD" w14:textId="77777777" w:rsidR="00261036" w:rsidRPr="00261036" w:rsidRDefault="00261036" w:rsidP="009C4B2A">
            <w:pPr>
              <w:jc w:val="center"/>
              <w:rPr>
                <w:ins w:id="2240" w:author="Verizon" w:date="2020-08-03T14:02:00Z"/>
              </w:rPr>
            </w:pPr>
            <w:ins w:id="2241"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5C320D7E" w14:textId="77777777" w:rsidR="00261036" w:rsidRPr="00261036" w:rsidRDefault="00261036" w:rsidP="009C4B2A">
            <w:pPr>
              <w:jc w:val="center"/>
              <w:rPr>
                <w:ins w:id="224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73C7E82" w14:textId="77777777" w:rsidR="00261036" w:rsidRPr="00261036" w:rsidRDefault="00261036" w:rsidP="009C4B2A">
            <w:pPr>
              <w:jc w:val="center"/>
              <w:rPr>
                <w:ins w:id="224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6CDEBA3" w14:textId="77777777" w:rsidR="00261036" w:rsidRPr="00261036" w:rsidRDefault="00261036" w:rsidP="009C4B2A">
            <w:pPr>
              <w:jc w:val="center"/>
              <w:rPr>
                <w:ins w:id="224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D59EB7" w14:textId="77777777" w:rsidR="00261036" w:rsidRPr="00261036" w:rsidRDefault="00261036" w:rsidP="009C4B2A">
            <w:pPr>
              <w:jc w:val="center"/>
              <w:rPr>
                <w:ins w:id="224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236856E" w14:textId="77777777" w:rsidR="00261036" w:rsidRPr="00261036" w:rsidRDefault="00261036" w:rsidP="009C4B2A">
            <w:pPr>
              <w:jc w:val="center"/>
              <w:rPr>
                <w:ins w:id="224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0A9BA94" w14:textId="77777777" w:rsidR="00261036" w:rsidRPr="00261036" w:rsidRDefault="00261036" w:rsidP="009C4B2A">
            <w:pPr>
              <w:jc w:val="center"/>
              <w:rPr>
                <w:ins w:id="224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A67B600" w14:textId="77777777" w:rsidR="00261036" w:rsidRPr="00261036" w:rsidRDefault="00261036" w:rsidP="009C4B2A">
            <w:pPr>
              <w:jc w:val="center"/>
              <w:rPr>
                <w:ins w:id="224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7BE0FF8" w14:textId="77777777" w:rsidR="00261036" w:rsidRPr="00261036" w:rsidRDefault="00261036" w:rsidP="009C4B2A">
            <w:pPr>
              <w:jc w:val="center"/>
              <w:rPr>
                <w:ins w:id="224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1775B22" w14:textId="77777777" w:rsidR="00261036" w:rsidRPr="00261036" w:rsidRDefault="00261036" w:rsidP="009C4B2A">
            <w:pPr>
              <w:jc w:val="center"/>
              <w:rPr>
                <w:ins w:id="225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AF0107B" w14:textId="77777777" w:rsidR="00261036" w:rsidRPr="00261036" w:rsidRDefault="00261036" w:rsidP="009C4B2A">
            <w:pPr>
              <w:jc w:val="center"/>
              <w:rPr>
                <w:ins w:id="225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6B4EC18" w14:textId="77777777" w:rsidR="00261036" w:rsidRPr="00261036" w:rsidRDefault="00261036" w:rsidP="009C4B2A">
            <w:pPr>
              <w:jc w:val="center"/>
              <w:rPr>
                <w:ins w:id="225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5D20B0A" w14:textId="77777777" w:rsidR="00261036" w:rsidRPr="00261036" w:rsidRDefault="00261036" w:rsidP="00261036">
            <w:pPr>
              <w:rPr>
                <w:ins w:id="225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5FE72EC" w14:textId="77777777" w:rsidR="00261036" w:rsidRPr="00261036" w:rsidRDefault="00261036" w:rsidP="00261036">
            <w:pPr>
              <w:rPr>
                <w:ins w:id="225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D8B9DFA" w14:textId="77777777" w:rsidR="00261036" w:rsidRPr="00261036" w:rsidRDefault="00261036" w:rsidP="00261036">
            <w:pPr>
              <w:rPr>
                <w:ins w:id="2255"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00385C49" w14:textId="77777777" w:rsidR="00261036" w:rsidRPr="00261036" w:rsidRDefault="00261036" w:rsidP="00261036">
            <w:pPr>
              <w:rPr>
                <w:ins w:id="2256" w:author="Verizon" w:date="2020-08-03T14:02:00Z"/>
              </w:rPr>
            </w:pPr>
          </w:p>
        </w:tc>
        <w:tc>
          <w:tcPr>
            <w:tcW w:w="749" w:type="dxa"/>
            <w:vMerge/>
            <w:tcBorders>
              <w:left w:val="single" w:sz="4" w:space="0" w:color="auto"/>
              <w:right w:val="single" w:sz="4" w:space="0" w:color="auto"/>
            </w:tcBorders>
            <w:vAlign w:val="center"/>
          </w:tcPr>
          <w:p w14:paraId="0D39158B" w14:textId="77777777" w:rsidR="00261036" w:rsidRPr="00261036" w:rsidRDefault="00261036" w:rsidP="009C4B2A">
            <w:pPr>
              <w:jc w:val="center"/>
              <w:rPr>
                <w:ins w:id="2257" w:author="Verizon" w:date="2020-08-03T14:02:00Z"/>
              </w:rPr>
            </w:pPr>
          </w:p>
        </w:tc>
      </w:tr>
      <w:tr w:rsidR="00261036" w:rsidRPr="00261036" w14:paraId="15BF3F8C" w14:textId="77777777" w:rsidTr="00F017CA">
        <w:trPr>
          <w:trHeight w:val="125"/>
          <w:jc w:val="center"/>
          <w:ins w:id="2258" w:author="Verizon" w:date="2020-08-03T14:02:00Z"/>
        </w:trPr>
        <w:tc>
          <w:tcPr>
            <w:tcW w:w="2065" w:type="dxa"/>
            <w:vMerge/>
            <w:tcBorders>
              <w:left w:val="single" w:sz="4" w:space="0" w:color="auto"/>
              <w:right w:val="single" w:sz="4" w:space="0" w:color="auto"/>
            </w:tcBorders>
            <w:vAlign w:val="center"/>
          </w:tcPr>
          <w:p w14:paraId="230D0960" w14:textId="77777777" w:rsidR="00261036" w:rsidRPr="00261036" w:rsidRDefault="00261036" w:rsidP="009C4B2A">
            <w:pPr>
              <w:jc w:val="center"/>
              <w:rPr>
                <w:ins w:id="2259" w:author="Verizon" w:date="2020-08-03T14:02:00Z"/>
              </w:rPr>
            </w:pPr>
          </w:p>
        </w:tc>
        <w:tc>
          <w:tcPr>
            <w:tcW w:w="1980" w:type="dxa"/>
            <w:vMerge/>
            <w:tcBorders>
              <w:left w:val="single" w:sz="4" w:space="0" w:color="auto"/>
              <w:right w:val="single" w:sz="4" w:space="0" w:color="auto"/>
            </w:tcBorders>
            <w:vAlign w:val="center"/>
          </w:tcPr>
          <w:p w14:paraId="462D7DBE" w14:textId="77777777" w:rsidR="00261036" w:rsidRPr="00261036" w:rsidRDefault="00261036" w:rsidP="009C4B2A">
            <w:pPr>
              <w:jc w:val="center"/>
              <w:rPr>
                <w:ins w:id="2260" w:author="Verizon" w:date="2020-08-03T14:02:00Z"/>
              </w:rPr>
            </w:pPr>
          </w:p>
        </w:tc>
        <w:tc>
          <w:tcPr>
            <w:tcW w:w="746" w:type="dxa"/>
            <w:tcBorders>
              <w:top w:val="single" w:sz="4" w:space="0" w:color="auto"/>
              <w:left w:val="single" w:sz="4" w:space="0" w:color="auto"/>
              <w:right w:val="single" w:sz="4" w:space="0" w:color="auto"/>
            </w:tcBorders>
            <w:vAlign w:val="center"/>
          </w:tcPr>
          <w:p w14:paraId="5A3DC201" w14:textId="77777777" w:rsidR="00261036" w:rsidRPr="00261036" w:rsidRDefault="00261036" w:rsidP="009C4B2A">
            <w:pPr>
              <w:jc w:val="center"/>
              <w:rPr>
                <w:ins w:id="2261" w:author="Verizon" w:date="2020-08-03T14:02:00Z"/>
              </w:rPr>
            </w:pPr>
            <w:ins w:id="2262"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E48945B" w14:textId="77777777" w:rsidR="00261036" w:rsidRPr="00261036" w:rsidRDefault="00261036" w:rsidP="009C4B2A">
            <w:pPr>
              <w:jc w:val="center"/>
              <w:rPr>
                <w:ins w:id="2263" w:author="Verizon" w:date="2020-08-03T14:02:00Z"/>
              </w:rPr>
            </w:pPr>
            <w:ins w:id="2264" w:author="Verizon" w:date="2020-08-03T14:02:00Z">
              <w:r w:rsidRPr="00261036">
                <w:t>CA_n261(2A-G)</w:t>
              </w:r>
            </w:ins>
          </w:p>
        </w:tc>
        <w:tc>
          <w:tcPr>
            <w:tcW w:w="749" w:type="dxa"/>
            <w:vMerge/>
            <w:tcBorders>
              <w:left w:val="single" w:sz="4" w:space="0" w:color="auto"/>
              <w:right w:val="single" w:sz="4" w:space="0" w:color="auto"/>
            </w:tcBorders>
            <w:vAlign w:val="center"/>
          </w:tcPr>
          <w:p w14:paraId="1170216E" w14:textId="77777777" w:rsidR="00261036" w:rsidRPr="00261036" w:rsidRDefault="00261036" w:rsidP="009C4B2A">
            <w:pPr>
              <w:jc w:val="center"/>
              <w:rPr>
                <w:ins w:id="2265" w:author="Verizon" w:date="2020-08-03T14:02:00Z"/>
              </w:rPr>
            </w:pPr>
          </w:p>
        </w:tc>
      </w:tr>
      <w:tr w:rsidR="00261036" w:rsidRPr="00261036" w14:paraId="33C5C3D7" w14:textId="77777777" w:rsidTr="00F017CA">
        <w:trPr>
          <w:trHeight w:val="125"/>
          <w:jc w:val="center"/>
          <w:ins w:id="2266" w:author="Verizon" w:date="2020-08-03T14:02:00Z"/>
        </w:trPr>
        <w:tc>
          <w:tcPr>
            <w:tcW w:w="2065" w:type="dxa"/>
            <w:vMerge w:val="restart"/>
            <w:tcBorders>
              <w:top w:val="single" w:sz="4" w:space="0" w:color="auto"/>
              <w:left w:val="single" w:sz="4" w:space="0" w:color="auto"/>
              <w:right w:val="single" w:sz="4" w:space="0" w:color="auto"/>
            </w:tcBorders>
            <w:vAlign w:val="center"/>
          </w:tcPr>
          <w:p w14:paraId="64F59561" w14:textId="77777777" w:rsidR="00261036" w:rsidRPr="00261036" w:rsidRDefault="00261036" w:rsidP="009C4B2A">
            <w:pPr>
              <w:jc w:val="center"/>
              <w:rPr>
                <w:ins w:id="2267" w:author="Verizon" w:date="2020-08-03T14:02:00Z"/>
              </w:rPr>
            </w:pPr>
            <w:ins w:id="2268" w:author="Verizon" w:date="2020-08-03T14:02:00Z">
              <w:r w:rsidRPr="00261036">
                <w:t>CA_n5A-n261(2A-I)</w:t>
              </w:r>
            </w:ins>
          </w:p>
        </w:tc>
        <w:tc>
          <w:tcPr>
            <w:tcW w:w="1980" w:type="dxa"/>
            <w:vMerge w:val="restart"/>
            <w:tcBorders>
              <w:top w:val="single" w:sz="4" w:space="0" w:color="auto"/>
              <w:left w:val="single" w:sz="4" w:space="0" w:color="auto"/>
              <w:right w:val="single" w:sz="4" w:space="0" w:color="auto"/>
            </w:tcBorders>
            <w:vAlign w:val="center"/>
          </w:tcPr>
          <w:p w14:paraId="3C709AEE" w14:textId="77777777" w:rsidR="00261036" w:rsidRPr="00261036" w:rsidRDefault="00261036" w:rsidP="009C4B2A">
            <w:pPr>
              <w:jc w:val="center"/>
              <w:rPr>
                <w:ins w:id="2269" w:author="Verizon" w:date="2020-08-03T14:02:00Z"/>
              </w:rPr>
            </w:pPr>
            <w:ins w:id="2270" w:author="Verizon" w:date="2020-08-03T14:02:00Z">
              <w:r w:rsidRPr="00261036">
                <w:t>CA_n5A-n261A CA_n5A-n261G CA_n5A-n261H CA_n5A-n261I</w:t>
              </w:r>
            </w:ins>
          </w:p>
        </w:tc>
        <w:tc>
          <w:tcPr>
            <w:tcW w:w="746" w:type="dxa"/>
            <w:vMerge w:val="restart"/>
            <w:tcBorders>
              <w:top w:val="single" w:sz="4" w:space="0" w:color="auto"/>
              <w:left w:val="single" w:sz="4" w:space="0" w:color="auto"/>
              <w:right w:val="single" w:sz="4" w:space="0" w:color="auto"/>
            </w:tcBorders>
            <w:vAlign w:val="center"/>
          </w:tcPr>
          <w:p w14:paraId="46F47D7E" w14:textId="77777777" w:rsidR="00261036" w:rsidRPr="00261036" w:rsidRDefault="00261036" w:rsidP="009C4B2A">
            <w:pPr>
              <w:jc w:val="center"/>
              <w:rPr>
                <w:ins w:id="2271" w:author="Verizon" w:date="2020-08-03T14:02:00Z"/>
              </w:rPr>
            </w:pPr>
            <w:ins w:id="2272"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2C7F2D3B" w14:textId="77777777" w:rsidR="00261036" w:rsidRPr="00261036" w:rsidRDefault="00261036" w:rsidP="009C4B2A">
            <w:pPr>
              <w:jc w:val="center"/>
              <w:rPr>
                <w:ins w:id="2273" w:author="Verizon" w:date="2020-08-03T14:02:00Z"/>
              </w:rPr>
            </w:pPr>
            <w:ins w:id="2274"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25F6FDD6" w14:textId="77777777" w:rsidR="00261036" w:rsidRPr="00261036" w:rsidRDefault="00261036" w:rsidP="009C4B2A">
            <w:pPr>
              <w:jc w:val="center"/>
              <w:rPr>
                <w:ins w:id="2275" w:author="Verizon" w:date="2020-08-03T14:02:00Z"/>
              </w:rPr>
            </w:pPr>
            <w:ins w:id="2276"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74C693" w14:textId="77777777" w:rsidR="00261036" w:rsidRPr="00261036" w:rsidRDefault="00261036" w:rsidP="009C4B2A">
            <w:pPr>
              <w:jc w:val="center"/>
              <w:rPr>
                <w:ins w:id="2277" w:author="Verizon" w:date="2020-08-03T14:02:00Z"/>
              </w:rPr>
            </w:pPr>
            <w:ins w:id="227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F2A1FD" w14:textId="77777777" w:rsidR="00261036" w:rsidRPr="00261036" w:rsidRDefault="00261036" w:rsidP="009C4B2A">
            <w:pPr>
              <w:jc w:val="center"/>
              <w:rPr>
                <w:ins w:id="2279" w:author="Verizon" w:date="2020-08-03T14:02:00Z"/>
              </w:rPr>
            </w:pPr>
            <w:ins w:id="2280"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D1D4F" w14:textId="77777777" w:rsidR="00261036" w:rsidRPr="00261036" w:rsidRDefault="00261036" w:rsidP="009C4B2A">
            <w:pPr>
              <w:jc w:val="center"/>
              <w:rPr>
                <w:ins w:id="2281" w:author="Verizon" w:date="2020-08-03T14:02:00Z"/>
              </w:rPr>
            </w:pPr>
            <w:ins w:id="2282"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339A3498" w14:textId="77777777" w:rsidR="00261036" w:rsidRPr="00261036" w:rsidRDefault="00261036" w:rsidP="009C4B2A">
            <w:pPr>
              <w:jc w:val="center"/>
              <w:rPr>
                <w:ins w:id="2283"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DE07D57" w14:textId="77777777" w:rsidR="00261036" w:rsidRPr="00261036" w:rsidRDefault="00261036" w:rsidP="009C4B2A">
            <w:pPr>
              <w:jc w:val="center"/>
              <w:rPr>
                <w:ins w:id="228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8354F71" w14:textId="77777777" w:rsidR="00261036" w:rsidRPr="00261036" w:rsidRDefault="00261036" w:rsidP="009C4B2A">
            <w:pPr>
              <w:jc w:val="center"/>
              <w:rPr>
                <w:ins w:id="228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0357DE9" w14:textId="77777777" w:rsidR="00261036" w:rsidRPr="00261036" w:rsidRDefault="00261036" w:rsidP="009C4B2A">
            <w:pPr>
              <w:jc w:val="center"/>
              <w:rPr>
                <w:ins w:id="228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F2C4801" w14:textId="77777777" w:rsidR="00261036" w:rsidRPr="00261036" w:rsidRDefault="00261036" w:rsidP="009C4B2A">
            <w:pPr>
              <w:jc w:val="center"/>
              <w:rPr>
                <w:ins w:id="22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0D351F0" w14:textId="77777777" w:rsidR="00261036" w:rsidRPr="00261036" w:rsidRDefault="00261036" w:rsidP="009C4B2A">
            <w:pPr>
              <w:jc w:val="center"/>
              <w:rPr>
                <w:ins w:id="228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5FB3C88" w14:textId="77777777" w:rsidR="00261036" w:rsidRPr="00261036" w:rsidRDefault="00261036" w:rsidP="009C4B2A">
            <w:pPr>
              <w:jc w:val="center"/>
              <w:rPr>
                <w:ins w:id="2289"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24DE6CD" w14:textId="77777777" w:rsidR="00261036" w:rsidRPr="00261036" w:rsidRDefault="00261036" w:rsidP="00261036">
            <w:pPr>
              <w:rPr>
                <w:ins w:id="229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19C258E" w14:textId="77777777" w:rsidR="00261036" w:rsidRPr="00261036" w:rsidRDefault="00261036" w:rsidP="00261036">
            <w:pPr>
              <w:rPr>
                <w:ins w:id="229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E59A5AF" w14:textId="77777777" w:rsidR="00261036" w:rsidRPr="00261036" w:rsidRDefault="00261036" w:rsidP="00261036">
            <w:pPr>
              <w:rPr>
                <w:ins w:id="2292"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2035F009" w14:textId="77777777" w:rsidR="00261036" w:rsidRPr="00261036" w:rsidRDefault="00261036" w:rsidP="00261036">
            <w:pPr>
              <w:rPr>
                <w:ins w:id="2293"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50464B5B" w14:textId="77777777" w:rsidR="00261036" w:rsidRPr="00261036" w:rsidRDefault="00261036" w:rsidP="009C4B2A">
            <w:pPr>
              <w:jc w:val="center"/>
              <w:rPr>
                <w:ins w:id="2294" w:author="Verizon" w:date="2020-08-03T14:02:00Z"/>
              </w:rPr>
            </w:pPr>
            <w:ins w:id="2295" w:author="Verizon" w:date="2020-08-03T14:02:00Z">
              <w:r w:rsidRPr="00261036">
                <w:t>0</w:t>
              </w:r>
            </w:ins>
          </w:p>
        </w:tc>
      </w:tr>
      <w:tr w:rsidR="00261036" w:rsidRPr="00261036" w14:paraId="6EED0CFE" w14:textId="77777777" w:rsidTr="00F017CA">
        <w:trPr>
          <w:trHeight w:val="125"/>
          <w:jc w:val="center"/>
          <w:ins w:id="2296" w:author="Verizon" w:date="2020-08-03T14:02:00Z"/>
        </w:trPr>
        <w:tc>
          <w:tcPr>
            <w:tcW w:w="2065" w:type="dxa"/>
            <w:vMerge/>
            <w:tcBorders>
              <w:left w:val="single" w:sz="4" w:space="0" w:color="auto"/>
              <w:right w:val="single" w:sz="4" w:space="0" w:color="auto"/>
            </w:tcBorders>
            <w:vAlign w:val="center"/>
          </w:tcPr>
          <w:p w14:paraId="44F6EA85" w14:textId="77777777" w:rsidR="00261036" w:rsidRPr="00261036" w:rsidRDefault="00261036" w:rsidP="009C4B2A">
            <w:pPr>
              <w:jc w:val="center"/>
              <w:rPr>
                <w:ins w:id="2297" w:author="Verizon" w:date="2020-08-03T14:02:00Z"/>
              </w:rPr>
            </w:pPr>
          </w:p>
        </w:tc>
        <w:tc>
          <w:tcPr>
            <w:tcW w:w="1980" w:type="dxa"/>
            <w:vMerge/>
            <w:tcBorders>
              <w:left w:val="single" w:sz="4" w:space="0" w:color="auto"/>
              <w:right w:val="single" w:sz="4" w:space="0" w:color="auto"/>
            </w:tcBorders>
            <w:vAlign w:val="center"/>
          </w:tcPr>
          <w:p w14:paraId="4F8FBADF" w14:textId="77777777" w:rsidR="00261036" w:rsidRPr="00261036" w:rsidRDefault="00261036" w:rsidP="009C4B2A">
            <w:pPr>
              <w:jc w:val="center"/>
              <w:rPr>
                <w:ins w:id="2298" w:author="Verizon" w:date="2020-08-03T14:02:00Z"/>
              </w:rPr>
            </w:pPr>
          </w:p>
        </w:tc>
        <w:tc>
          <w:tcPr>
            <w:tcW w:w="746" w:type="dxa"/>
            <w:vMerge/>
            <w:tcBorders>
              <w:left w:val="single" w:sz="4" w:space="0" w:color="auto"/>
              <w:right w:val="single" w:sz="4" w:space="0" w:color="auto"/>
            </w:tcBorders>
            <w:vAlign w:val="center"/>
          </w:tcPr>
          <w:p w14:paraId="5800CC96" w14:textId="77777777" w:rsidR="00261036" w:rsidRPr="00261036" w:rsidRDefault="00261036" w:rsidP="009C4B2A">
            <w:pPr>
              <w:jc w:val="center"/>
              <w:rPr>
                <w:ins w:id="229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1B56C96" w14:textId="77777777" w:rsidR="00261036" w:rsidRPr="00261036" w:rsidRDefault="00261036" w:rsidP="009C4B2A">
            <w:pPr>
              <w:jc w:val="center"/>
              <w:rPr>
                <w:ins w:id="2300" w:author="Verizon" w:date="2020-08-03T14:02:00Z"/>
              </w:rPr>
            </w:pPr>
            <w:ins w:id="2301"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18138505" w14:textId="77777777" w:rsidR="00261036" w:rsidRPr="00261036" w:rsidRDefault="00261036" w:rsidP="009C4B2A">
            <w:pPr>
              <w:jc w:val="center"/>
              <w:rPr>
                <w:ins w:id="230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FE2D214" w14:textId="77777777" w:rsidR="00261036" w:rsidRPr="00261036" w:rsidRDefault="00261036" w:rsidP="009C4B2A">
            <w:pPr>
              <w:jc w:val="center"/>
              <w:rPr>
                <w:ins w:id="2303" w:author="Verizon" w:date="2020-08-03T14:02:00Z"/>
              </w:rPr>
            </w:pPr>
            <w:ins w:id="2304"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A22B1E" w14:textId="77777777" w:rsidR="00261036" w:rsidRPr="00261036" w:rsidRDefault="00261036" w:rsidP="009C4B2A">
            <w:pPr>
              <w:jc w:val="center"/>
              <w:rPr>
                <w:ins w:id="2305" w:author="Verizon" w:date="2020-08-03T14:02:00Z"/>
              </w:rPr>
            </w:pPr>
            <w:ins w:id="2306"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5D26A5" w14:textId="77777777" w:rsidR="00261036" w:rsidRPr="00261036" w:rsidRDefault="00261036" w:rsidP="009C4B2A">
            <w:pPr>
              <w:jc w:val="center"/>
              <w:rPr>
                <w:ins w:id="2307" w:author="Verizon" w:date="2020-08-03T14:02:00Z"/>
              </w:rPr>
            </w:pPr>
            <w:ins w:id="2308"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6BA04E72" w14:textId="77777777" w:rsidR="00261036" w:rsidRPr="00261036" w:rsidRDefault="00261036" w:rsidP="009C4B2A">
            <w:pPr>
              <w:jc w:val="center"/>
              <w:rPr>
                <w:ins w:id="230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7FEE68B1" w14:textId="77777777" w:rsidR="00261036" w:rsidRPr="00261036" w:rsidRDefault="00261036" w:rsidP="009C4B2A">
            <w:pPr>
              <w:jc w:val="center"/>
              <w:rPr>
                <w:ins w:id="231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833431C" w14:textId="77777777" w:rsidR="00261036" w:rsidRPr="00261036" w:rsidRDefault="00261036" w:rsidP="009C4B2A">
            <w:pPr>
              <w:jc w:val="center"/>
              <w:rPr>
                <w:ins w:id="231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1A29044" w14:textId="77777777" w:rsidR="00261036" w:rsidRPr="00261036" w:rsidRDefault="00261036" w:rsidP="009C4B2A">
            <w:pPr>
              <w:jc w:val="center"/>
              <w:rPr>
                <w:ins w:id="231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4856DBA" w14:textId="77777777" w:rsidR="00261036" w:rsidRPr="00261036" w:rsidRDefault="00261036" w:rsidP="009C4B2A">
            <w:pPr>
              <w:jc w:val="center"/>
              <w:rPr>
                <w:ins w:id="231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DCF370F" w14:textId="77777777" w:rsidR="00261036" w:rsidRPr="00261036" w:rsidRDefault="00261036" w:rsidP="009C4B2A">
            <w:pPr>
              <w:jc w:val="center"/>
              <w:rPr>
                <w:ins w:id="231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1802706" w14:textId="77777777" w:rsidR="00261036" w:rsidRPr="00261036" w:rsidRDefault="00261036" w:rsidP="009C4B2A">
            <w:pPr>
              <w:jc w:val="center"/>
              <w:rPr>
                <w:ins w:id="231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7C65CC4B" w14:textId="77777777" w:rsidR="00261036" w:rsidRPr="00261036" w:rsidRDefault="00261036" w:rsidP="00261036">
            <w:pPr>
              <w:rPr>
                <w:ins w:id="231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85B6582" w14:textId="77777777" w:rsidR="00261036" w:rsidRPr="00261036" w:rsidRDefault="00261036" w:rsidP="00261036">
            <w:pPr>
              <w:rPr>
                <w:ins w:id="2317"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5522DA1" w14:textId="77777777" w:rsidR="00261036" w:rsidRPr="00261036" w:rsidRDefault="00261036" w:rsidP="00261036">
            <w:pPr>
              <w:rPr>
                <w:ins w:id="2318"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0CAD4791" w14:textId="77777777" w:rsidR="00261036" w:rsidRPr="00261036" w:rsidRDefault="00261036" w:rsidP="00261036">
            <w:pPr>
              <w:rPr>
                <w:ins w:id="2319" w:author="Verizon" w:date="2020-08-03T14:02:00Z"/>
              </w:rPr>
            </w:pPr>
          </w:p>
        </w:tc>
        <w:tc>
          <w:tcPr>
            <w:tcW w:w="749" w:type="dxa"/>
            <w:vMerge/>
            <w:tcBorders>
              <w:left w:val="single" w:sz="4" w:space="0" w:color="auto"/>
              <w:right w:val="single" w:sz="4" w:space="0" w:color="auto"/>
            </w:tcBorders>
            <w:vAlign w:val="center"/>
          </w:tcPr>
          <w:p w14:paraId="6E9F437D" w14:textId="77777777" w:rsidR="00261036" w:rsidRPr="00261036" w:rsidRDefault="00261036" w:rsidP="009C4B2A">
            <w:pPr>
              <w:jc w:val="center"/>
              <w:rPr>
                <w:ins w:id="2320" w:author="Verizon" w:date="2020-08-03T14:02:00Z"/>
              </w:rPr>
            </w:pPr>
          </w:p>
        </w:tc>
      </w:tr>
      <w:tr w:rsidR="00261036" w:rsidRPr="00261036" w14:paraId="7E1FB027" w14:textId="77777777" w:rsidTr="00F017CA">
        <w:trPr>
          <w:trHeight w:val="125"/>
          <w:jc w:val="center"/>
          <w:ins w:id="2321" w:author="Verizon" w:date="2020-08-03T14:02:00Z"/>
        </w:trPr>
        <w:tc>
          <w:tcPr>
            <w:tcW w:w="2065" w:type="dxa"/>
            <w:vMerge/>
            <w:tcBorders>
              <w:left w:val="single" w:sz="4" w:space="0" w:color="auto"/>
              <w:right w:val="single" w:sz="4" w:space="0" w:color="auto"/>
            </w:tcBorders>
            <w:vAlign w:val="center"/>
          </w:tcPr>
          <w:p w14:paraId="17184C69" w14:textId="77777777" w:rsidR="00261036" w:rsidRPr="00261036" w:rsidRDefault="00261036" w:rsidP="009C4B2A">
            <w:pPr>
              <w:jc w:val="center"/>
              <w:rPr>
                <w:ins w:id="2322" w:author="Verizon" w:date="2020-08-03T14:02:00Z"/>
              </w:rPr>
            </w:pPr>
          </w:p>
        </w:tc>
        <w:tc>
          <w:tcPr>
            <w:tcW w:w="1980" w:type="dxa"/>
            <w:vMerge/>
            <w:tcBorders>
              <w:left w:val="single" w:sz="4" w:space="0" w:color="auto"/>
              <w:right w:val="single" w:sz="4" w:space="0" w:color="auto"/>
            </w:tcBorders>
            <w:vAlign w:val="center"/>
          </w:tcPr>
          <w:p w14:paraId="1A380D6C" w14:textId="77777777" w:rsidR="00261036" w:rsidRPr="00261036" w:rsidRDefault="00261036" w:rsidP="009C4B2A">
            <w:pPr>
              <w:jc w:val="center"/>
              <w:rPr>
                <w:ins w:id="2323" w:author="Verizon" w:date="2020-08-03T14:02:00Z"/>
              </w:rPr>
            </w:pPr>
          </w:p>
        </w:tc>
        <w:tc>
          <w:tcPr>
            <w:tcW w:w="746" w:type="dxa"/>
            <w:vMerge/>
            <w:tcBorders>
              <w:left w:val="single" w:sz="4" w:space="0" w:color="auto"/>
              <w:bottom w:val="single" w:sz="4" w:space="0" w:color="auto"/>
              <w:right w:val="single" w:sz="4" w:space="0" w:color="auto"/>
            </w:tcBorders>
            <w:vAlign w:val="center"/>
          </w:tcPr>
          <w:p w14:paraId="7367A154" w14:textId="77777777" w:rsidR="00261036" w:rsidRPr="00261036" w:rsidRDefault="00261036" w:rsidP="009C4B2A">
            <w:pPr>
              <w:jc w:val="center"/>
              <w:rPr>
                <w:ins w:id="232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9A4FD16" w14:textId="77777777" w:rsidR="00261036" w:rsidRPr="00261036" w:rsidRDefault="00261036" w:rsidP="009C4B2A">
            <w:pPr>
              <w:jc w:val="center"/>
              <w:rPr>
                <w:ins w:id="2325" w:author="Verizon" w:date="2020-08-03T14:02:00Z"/>
              </w:rPr>
            </w:pPr>
            <w:ins w:id="2326"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798E32A5" w14:textId="77777777" w:rsidR="00261036" w:rsidRPr="00261036" w:rsidRDefault="00261036" w:rsidP="009C4B2A">
            <w:pPr>
              <w:jc w:val="center"/>
              <w:rPr>
                <w:ins w:id="232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F39D53B" w14:textId="77777777" w:rsidR="00261036" w:rsidRPr="00261036" w:rsidRDefault="00261036" w:rsidP="009C4B2A">
            <w:pPr>
              <w:jc w:val="center"/>
              <w:rPr>
                <w:ins w:id="232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8B62AD9" w14:textId="77777777" w:rsidR="00261036" w:rsidRPr="00261036" w:rsidRDefault="00261036" w:rsidP="009C4B2A">
            <w:pPr>
              <w:jc w:val="center"/>
              <w:rPr>
                <w:ins w:id="232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6AEB0" w14:textId="77777777" w:rsidR="00261036" w:rsidRPr="00261036" w:rsidRDefault="00261036" w:rsidP="009C4B2A">
            <w:pPr>
              <w:jc w:val="center"/>
              <w:rPr>
                <w:ins w:id="233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2B83FF9" w14:textId="77777777" w:rsidR="00261036" w:rsidRPr="00261036" w:rsidRDefault="00261036" w:rsidP="009C4B2A">
            <w:pPr>
              <w:jc w:val="center"/>
              <w:rPr>
                <w:ins w:id="2331"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117B097A" w14:textId="77777777" w:rsidR="00261036" w:rsidRPr="00261036" w:rsidRDefault="00261036" w:rsidP="009C4B2A">
            <w:pPr>
              <w:jc w:val="center"/>
              <w:rPr>
                <w:ins w:id="233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82754E1" w14:textId="77777777" w:rsidR="00261036" w:rsidRPr="00261036" w:rsidRDefault="00261036" w:rsidP="009C4B2A">
            <w:pPr>
              <w:jc w:val="center"/>
              <w:rPr>
                <w:ins w:id="233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57F0011F" w14:textId="77777777" w:rsidR="00261036" w:rsidRPr="00261036" w:rsidRDefault="00261036" w:rsidP="009C4B2A">
            <w:pPr>
              <w:jc w:val="center"/>
              <w:rPr>
                <w:ins w:id="233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D67E3BF" w14:textId="77777777" w:rsidR="00261036" w:rsidRPr="00261036" w:rsidRDefault="00261036" w:rsidP="009C4B2A">
            <w:pPr>
              <w:jc w:val="center"/>
              <w:rPr>
                <w:ins w:id="233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598D5EE" w14:textId="77777777" w:rsidR="00261036" w:rsidRPr="00261036" w:rsidRDefault="00261036" w:rsidP="009C4B2A">
            <w:pPr>
              <w:jc w:val="center"/>
              <w:rPr>
                <w:ins w:id="2336"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353C022" w14:textId="77777777" w:rsidR="00261036" w:rsidRPr="00261036" w:rsidRDefault="00261036" w:rsidP="009C4B2A">
            <w:pPr>
              <w:jc w:val="center"/>
              <w:rPr>
                <w:ins w:id="2337"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EFECCCA" w14:textId="77777777" w:rsidR="00261036" w:rsidRPr="00261036" w:rsidRDefault="00261036" w:rsidP="00261036">
            <w:pPr>
              <w:rPr>
                <w:ins w:id="233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0034590" w14:textId="77777777" w:rsidR="00261036" w:rsidRPr="00261036" w:rsidRDefault="00261036" w:rsidP="00261036">
            <w:pPr>
              <w:rPr>
                <w:ins w:id="2339"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8907988" w14:textId="77777777" w:rsidR="00261036" w:rsidRPr="00261036" w:rsidRDefault="00261036" w:rsidP="00261036">
            <w:pPr>
              <w:rPr>
                <w:ins w:id="2340"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1993368B" w14:textId="77777777" w:rsidR="00261036" w:rsidRPr="00261036" w:rsidRDefault="00261036" w:rsidP="00261036">
            <w:pPr>
              <w:rPr>
                <w:ins w:id="2341" w:author="Verizon" w:date="2020-08-03T14:02:00Z"/>
              </w:rPr>
            </w:pPr>
          </w:p>
        </w:tc>
        <w:tc>
          <w:tcPr>
            <w:tcW w:w="749" w:type="dxa"/>
            <w:vMerge/>
            <w:tcBorders>
              <w:left w:val="single" w:sz="4" w:space="0" w:color="auto"/>
              <w:right w:val="single" w:sz="4" w:space="0" w:color="auto"/>
            </w:tcBorders>
            <w:vAlign w:val="center"/>
          </w:tcPr>
          <w:p w14:paraId="3FA027B2" w14:textId="77777777" w:rsidR="00261036" w:rsidRPr="00261036" w:rsidRDefault="00261036" w:rsidP="009C4B2A">
            <w:pPr>
              <w:jc w:val="center"/>
              <w:rPr>
                <w:ins w:id="2342" w:author="Verizon" w:date="2020-08-03T14:02:00Z"/>
              </w:rPr>
            </w:pPr>
          </w:p>
        </w:tc>
      </w:tr>
      <w:tr w:rsidR="00261036" w:rsidRPr="00261036" w14:paraId="76407ED7" w14:textId="77777777" w:rsidTr="00F017CA">
        <w:trPr>
          <w:trHeight w:val="125"/>
          <w:jc w:val="center"/>
          <w:ins w:id="2343" w:author="Verizon" w:date="2020-08-03T14:02:00Z"/>
        </w:trPr>
        <w:tc>
          <w:tcPr>
            <w:tcW w:w="2065" w:type="dxa"/>
            <w:vMerge/>
            <w:tcBorders>
              <w:left w:val="single" w:sz="4" w:space="0" w:color="auto"/>
              <w:right w:val="single" w:sz="4" w:space="0" w:color="auto"/>
            </w:tcBorders>
            <w:vAlign w:val="center"/>
          </w:tcPr>
          <w:p w14:paraId="20B5B5DD" w14:textId="77777777" w:rsidR="00261036" w:rsidRPr="00261036" w:rsidRDefault="00261036" w:rsidP="009C4B2A">
            <w:pPr>
              <w:jc w:val="center"/>
              <w:rPr>
                <w:ins w:id="2344" w:author="Verizon" w:date="2020-08-03T14:02:00Z"/>
              </w:rPr>
            </w:pPr>
          </w:p>
        </w:tc>
        <w:tc>
          <w:tcPr>
            <w:tcW w:w="1980" w:type="dxa"/>
            <w:vMerge/>
            <w:tcBorders>
              <w:left w:val="single" w:sz="4" w:space="0" w:color="auto"/>
              <w:right w:val="single" w:sz="4" w:space="0" w:color="auto"/>
            </w:tcBorders>
            <w:vAlign w:val="center"/>
          </w:tcPr>
          <w:p w14:paraId="760EB620" w14:textId="77777777" w:rsidR="00261036" w:rsidRPr="00261036" w:rsidRDefault="00261036" w:rsidP="009C4B2A">
            <w:pPr>
              <w:jc w:val="center"/>
              <w:rPr>
                <w:ins w:id="2345" w:author="Verizon" w:date="2020-08-03T14:02:00Z"/>
              </w:rPr>
            </w:pPr>
          </w:p>
        </w:tc>
        <w:tc>
          <w:tcPr>
            <w:tcW w:w="746" w:type="dxa"/>
            <w:tcBorders>
              <w:top w:val="single" w:sz="4" w:space="0" w:color="auto"/>
              <w:left w:val="single" w:sz="4" w:space="0" w:color="auto"/>
              <w:right w:val="single" w:sz="4" w:space="0" w:color="auto"/>
            </w:tcBorders>
            <w:vAlign w:val="center"/>
          </w:tcPr>
          <w:p w14:paraId="2D6DD779" w14:textId="77777777" w:rsidR="00261036" w:rsidRPr="00261036" w:rsidRDefault="00261036" w:rsidP="009C4B2A">
            <w:pPr>
              <w:jc w:val="center"/>
              <w:rPr>
                <w:ins w:id="2346" w:author="Verizon" w:date="2020-08-03T14:02:00Z"/>
              </w:rPr>
            </w:pPr>
            <w:ins w:id="2347"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9EFFB85" w14:textId="77777777" w:rsidR="00261036" w:rsidRPr="00261036" w:rsidRDefault="00261036" w:rsidP="009C4B2A">
            <w:pPr>
              <w:jc w:val="center"/>
              <w:rPr>
                <w:ins w:id="2348" w:author="Verizon" w:date="2020-08-03T14:02:00Z"/>
              </w:rPr>
            </w:pPr>
            <w:ins w:id="2349" w:author="Verizon" w:date="2020-08-03T14:02:00Z">
              <w:r w:rsidRPr="00261036">
                <w:t>CA_n261(2A-I)</w:t>
              </w:r>
            </w:ins>
          </w:p>
        </w:tc>
        <w:tc>
          <w:tcPr>
            <w:tcW w:w="749" w:type="dxa"/>
            <w:vMerge/>
            <w:tcBorders>
              <w:left w:val="single" w:sz="4" w:space="0" w:color="auto"/>
              <w:right w:val="single" w:sz="4" w:space="0" w:color="auto"/>
            </w:tcBorders>
            <w:vAlign w:val="center"/>
          </w:tcPr>
          <w:p w14:paraId="369110DB" w14:textId="77777777" w:rsidR="00261036" w:rsidRPr="00261036" w:rsidRDefault="00261036" w:rsidP="009C4B2A">
            <w:pPr>
              <w:jc w:val="center"/>
              <w:rPr>
                <w:ins w:id="2350" w:author="Verizon" w:date="2020-08-03T14:02:00Z"/>
              </w:rPr>
            </w:pPr>
          </w:p>
        </w:tc>
      </w:tr>
      <w:tr w:rsidR="00261036" w:rsidRPr="00261036" w14:paraId="6FF735CA" w14:textId="77777777" w:rsidTr="00F017CA">
        <w:trPr>
          <w:trHeight w:val="125"/>
          <w:jc w:val="center"/>
          <w:ins w:id="2351" w:author="Verizon" w:date="2020-08-03T14:02:00Z"/>
        </w:trPr>
        <w:tc>
          <w:tcPr>
            <w:tcW w:w="2065" w:type="dxa"/>
            <w:vMerge w:val="restart"/>
            <w:tcBorders>
              <w:top w:val="single" w:sz="4" w:space="0" w:color="auto"/>
              <w:left w:val="single" w:sz="4" w:space="0" w:color="auto"/>
              <w:right w:val="single" w:sz="4" w:space="0" w:color="auto"/>
            </w:tcBorders>
            <w:vAlign w:val="center"/>
          </w:tcPr>
          <w:p w14:paraId="234F03C8" w14:textId="77777777" w:rsidR="00261036" w:rsidRPr="00261036" w:rsidRDefault="00261036" w:rsidP="009C4B2A">
            <w:pPr>
              <w:jc w:val="center"/>
              <w:rPr>
                <w:ins w:id="2352" w:author="Verizon" w:date="2020-08-03T14:02:00Z"/>
              </w:rPr>
            </w:pPr>
            <w:ins w:id="2353" w:author="Verizon" w:date="2020-08-03T14:02:00Z">
              <w:r w:rsidRPr="00261036">
                <w:t>CA_n5A-n261(A-2G)</w:t>
              </w:r>
            </w:ins>
          </w:p>
        </w:tc>
        <w:tc>
          <w:tcPr>
            <w:tcW w:w="1980" w:type="dxa"/>
            <w:vMerge w:val="restart"/>
            <w:tcBorders>
              <w:top w:val="single" w:sz="4" w:space="0" w:color="auto"/>
              <w:left w:val="single" w:sz="4" w:space="0" w:color="auto"/>
              <w:right w:val="single" w:sz="4" w:space="0" w:color="auto"/>
            </w:tcBorders>
            <w:vAlign w:val="center"/>
          </w:tcPr>
          <w:p w14:paraId="2950C4EF" w14:textId="77777777" w:rsidR="00261036" w:rsidRPr="00261036" w:rsidRDefault="00261036" w:rsidP="009C4B2A">
            <w:pPr>
              <w:jc w:val="center"/>
              <w:rPr>
                <w:ins w:id="2354" w:author="Verizon" w:date="2020-08-03T14:02:00Z"/>
              </w:rPr>
            </w:pPr>
            <w:ins w:id="2355" w:author="Verizon" w:date="2020-08-03T14:02:00Z">
              <w:r w:rsidRPr="00261036">
                <w:t>CA_n5A-n261A CA_n5A-n261G</w:t>
              </w:r>
            </w:ins>
          </w:p>
        </w:tc>
        <w:tc>
          <w:tcPr>
            <w:tcW w:w="746" w:type="dxa"/>
            <w:vMerge w:val="restart"/>
            <w:tcBorders>
              <w:top w:val="single" w:sz="4" w:space="0" w:color="auto"/>
              <w:left w:val="single" w:sz="4" w:space="0" w:color="auto"/>
              <w:right w:val="single" w:sz="4" w:space="0" w:color="auto"/>
            </w:tcBorders>
            <w:vAlign w:val="center"/>
          </w:tcPr>
          <w:p w14:paraId="1A9FBDEC" w14:textId="77777777" w:rsidR="00261036" w:rsidRPr="00261036" w:rsidRDefault="00261036" w:rsidP="009C4B2A">
            <w:pPr>
              <w:jc w:val="center"/>
              <w:rPr>
                <w:ins w:id="2356" w:author="Verizon" w:date="2020-08-03T14:02:00Z"/>
              </w:rPr>
            </w:pPr>
            <w:ins w:id="2357" w:author="Verizon" w:date="2020-08-03T14:02:00Z">
              <w:r w:rsidRPr="00261036">
                <w:t>n5</w:t>
              </w:r>
            </w:ins>
          </w:p>
        </w:tc>
        <w:tc>
          <w:tcPr>
            <w:tcW w:w="667" w:type="dxa"/>
            <w:tcBorders>
              <w:top w:val="single" w:sz="4" w:space="0" w:color="auto"/>
              <w:left w:val="single" w:sz="4" w:space="0" w:color="auto"/>
              <w:bottom w:val="single" w:sz="4" w:space="0" w:color="auto"/>
              <w:right w:val="single" w:sz="4" w:space="0" w:color="auto"/>
            </w:tcBorders>
            <w:vAlign w:val="center"/>
          </w:tcPr>
          <w:p w14:paraId="7D45C9F1" w14:textId="77777777" w:rsidR="00261036" w:rsidRPr="00261036" w:rsidRDefault="00261036" w:rsidP="009C4B2A">
            <w:pPr>
              <w:jc w:val="center"/>
              <w:rPr>
                <w:ins w:id="2358" w:author="Verizon" w:date="2020-08-03T14:02:00Z"/>
              </w:rPr>
            </w:pPr>
            <w:ins w:id="2359" w:author="Verizon" w:date="2020-08-03T14:02:00Z">
              <w:r w:rsidRPr="00261036">
                <w:t>15</w:t>
              </w:r>
            </w:ins>
          </w:p>
        </w:tc>
        <w:tc>
          <w:tcPr>
            <w:tcW w:w="667" w:type="dxa"/>
            <w:tcBorders>
              <w:top w:val="single" w:sz="4" w:space="0" w:color="auto"/>
              <w:left w:val="single" w:sz="4" w:space="0" w:color="auto"/>
              <w:bottom w:val="single" w:sz="4" w:space="0" w:color="auto"/>
              <w:right w:val="single" w:sz="4" w:space="0" w:color="auto"/>
            </w:tcBorders>
          </w:tcPr>
          <w:p w14:paraId="79612021" w14:textId="77777777" w:rsidR="00261036" w:rsidRPr="00261036" w:rsidRDefault="00261036" w:rsidP="009C4B2A">
            <w:pPr>
              <w:jc w:val="center"/>
              <w:rPr>
                <w:ins w:id="2360" w:author="Verizon" w:date="2020-08-03T14:02:00Z"/>
              </w:rPr>
            </w:pPr>
            <w:ins w:id="2361"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1A7C50" w14:textId="77777777" w:rsidR="00261036" w:rsidRPr="00261036" w:rsidRDefault="00261036" w:rsidP="009C4B2A">
            <w:pPr>
              <w:jc w:val="center"/>
              <w:rPr>
                <w:ins w:id="2362" w:author="Verizon" w:date="2020-08-03T14:02:00Z"/>
              </w:rPr>
            </w:pPr>
            <w:ins w:id="236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1FD94F" w14:textId="77777777" w:rsidR="00261036" w:rsidRPr="00261036" w:rsidRDefault="00261036" w:rsidP="009C4B2A">
            <w:pPr>
              <w:jc w:val="center"/>
              <w:rPr>
                <w:ins w:id="2364" w:author="Verizon" w:date="2020-08-03T14:02:00Z"/>
              </w:rPr>
            </w:pPr>
            <w:ins w:id="2365"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09A24" w14:textId="77777777" w:rsidR="00261036" w:rsidRPr="00261036" w:rsidRDefault="00261036" w:rsidP="009C4B2A">
            <w:pPr>
              <w:jc w:val="center"/>
              <w:rPr>
                <w:ins w:id="2366" w:author="Verizon" w:date="2020-08-03T14:02:00Z"/>
              </w:rPr>
            </w:pPr>
            <w:ins w:id="2367"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24864D64" w14:textId="77777777" w:rsidR="00261036" w:rsidRPr="00261036" w:rsidRDefault="00261036" w:rsidP="009C4B2A">
            <w:pPr>
              <w:jc w:val="center"/>
              <w:rPr>
                <w:ins w:id="2368"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F53C7E6" w14:textId="77777777" w:rsidR="00261036" w:rsidRPr="00261036" w:rsidRDefault="00261036" w:rsidP="009C4B2A">
            <w:pPr>
              <w:jc w:val="center"/>
              <w:rPr>
                <w:ins w:id="236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C28A2D6" w14:textId="77777777" w:rsidR="00261036" w:rsidRPr="00261036" w:rsidRDefault="00261036" w:rsidP="009C4B2A">
            <w:pPr>
              <w:jc w:val="center"/>
              <w:rPr>
                <w:ins w:id="237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DFBD53E" w14:textId="77777777" w:rsidR="00261036" w:rsidRPr="00261036" w:rsidRDefault="00261036" w:rsidP="009C4B2A">
            <w:pPr>
              <w:jc w:val="center"/>
              <w:rPr>
                <w:ins w:id="237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61307BC5" w14:textId="77777777" w:rsidR="00261036" w:rsidRPr="00261036" w:rsidRDefault="00261036" w:rsidP="009C4B2A">
            <w:pPr>
              <w:jc w:val="center"/>
              <w:rPr>
                <w:ins w:id="237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C092303" w14:textId="77777777" w:rsidR="00261036" w:rsidRPr="00261036" w:rsidRDefault="00261036" w:rsidP="009C4B2A">
            <w:pPr>
              <w:jc w:val="center"/>
              <w:rPr>
                <w:ins w:id="237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590F9E4" w14:textId="77777777" w:rsidR="00261036" w:rsidRPr="00261036" w:rsidRDefault="00261036" w:rsidP="009C4B2A">
            <w:pPr>
              <w:jc w:val="center"/>
              <w:rPr>
                <w:ins w:id="2374"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5CF6476" w14:textId="77777777" w:rsidR="00261036" w:rsidRPr="00261036" w:rsidRDefault="00261036" w:rsidP="00261036">
            <w:pPr>
              <w:rPr>
                <w:ins w:id="237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04DEB64" w14:textId="77777777" w:rsidR="00261036" w:rsidRPr="00261036" w:rsidRDefault="00261036" w:rsidP="00261036">
            <w:pPr>
              <w:rPr>
                <w:ins w:id="237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084C4415" w14:textId="77777777" w:rsidR="00261036" w:rsidRPr="00261036" w:rsidRDefault="00261036" w:rsidP="00261036">
            <w:pPr>
              <w:rPr>
                <w:ins w:id="2377"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70DC8A8E" w14:textId="77777777" w:rsidR="00261036" w:rsidRPr="00261036" w:rsidRDefault="00261036" w:rsidP="00261036">
            <w:pPr>
              <w:rPr>
                <w:ins w:id="2378" w:author="Verizon" w:date="2020-08-03T14:02:00Z"/>
              </w:rPr>
            </w:pPr>
          </w:p>
        </w:tc>
        <w:tc>
          <w:tcPr>
            <w:tcW w:w="749" w:type="dxa"/>
            <w:vMerge w:val="restart"/>
            <w:tcBorders>
              <w:top w:val="single" w:sz="4" w:space="0" w:color="auto"/>
              <w:left w:val="single" w:sz="4" w:space="0" w:color="auto"/>
              <w:right w:val="single" w:sz="4" w:space="0" w:color="auto"/>
            </w:tcBorders>
            <w:vAlign w:val="center"/>
          </w:tcPr>
          <w:p w14:paraId="57BC5AE0" w14:textId="77777777" w:rsidR="00261036" w:rsidRPr="00261036" w:rsidRDefault="00261036" w:rsidP="009C4B2A">
            <w:pPr>
              <w:jc w:val="center"/>
              <w:rPr>
                <w:ins w:id="2379" w:author="Verizon" w:date="2020-08-03T14:02:00Z"/>
              </w:rPr>
            </w:pPr>
            <w:ins w:id="2380" w:author="Verizon" w:date="2020-08-03T14:02:00Z">
              <w:r w:rsidRPr="00261036">
                <w:t>0</w:t>
              </w:r>
            </w:ins>
          </w:p>
        </w:tc>
      </w:tr>
      <w:tr w:rsidR="00261036" w:rsidRPr="00261036" w14:paraId="20B40E95" w14:textId="77777777" w:rsidTr="00F017CA">
        <w:trPr>
          <w:trHeight w:val="125"/>
          <w:jc w:val="center"/>
          <w:ins w:id="2381" w:author="Verizon" w:date="2020-08-03T14:02:00Z"/>
        </w:trPr>
        <w:tc>
          <w:tcPr>
            <w:tcW w:w="2065" w:type="dxa"/>
            <w:vMerge/>
            <w:tcBorders>
              <w:left w:val="single" w:sz="4" w:space="0" w:color="auto"/>
              <w:right w:val="single" w:sz="4" w:space="0" w:color="auto"/>
            </w:tcBorders>
            <w:vAlign w:val="center"/>
          </w:tcPr>
          <w:p w14:paraId="79D76E3B" w14:textId="77777777" w:rsidR="00261036" w:rsidRPr="00261036" w:rsidRDefault="00261036" w:rsidP="009C4B2A">
            <w:pPr>
              <w:jc w:val="center"/>
              <w:rPr>
                <w:ins w:id="2382" w:author="Verizon" w:date="2020-08-03T14:02:00Z"/>
              </w:rPr>
            </w:pPr>
          </w:p>
        </w:tc>
        <w:tc>
          <w:tcPr>
            <w:tcW w:w="1980" w:type="dxa"/>
            <w:vMerge/>
            <w:tcBorders>
              <w:left w:val="single" w:sz="4" w:space="0" w:color="auto"/>
              <w:right w:val="single" w:sz="4" w:space="0" w:color="auto"/>
            </w:tcBorders>
            <w:vAlign w:val="center"/>
          </w:tcPr>
          <w:p w14:paraId="58ACC458" w14:textId="77777777" w:rsidR="00261036" w:rsidRPr="00261036" w:rsidRDefault="00261036" w:rsidP="009C4B2A">
            <w:pPr>
              <w:jc w:val="center"/>
              <w:rPr>
                <w:ins w:id="2383" w:author="Verizon" w:date="2020-08-03T14:02:00Z"/>
              </w:rPr>
            </w:pPr>
          </w:p>
        </w:tc>
        <w:tc>
          <w:tcPr>
            <w:tcW w:w="746" w:type="dxa"/>
            <w:vMerge/>
            <w:tcBorders>
              <w:left w:val="single" w:sz="4" w:space="0" w:color="auto"/>
              <w:right w:val="single" w:sz="4" w:space="0" w:color="auto"/>
            </w:tcBorders>
            <w:vAlign w:val="center"/>
          </w:tcPr>
          <w:p w14:paraId="76F547FF" w14:textId="77777777" w:rsidR="00261036" w:rsidRPr="00261036" w:rsidRDefault="00261036" w:rsidP="009C4B2A">
            <w:pPr>
              <w:jc w:val="center"/>
              <w:rPr>
                <w:ins w:id="2384"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AD7EE49" w14:textId="77777777" w:rsidR="00261036" w:rsidRPr="00261036" w:rsidRDefault="00261036" w:rsidP="009C4B2A">
            <w:pPr>
              <w:jc w:val="center"/>
              <w:rPr>
                <w:ins w:id="2385" w:author="Verizon" w:date="2020-08-03T14:02:00Z"/>
              </w:rPr>
            </w:pPr>
            <w:ins w:id="2386" w:author="Verizon" w:date="2020-08-03T14:02:00Z">
              <w:r w:rsidRPr="00261036">
                <w:t>30</w:t>
              </w:r>
            </w:ins>
          </w:p>
        </w:tc>
        <w:tc>
          <w:tcPr>
            <w:tcW w:w="667" w:type="dxa"/>
            <w:tcBorders>
              <w:top w:val="single" w:sz="4" w:space="0" w:color="auto"/>
              <w:left w:val="single" w:sz="4" w:space="0" w:color="auto"/>
              <w:bottom w:val="single" w:sz="4" w:space="0" w:color="auto"/>
              <w:right w:val="single" w:sz="4" w:space="0" w:color="auto"/>
            </w:tcBorders>
          </w:tcPr>
          <w:p w14:paraId="08DD28AF" w14:textId="77777777" w:rsidR="00261036" w:rsidRPr="00261036" w:rsidRDefault="00261036" w:rsidP="009C4B2A">
            <w:pPr>
              <w:jc w:val="center"/>
              <w:rPr>
                <w:ins w:id="238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76E83F6" w14:textId="77777777" w:rsidR="00261036" w:rsidRPr="00261036" w:rsidRDefault="00261036" w:rsidP="009C4B2A">
            <w:pPr>
              <w:jc w:val="center"/>
              <w:rPr>
                <w:ins w:id="2388" w:author="Verizon" w:date="2020-08-03T14:02:00Z"/>
              </w:rPr>
            </w:pPr>
            <w:ins w:id="2389"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5C94BA8" w14:textId="77777777" w:rsidR="00261036" w:rsidRPr="00261036" w:rsidRDefault="00261036" w:rsidP="009C4B2A">
            <w:pPr>
              <w:jc w:val="center"/>
              <w:rPr>
                <w:ins w:id="2390" w:author="Verizon" w:date="2020-08-03T14:02:00Z"/>
              </w:rPr>
            </w:pPr>
            <w:ins w:id="2391" w:author="Verizon" w:date="2020-08-03T14:02:00Z">
              <w:r w:rsidRPr="00261036">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685D53" w14:textId="77777777" w:rsidR="00261036" w:rsidRPr="00261036" w:rsidRDefault="00261036" w:rsidP="009C4B2A">
            <w:pPr>
              <w:jc w:val="center"/>
              <w:rPr>
                <w:ins w:id="2392" w:author="Verizon" w:date="2020-08-03T14:02:00Z"/>
              </w:rPr>
            </w:pPr>
            <w:ins w:id="2393" w:author="Verizon" w:date="2020-08-03T14:02:00Z">
              <w:r w:rsidRPr="00261036">
                <w:t>Yes</w:t>
              </w:r>
            </w:ins>
          </w:p>
        </w:tc>
        <w:tc>
          <w:tcPr>
            <w:tcW w:w="667" w:type="dxa"/>
            <w:tcBorders>
              <w:top w:val="single" w:sz="4" w:space="0" w:color="auto"/>
              <w:left w:val="single" w:sz="4" w:space="0" w:color="auto"/>
              <w:bottom w:val="single" w:sz="4" w:space="0" w:color="auto"/>
              <w:right w:val="single" w:sz="4" w:space="0" w:color="auto"/>
            </w:tcBorders>
          </w:tcPr>
          <w:p w14:paraId="0CD10535" w14:textId="77777777" w:rsidR="00261036" w:rsidRPr="00261036" w:rsidRDefault="00261036" w:rsidP="009C4B2A">
            <w:pPr>
              <w:jc w:val="center"/>
              <w:rPr>
                <w:ins w:id="239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49C183BE" w14:textId="77777777" w:rsidR="00261036" w:rsidRPr="00261036" w:rsidRDefault="00261036" w:rsidP="009C4B2A">
            <w:pPr>
              <w:jc w:val="center"/>
              <w:rPr>
                <w:ins w:id="2395"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FE7E06C" w14:textId="77777777" w:rsidR="00261036" w:rsidRPr="00261036" w:rsidRDefault="00261036" w:rsidP="009C4B2A">
            <w:pPr>
              <w:jc w:val="center"/>
              <w:rPr>
                <w:ins w:id="2396"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1D996541" w14:textId="77777777" w:rsidR="00261036" w:rsidRPr="00261036" w:rsidRDefault="00261036" w:rsidP="009C4B2A">
            <w:pPr>
              <w:jc w:val="center"/>
              <w:rPr>
                <w:ins w:id="239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0CE362C" w14:textId="77777777" w:rsidR="00261036" w:rsidRPr="00261036" w:rsidRDefault="00261036" w:rsidP="009C4B2A">
            <w:pPr>
              <w:jc w:val="center"/>
              <w:rPr>
                <w:ins w:id="2398"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2200FB5F" w14:textId="77777777" w:rsidR="00261036" w:rsidRPr="00261036" w:rsidRDefault="00261036" w:rsidP="009C4B2A">
            <w:pPr>
              <w:jc w:val="center"/>
              <w:rPr>
                <w:ins w:id="239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AB826A2" w14:textId="77777777" w:rsidR="00261036" w:rsidRPr="00261036" w:rsidRDefault="00261036" w:rsidP="009C4B2A">
            <w:pPr>
              <w:jc w:val="center"/>
              <w:rPr>
                <w:ins w:id="2400"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25AED465" w14:textId="77777777" w:rsidR="00261036" w:rsidRPr="00261036" w:rsidRDefault="00261036" w:rsidP="00261036">
            <w:pPr>
              <w:rPr>
                <w:ins w:id="2401"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F16DB5E" w14:textId="77777777" w:rsidR="00261036" w:rsidRPr="00261036" w:rsidRDefault="00261036" w:rsidP="00261036">
            <w:pPr>
              <w:rPr>
                <w:ins w:id="2402"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6AEA7339" w14:textId="77777777" w:rsidR="00261036" w:rsidRPr="00261036" w:rsidRDefault="00261036" w:rsidP="00261036">
            <w:pPr>
              <w:rPr>
                <w:ins w:id="2403"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3F5335E3" w14:textId="77777777" w:rsidR="00261036" w:rsidRPr="00261036" w:rsidRDefault="00261036" w:rsidP="00261036">
            <w:pPr>
              <w:rPr>
                <w:ins w:id="2404" w:author="Verizon" w:date="2020-08-03T14:02:00Z"/>
              </w:rPr>
            </w:pPr>
          </w:p>
        </w:tc>
        <w:tc>
          <w:tcPr>
            <w:tcW w:w="749" w:type="dxa"/>
            <w:vMerge/>
            <w:tcBorders>
              <w:left w:val="single" w:sz="4" w:space="0" w:color="auto"/>
              <w:right w:val="single" w:sz="4" w:space="0" w:color="auto"/>
            </w:tcBorders>
            <w:vAlign w:val="center"/>
          </w:tcPr>
          <w:p w14:paraId="764719C2" w14:textId="77777777" w:rsidR="00261036" w:rsidRPr="00261036" w:rsidRDefault="00261036" w:rsidP="00261036">
            <w:pPr>
              <w:rPr>
                <w:ins w:id="2405" w:author="Verizon" w:date="2020-08-03T14:02:00Z"/>
              </w:rPr>
            </w:pPr>
          </w:p>
        </w:tc>
      </w:tr>
      <w:tr w:rsidR="00261036" w:rsidRPr="00261036" w14:paraId="44BA01BD" w14:textId="77777777" w:rsidTr="00F017CA">
        <w:trPr>
          <w:trHeight w:val="125"/>
          <w:jc w:val="center"/>
          <w:ins w:id="2406" w:author="Verizon" w:date="2020-08-03T14:02:00Z"/>
        </w:trPr>
        <w:tc>
          <w:tcPr>
            <w:tcW w:w="2065" w:type="dxa"/>
            <w:vMerge/>
            <w:tcBorders>
              <w:left w:val="single" w:sz="4" w:space="0" w:color="auto"/>
              <w:right w:val="single" w:sz="4" w:space="0" w:color="auto"/>
            </w:tcBorders>
            <w:vAlign w:val="center"/>
          </w:tcPr>
          <w:p w14:paraId="36A01B35" w14:textId="77777777" w:rsidR="00261036" w:rsidRPr="00261036" w:rsidRDefault="00261036" w:rsidP="009C4B2A">
            <w:pPr>
              <w:jc w:val="center"/>
              <w:rPr>
                <w:ins w:id="2407" w:author="Verizon" w:date="2020-08-03T14:02:00Z"/>
              </w:rPr>
            </w:pPr>
          </w:p>
        </w:tc>
        <w:tc>
          <w:tcPr>
            <w:tcW w:w="1980" w:type="dxa"/>
            <w:vMerge/>
            <w:tcBorders>
              <w:left w:val="single" w:sz="4" w:space="0" w:color="auto"/>
              <w:right w:val="single" w:sz="4" w:space="0" w:color="auto"/>
            </w:tcBorders>
            <w:vAlign w:val="center"/>
          </w:tcPr>
          <w:p w14:paraId="3740991F" w14:textId="77777777" w:rsidR="00261036" w:rsidRPr="00261036" w:rsidRDefault="00261036" w:rsidP="009C4B2A">
            <w:pPr>
              <w:jc w:val="center"/>
              <w:rPr>
                <w:ins w:id="2408" w:author="Verizon" w:date="2020-08-03T14:02:00Z"/>
              </w:rPr>
            </w:pPr>
          </w:p>
        </w:tc>
        <w:tc>
          <w:tcPr>
            <w:tcW w:w="746" w:type="dxa"/>
            <w:vMerge/>
            <w:tcBorders>
              <w:left w:val="single" w:sz="4" w:space="0" w:color="auto"/>
              <w:bottom w:val="single" w:sz="4" w:space="0" w:color="auto"/>
              <w:right w:val="single" w:sz="4" w:space="0" w:color="auto"/>
            </w:tcBorders>
            <w:vAlign w:val="center"/>
          </w:tcPr>
          <w:p w14:paraId="443EFE12" w14:textId="77777777" w:rsidR="00261036" w:rsidRPr="00261036" w:rsidRDefault="00261036" w:rsidP="009C4B2A">
            <w:pPr>
              <w:jc w:val="center"/>
              <w:rPr>
                <w:ins w:id="240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FA5E124" w14:textId="77777777" w:rsidR="00261036" w:rsidRPr="00261036" w:rsidRDefault="00261036" w:rsidP="009C4B2A">
            <w:pPr>
              <w:jc w:val="center"/>
              <w:rPr>
                <w:ins w:id="2410" w:author="Verizon" w:date="2020-08-03T14:02:00Z"/>
              </w:rPr>
            </w:pPr>
            <w:ins w:id="2411" w:author="Verizon" w:date="2020-08-03T14:02:00Z">
              <w:r w:rsidRPr="00261036">
                <w:t>60</w:t>
              </w:r>
            </w:ins>
          </w:p>
        </w:tc>
        <w:tc>
          <w:tcPr>
            <w:tcW w:w="667" w:type="dxa"/>
            <w:tcBorders>
              <w:top w:val="single" w:sz="4" w:space="0" w:color="auto"/>
              <w:left w:val="single" w:sz="4" w:space="0" w:color="auto"/>
              <w:bottom w:val="single" w:sz="4" w:space="0" w:color="auto"/>
              <w:right w:val="single" w:sz="4" w:space="0" w:color="auto"/>
            </w:tcBorders>
          </w:tcPr>
          <w:p w14:paraId="59BAEB6F" w14:textId="77777777" w:rsidR="00261036" w:rsidRPr="00261036" w:rsidRDefault="00261036" w:rsidP="009C4B2A">
            <w:pPr>
              <w:jc w:val="center"/>
              <w:rPr>
                <w:ins w:id="2412"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72E6D47E" w14:textId="77777777" w:rsidR="00261036" w:rsidRPr="00261036" w:rsidRDefault="00261036" w:rsidP="009C4B2A">
            <w:pPr>
              <w:jc w:val="center"/>
              <w:rPr>
                <w:ins w:id="2413"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1C72D771" w14:textId="77777777" w:rsidR="00261036" w:rsidRPr="00261036" w:rsidRDefault="00261036" w:rsidP="009C4B2A">
            <w:pPr>
              <w:jc w:val="center"/>
              <w:rPr>
                <w:ins w:id="241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BFD2A7" w14:textId="77777777" w:rsidR="00261036" w:rsidRPr="00261036" w:rsidRDefault="00261036" w:rsidP="009C4B2A">
            <w:pPr>
              <w:jc w:val="center"/>
              <w:rPr>
                <w:ins w:id="2415"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6601513E" w14:textId="77777777" w:rsidR="00261036" w:rsidRPr="00261036" w:rsidRDefault="00261036" w:rsidP="009C4B2A">
            <w:pPr>
              <w:jc w:val="center"/>
              <w:rPr>
                <w:ins w:id="2416"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5B96AC09" w14:textId="77777777" w:rsidR="00261036" w:rsidRPr="00261036" w:rsidRDefault="00261036" w:rsidP="009C4B2A">
            <w:pPr>
              <w:jc w:val="center"/>
              <w:rPr>
                <w:ins w:id="2417"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3E52C06B" w14:textId="77777777" w:rsidR="00261036" w:rsidRPr="00261036" w:rsidRDefault="00261036" w:rsidP="009C4B2A">
            <w:pPr>
              <w:jc w:val="center"/>
              <w:rPr>
                <w:ins w:id="2418"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07AC98F9" w14:textId="77777777" w:rsidR="00261036" w:rsidRPr="00261036" w:rsidRDefault="00261036" w:rsidP="009C4B2A">
            <w:pPr>
              <w:jc w:val="center"/>
              <w:rPr>
                <w:ins w:id="2419"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0375429B" w14:textId="77777777" w:rsidR="00261036" w:rsidRPr="00261036" w:rsidRDefault="00261036" w:rsidP="009C4B2A">
            <w:pPr>
              <w:jc w:val="center"/>
              <w:rPr>
                <w:ins w:id="2420"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4488E5FC" w14:textId="77777777" w:rsidR="00261036" w:rsidRPr="00261036" w:rsidRDefault="00261036" w:rsidP="009C4B2A">
            <w:pPr>
              <w:jc w:val="center"/>
              <w:rPr>
                <w:ins w:id="2421" w:author="Verizon" w:date="2020-08-03T14:02:00Z"/>
              </w:rPr>
            </w:pPr>
          </w:p>
        </w:tc>
        <w:tc>
          <w:tcPr>
            <w:tcW w:w="667" w:type="dxa"/>
            <w:tcBorders>
              <w:top w:val="single" w:sz="4" w:space="0" w:color="auto"/>
              <w:left w:val="single" w:sz="4" w:space="0" w:color="auto"/>
              <w:bottom w:val="single" w:sz="4" w:space="0" w:color="auto"/>
              <w:right w:val="single" w:sz="4" w:space="0" w:color="auto"/>
            </w:tcBorders>
            <w:vAlign w:val="center"/>
          </w:tcPr>
          <w:p w14:paraId="52EBDECB" w14:textId="77777777" w:rsidR="00261036" w:rsidRPr="00261036" w:rsidRDefault="00261036" w:rsidP="009C4B2A">
            <w:pPr>
              <w:jc w:val="center"/>
              <w:rPr>
                <w:ins w:id="2422"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3DCF0151" w14:textId="77777777" w:rsidR="00261036" w:rsidRPr="00261036" w:rsidRDefault="00261036" w:rsidP="00261036">
            <w:pPr>
              <w:rPr>
                <w:ins w:id="2423" w:author="Verizon" w:date="2020-08-03T14:02:00Z"/>
              </w:rPr>
            </w:pPr>
          </w:p>
        </w:tc>
        <w:tc>
          <w:tcPr>
            <w:tcW w:w="667" w:type="dxa"/>
            <w:tcBorders>
              <w:top w:val="single" w:sz="4" w:space="0" w:color="auto"/>
              <w:left w:val="single" w:sz="4" w:space="0" w:color="auto"/>
              <w:bottom w:val="single" w:sz="4" w:space="0" w:color="auto"/>
              <w:right w:val="single" w:sz="4" w:space="0" w:color="auto"/>
            </w:tcBorders>
          </w:tcPr>
          <w:p w14:paraId="497245A9" w14:textId="77777777" w:rsidR="00261036" w:rsidRPr="00261036" w:rsidRDefault="00261036" w:rsidP="00261036">
            <w:pPr>
              <w:rPr>
                <w:ins w:id="2424" w:author="Verizon" w:date="2020-08-03T14:02:00Z"/>
              </w:rPr>
            </w:pPr>
          </w:p>
        </w:tc>
        <w:tc>
          <w:tcPr>
            <w:tcW w:w="667" w:type="dxa"/>
            <w:gridSpan w:val="2"/>
            <w:tcBorders>
              <w:top w:val="single" w:sz="4" w:space="0" w:color="auto"/>
              <w:left w:val="single" w:sz="4" w:space="0" w:color="auto"/>
              <w:bottom w:val="single" w:sz="4" w:space="0" w:color="auto"/>
              <w:right w:val="single" w:sz="4" w:space="0" w:color="auto"/>
            </w:tcBorders>
          </w:tcPr>
          <w:p w14:paraId="3FE737F1" w14:textId="77777777" w:rsidR="00261036" w:rsidRPr="00261036" w:rsidRDefault="00261036" w:rsidP="00261036">
            <w:pPr>
              <w:rPr>
                <w:ins w:id="2425" w:author="Verizon" w:date="2020-08-03T14:02:00Z"/>
              </w:rPr>
            </w:pPr>
          </w:p>
        </w:tc>
        <w:tc>
          <w:tcPr>
            <w:tcW w:w="671" w:type="dxa"/>
            <w:tcBorders>
              <w:top w:val="single" w:sz="4" w:space="0" w:color="auto"/>
              <w:left w:val="single" w:sz="4" w:space="0" w:color="auto"/>
              <w:bottom w:val="single" w:sz="4" w:space="0" w:color="auto"/>
              <w:right w:val="single" w:sz="4" w:space="0" w:color="auto"/>
            </w:tcBorders>
            <w:vAlign w:val="center"/>
          </w:tcPr>
          <w:p w14:paraId="2459E056" w14:textId="77777777" w:rsidR="00261036" w:rsidRPr="00261036" w:rsidRDefault="00261036" w:rsidP="00261036">
            <w:pPr>
              <w:rPr>
                <w:ins w:id="2426" w:author="Verizon" w:date="2020-08-03T14:02:00Z"/>
              </w:rPr>
            </w:pPr>
          </w:p>
        </w:tc>
        <w:tc>
          <w:tcPr>
            <w:tcW w:w="749" w:type="dxa"/>
            <w:vMerge/>
            <w:tcBorders>
              <w:left w:val="single" w:sz="4" w:space="0" w:color="auto"/>
              <w:right w:val="single" w:sz="4" w:space="0" w:color="auto"/>
            </w:tcBorders>
            <w:vAlign w:val="center"/>
          </w:tcPr>
          <w:p w14:paraId="26FFF72B" w14:textId="77777777" w:rsidR="00261036" w:rsidRPr="00261036" w:rsidRDefault="00261036" w:rsidP="00261036">
            <w:pPr>
              <w:rPr>
                <w:ins w:id="2427" w:author="Verizon" w:date="2020-08-03T14:02:00Z"/>
              </w:rPr>
            </w:pPr>
          </w:p>
        </w:tc>
      </w:tr>
      <w:tr w:rsidR="00261036" w:rsidRPr="00261036" w14:paraId="2070400A" w14:textId="77777777" w:rsidTr="00F017CA">
        <w:trPr>
          <w:trHeight w:val="125"/>
          <w:jc w:val="center"/>
          <w:ins w:id="2428" w:author="Verizon" w:date="2020-08-03T14:02:00Z"/>
        </w:trPr>
        <w:tc>
          <w:tcPr>
            <w:tcW w:w="2065" w:type="dxa"/>
            <w:vMerge/>
            <w:tcBorders>
              <w:left w:val="single" w:sz="4" w:space="0" w:color="auto"/>
              <w:right w:val="single" w:sz="4" w:space="0" w:color="auto"/>
            </w:tcBorders>
            <w:vAlign w:val="center"/>
          </w:tcPr>
          <w:p w14:paraId="2EE196B0" w14:textId="77777777" w:rsidR="00261036" w:rsidRPr="00261036" w:rsidRDefault="00261036" w:rsidP="009C4B2A">
            <w:pPr>
              <w:jc w:val="center"/>
              <w:rPr>
                <w:ins w:id="2429" w:author="Verizon" w:date="2020-08-03T14:02:00Z"/>
              </w:rPr>
            </w:pPr>
          </w:p>
        </w:tc>
        <w:tc>
          <w:tcPr>
            <w:tcW w:w="1980" w:type="dxa"/>
            <w:vMerge/>
            <w:tcBorders>
              <w:left w:val="single" w:sz="4" w:space="0" w:color="auto"/>
              <w:right w:val="single" w:sz="4" w:space="0" w:color="auto"/>
            </w:tcBorders>
            <w:vAlign w:val="center"/>
          </w:tcPr>
          <w:p w14:paraId="1F5EAE6A" w14:textId="77777777" w:rsidR="00261036" w:rsidRPr="00261036" w:rsidRDefault="00261036" w:rsidP="009C4B2A">
            <w:pPr>
              <w:jc w:val="center"/>
              <w:rPr>
                <w:ins w:id="2430" w:author="Verizon" w:date="2020-08-03T14:02:00Z"/>
              </w:rPr>
            </w:pPr>
          </w:p>
        </w:tc>
        <w:tc>
          <w:tcPr>
            <w:tcW w:w="746" w:type="dxa"/>
            <w:tcBorders>
              <w:top w:val="single" w:sz="4" w:space="0" w:color="auto"/>
              <w:left w:val="single" w:sz="4" w:space="0" w:color="auto"/>
              <w:right w:val="single" w:sz="4" w:space="0" w:color="auto"/>
            </w:tcBorders>
            <w:vAlign w:val="center"/>
          </w:tcPr>
          <w:p w14:paraId="0E55CF22" w14:textId="77777777" w:rsidR="00261036" w:rsidRPr="00261036" w:rsidRDefault="00261036" w:rsidP="009C4B2A">
            <w:pPr>
              <w:jc w:val="center"/>
              <w:rPr>
                <w:ins w:id="2431" w:author="Verizon" w:date="2020-08-03T14:02:00Z"/>
              </w:rPr>
            </w:pPr>
            <w:ins w:id="2432" w:author="Verizon" w:date="2020-08-03T14:02:00Z">
              <w:r w:rsidRPr="00261036">
                <w:t>n261</w:t>
              </w:r>
            </w:ins>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CF80ECA" w14:textId="77777777" w:rsidR="00261036" w:rsidRPr="00261036" w:rsidRDefault="00261036" w:rsidP="009C4B2A">
            <w:pPr>
              <w:jc w:val="center"/>
              <w:rPr>
                <w:ins w:id="2433" w:author="Verizon" w:date="2020-08-03T14:02:00Z"/>
              </w:rPr>
            </w:pPr>
            <w:ins w:id="2434" w:author="Verizon" w:date="2020-08-03T14:02:00Z">
              <w:r w:rsidRPr="00261036">
                <w:t>CA_n261(A-2G)</w:t>
              </w:r>
            </w:ins>
          </w:p>
        </w:tc>
        <w:tc>
          <w:tcPr>
            <w:tcW w:w="749" w:type="dxa"/>
            <w:vMerge/>
            <w:tcBorders>
              <w:left w:val="single" w:sz="4" w:space="0" w:color="auto"/>
              <w:right w:val="single" w:sz="4" w:space="0" w:color="auto"/>
            </w:tcBorders>
            <w:vAlign w:val="center"/>
          </w:tcPr>
          <w:p w14:paraId="235C2125" w14:textId="77777777" w:rsidR="00261036" w:rsidRPr="00261036" w:rsidRDefault="00261036" w:rsidP="00261036">
            <w:pPr>
              <w:rPr>
                <w:ins w:id="2435" w:author="Verizon" w:date="2020-08-03T14:02:00Z"/>
              </w:rPr>
            </w:pPr>
          </w:p>
        </w:tc>
      </w:tr>
      <w:tr w:rsidR="00071EFC" w:rsidRPr="00232036" w14:paraId="26678041"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4601729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CA_n8A-n258A</w:t>
            </w:r>
          </w:p>
        </w:tc>
        <w:tc>
          <w:tcPr>
            <w:tcW w:w="1980" w:type="dxa"/>
            <w:vMerge w:val="restart"/>
            <w:tcBorders>
              <w:top w:val="single" w:sz="4" w:space="0" w:color="auto"/>
              <w:left w:val="single" w:sz="4" w:space="0" w:color="auto"/>
              <w:right w:val="single" w:sz="4" w:space="0" w:color="auto"/>
            </w:tcBorders>
            <w:vAlign w:val="center"/>
          </w:tcPr>
          <w:p w14:paraId="409638E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CA_n8A-n258A</w:t>
            </w:r>
          </w:p>
        </w:tc>
        <w:tc>
          <w:tcPr>
            <w:tcW w:w="746" w:type="dxa"/>
            <w:vMerge w:val="restart"/>
            <w:tcBorders>
              <w:top w:val="single" w:sz="4" w:space="0" w:color="auto"/>
              <w:left w:val="single" w:sz="4" w:space="0" w:color="auto"/>
              <w:right w:val="single" w:sz="4" w:space="0" w:color="auto"/>
            </w:tcBorders>
            <w:vAlign w:val="center"/>
          </w:tcPr>
          <w:p w14:paraId="5E1240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n8</w:t>
            </w:r>
          </w:p>
        </w:tc>
        <w:tc>
          <w:tcPr>
            <w:tcW w:w="667" w:type="dxa"/>
            <w:tcBorders>
              <w:top w:val="single" w:sz="4" w:space="0" w:color="auto"/>
              <w:left w:val="single" w:sz="4" w:space="0" w:color="auto"/>
              <w:bottom w:val="single" w:sz="4" w:space="0" w:color="auto"/>
              <w:right w:val="single" w:sz="4" w:space="0" w:color="auto"/>
            </w:tcBorders>
            <w:vAlign w:val="center"/>
          </w:tcPr>
          <w:p w14:paraId="7D5373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58BE6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293CC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0D28A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DCAB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3A21B9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D08BD2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4C75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755D8B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68FFB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25D6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AD9A4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B05B8D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91F35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B31308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1EFE9C"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51A8B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5C988CC" w14:textId="77777777" w:rsidTr="009A5134">
        <w:trPr>
          <w:trHeight w:val="125"/>
          <w:jc w:val="center"/>
        </w:trPr>
        <w:tc>
          <w:tcPr>
            <w:tcW w:w="2065" w:type="dxa"/>
            <w:vMerge/>
            <w:tcBorders>
              <w:left w:val="single" w:sz="4" w:space="0" w:color="auto"/>
              <w:right w:val="single" w:sz="4" w:space="0" w:color="auto"/>
            </w:tcBorders>
            <w:vAlign w:val="center"/>
          </w:tcPr>
          <w:p w14:paraId="6BAFF8A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8E323F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CE799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0A6D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713C5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91C1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AACA5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20F3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02385D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D1E5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5348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14D2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D6862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E5A6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4324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6CBDE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292F9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1390E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AB51C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96D00EE" w14:textId="77777777" w:rsidR="00071EFC" w:rsidRPr="00232036" w:rsidRDefault="00071EFC" w:rsidP="00071EFC">
            <w:pPr>
              <w:jc w:val="center"/>
              <w:rPr>
                <w:rFonts w:ascii="Arial" w:hAnsi="Arial" w:cs="Arial"/>
                <w:sz w:val="18"/>
                <w:szCs w:val="18"/>
              </w:rPr>
            </w:pPr>
          </w:p>
        </w:tc>
      </w:tr>
      <w:tr w:rsidR="00071EFC" w:rsidRPr="00232036" w14:paraId="7EC36899" w14:textId="77777777" w:rsidTr="009A5134">
        <w:trPr>
          <w:trHeight w:val="125"/>
          <w:jc w:val="center"/>
        </w:trPr>
        <w:tc>
          <w:tcPr>
            <w:tcW w:w="2065" w:type="dxa"/>
            <w:vMerge/>
            <w:tcBorders>
              <w:left w:val="single" w:sz="4" w:space="0" w:color="auto"/>
              <w:right w:val="single" w:sz="4" w:space="0" w:color="auto"/>
            </w:tcBorders>
            <w:vAlign w:val="center"/>
          </w:tcPr>
          <w:p w14:paraId="5F91C7E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6AE17C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FD2C5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E6C6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761AAA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DD8D0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78521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F2CC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A492C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DA081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9FE8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A7EA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7E1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EE4B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CEE63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6195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AC913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B4ACE4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D9677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262437A" w14:textId="77777777" w:rsidR="00071EFC" w:rsidRPr="00232036" w:rsidRDefault="00071EFC" w:rsidP="00071EFC">
            <w:pPr>
              <w:jc w:val="center"/>
              <w:rPr>
                <w:rFonts w:ascii="Arial" w:hAnsi="Arial" w:cs="Arial"/>
                <w:sz w:val="18"/>
                <w:szCs w:val="18"/>
              </w:rPr>
            </w:pPr>
          </w:p>
        </w:tc>
      </w:tr>
      <w:tr w:rsidR="00071EFC" w:rsidRPr="00232036" w14:paraId="0C5C3CF0" w14:textId="77777777" w:rsidTr="009A5134">
        <w:trPr>
          <w:trHeight w:val="125"/>
          <w:jc w:val="center"/>
        </w:trPr>
        <w:tc>
          <w:tcPr>
            <w:tcW w:w="2065" w:type="dxa"/>
            <w:vMerge/>
            <w:tcBorders>
              <w:left w:val="single" w:sz="4" w:space="0" w:color="auto"/>
              <w:right w:val="single" w:sz="4" w:space="0" w:color="auto"/>
            </w:tcBorders>
            <w:vAlign w:val="center"/>
          </w:tcPr>
          <w:p w14:paraId="2990A82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D8F894E"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769344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0AB635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B2FC9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36202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201299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1A43E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F4D4E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F993A0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52EA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062A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39CA9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146B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67E930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0DC86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1B3E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296A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D8ED7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31AF601" w14:textId="77777777" w:rsidR="00071EFC" w:rsidRPr="00232036" w:rsidRDefault="00071EFC" w:rsidP="00071EFC">
            <w:pPr>
              <w:jc w:val="center"/>
              <w:rPr>
                <w:rFonts w:ascii="Arial" w:hAnsi="Arial" w:cs="Arial"/>
                <w:sz w:val="18"/>
                <w:szCs w:val="18"/>
              </w:rPr>
            </w:pPr>
          </w:p>
        </w:tc>
      </w:tr>
      <w:tr w:rsidR="00071EFC" w:rsidRPr="00232036" w14:paraId="6D856BC9"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499A7BF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693403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A1498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2E9B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4E0950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6936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6609D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354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2C90F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9C2EB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D4C3B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66193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2B1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C6C0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DA27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39A33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36FD5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A30C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4DA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1FE34972" w14:textId="77777777" w:rsidR="00071EFC" w:rsidRPr="00232036" w:rsidRDefault="00071EFC" w:rsidP="00071EFC">
            <w:pPr>
              <w:jc w:val="center"/>
              <w:rPr>
                <w:rFonts w:ascii="Arial" w:hAnsi="Arial" w:cs="Arial"/>
                <w:sz w:val="18"/>
                <w:szCs w:val="18"/>
              </w:rPr>
            </w:pPr>
          </w:p>
        </w:tc>
      </w:tr>
      <w:tr w:rsidR="00071EFC" w:rsidRPr="00232036" w14:paraId="6D57F382"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284E1E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CA_n25A-n260A</w:t>
            </w:r>
          </w:p>
        </w:tc>
        <w:tc>
          <w:tcPr>
            <w:tcW w:w="1980" w:type="dxa"/>
            <w:vMerge w:val="restart"/>
            <w:tcBorders>
              <w:top w:val="single" w:sz="4" w:space="0" w:color="auto"/>
              <w:left w:val="single" w:sz="4" w:space="0" w:color="auto"/>
              <w:right w:val="single" w:sz="4" w:space="0" w:color="auto"/>
            </w:tcBorders>
            <w:vAlign w:val="center"/>
          </w:tcPr>
          <w:p w14:paraId="2EDB135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2581C1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DF5B7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569F18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8D38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C374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48DE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7CBC0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45F7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2E91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8483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C7E7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11EF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2E9F7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A81A1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FE460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D1CB5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73B7E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C6302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F2472AA" w14:textId="77777777" w:rsidTr="009A5134">
        <w:trPr>
          <w:trHeight w:val="125"/>
          <w:jc w:val="center"/>
        </w:trPr>
        <w:tc>
          <w:tcPr>
            <w:tcW w:w="2065" w:type="dxa"/>
            <w:vMerge/>
            <w:tcBorders>
              <w:left w:val="single" w:sz="4" w:space="0" w:color="auto"/>
              <w:right w:val="single" w:sz="4" w:space="0" w:color="auto"/>
            </w:tcBorders>
            <w:vAlign w:val="center"/>
          </w:tcPr>
          <w:p w14:paraId="6225ADA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A848B9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9EC97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7403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21B1E3B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79067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FB00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C77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AF8F8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2200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D28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A7FC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91AE2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D2054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212D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E487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274E1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EACBE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9D1BB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33CD0D6" w14:textId="77777777" w:rsidR="00071EFC" w:rsidRPr="00232036" w:rsidRDefault="00071EFC" w:rsidP="00071EFC">
            <w:pPr>
              <w:jc w:val="center"/>
              <w:rPr>
                <w:rFonts w:ascii="Arial" w:hAnsi="Arial" w:cs="Arial"/>
                <w:sz w:val="18"/>
                <w:szCs w:val="18"/>
              </w:rPr>
            </w:pPr>
          </w:p>
        </w:tc>
      </w:tr>
      <w:tr w:rsidR="00071EFC" w:rsidRPr="00232036" w14:paraId="7BFA3ADC" w14:textId="77777777" w:rsidTr="009A5134">
        <w:trPr>
          <w:trHeight w:val="125"/>
          <w:jc w:val="center"/>
        </w:trPr>
        <w:tc>
          <w:tcPr>
            <w:tcW w:w="2065" w:type="dxa"/>
            <w:vMerge/>
            <w:tcBorders>
              <w:left w:val="single" w:sz="4" w:space="0" w:color="auto"/>
              <w:right w:val="single" w:sz="4" w:space="0" w:color="auto"/>
            </w:tcBorders>
            <w:vAlign w:val="center"/>
          </w:tcPr>
          <w:p w14:paraId="644FC43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3265CF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1C8A5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7873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3CED00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30AE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AE2C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F5237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F848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6BC3C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434F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3B012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A71D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12D2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352E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4577E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15DAE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7C48D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02D69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8EF3613" w14:textId="77777777" w:rsidR="00071EFC" w:rsidRPr="00232036" w:rsidRDefault="00071EFC" w:rsidP="00071EFC">
            <w:pPr>
              <w:jc w:val="center"/>
              <w:rPr>
                <w:rFonts w:ascii="Arial" w:hAnsi="Arial" w:cs="Arial"/>
                <w:sz w:val="18"/>
                <w:szCs w:val="18"/>
              </w:rPr>
            </w:pPr>
          </w:p>
        </w:tc>
      </w:tr>
      <w:tr w:rsidR="00071EFC" w:rsidRPr="00232036" w14:paraId="04CF265F" w14:textId="77777777" w:rsidTr="009A5134">
        <w:trPr>
          <w:trHeight w:val="125"/>
          <w:jc w:val="center"/>
        </w:trPr>
        <w:tc>
          <w:tcPr>
            <w:tcW w:w="2065" w:type="dxa"/>
            <w:vMerge/>
            <w:tcBorders>
              <w:left w:val="single" w:sz="4" w:space="0" w:color="auto"/>
              <w:right w:val="single" w:sz="4" w:space="0" w:color="auto"/>
            </w:tcBorders>
            <w:vAlign w:val="center"/>
          </w:tcPr>
          <w:p w14:paraId="49B1007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66B7022"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02B983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203D7D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7C8C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2BE37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C12F8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4A3B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E0DEB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CD4E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56CD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1291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63EF4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E052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B9EC2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A5B6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2D7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20F8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6959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CD57AA6" w14:textId="77777777" w:rsidR="00071EFC" w:rsidRPr="00232036" w:rsidRDefault="00071EFC" w:rsidP="00071EFC">
            <w:pPr>
              <w:jc w:val="center"/>
              <w:rPr>
                <w:rFonts w:ascii="Arial" w:hAnsi="Arial" w:cs="Arial"/>
                <w:sz w:val="18"/>
                <w:szCs w:val="18"/>
              </w:rPr>
            </w:pPr>
          </w:p>
        </w:tc>
      </w:tr>
      <w:tr w:rsidR="00071EFC" w:rsidRPr="00232036" w14:paraId="33FF674D"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19FFCBD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53C2CA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08A07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468F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FEAD8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83DD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34C5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F566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7C3A7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BE9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9ADB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DECA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1D3E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F177A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880C2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46D66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9C54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5D27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AF67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5F1E99CE" w14:textId="77777777" w:rsidR="00071EFC" w:rsidRPr="00232036" w:rsidRDefault="00071EFC" w:rsidP="00071EFC">
            <w:pPr>
              <w:jc w:val="center"/>
              <w:rPr>
                <w:rFonts w:ascii="Arial" w:hAnsi="Arial" w:cs="Arial"/>
                <w:sz w:val="18"/>
                <w:szCs w:val="18"/>
              </w:rPr>
            </w:pPr>
          </w:p>
        </w:tc>
      </w:tr>
      <w:tr w:rsidR="00071EFC" w:rsidRPr="00232036" w14:paraId="77170DD7"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682ACB4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CA_n25A-n260(2A)</w:t>
            </w:r>
          </w:p>
        </w:tc>
        <w:tc>
          <w:tcPr>
            <w:tcW w:w="1980" w:type="dxa"/>
            <w:vMerge w:val="restart"/>
            <w:tcBorders>
              <w:top w:val="single" w:sz="4" w:space="0" w:color="auto"/>
              <w:left w:val="single" w:sz="4" w:space="0" w:color="auto"/>
              <w:right w:val="single" w:sz="4" w:space="0" w:color="auto"/>
            </w:tcBorders>
            <w:vAlign w:val="center"/>
          </w:tcPr>
          <w:p w14:paraId="4CC5B95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58630D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w:t>
            </w:r>
          </w:p>
        </w:tc>
        <w:tc>
          <w:tcPr>
            <w:tcW w:w="667" w:type="dxa"/>
            <w:tcBorders>
              <w:top w:val="single" w:sz="4" w:space="0" w:color="auto"/>
              <w:left w:val="single" w:sz="4" w:space="0" w:color="auto"/>
              <w:bottom w:val="single" w:sz="4" w:space="0" w:color="auto"/>
              <w:right w:val="single" w:sz="4" w:space="0" w:color="auto"/>
            </w:tcBorders>
            <w:vAlign w:val="center"/>
          </w:tcPr>
          <w:p w14:paraId="6B030C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6EF54C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77E2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4AF3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6774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FE8EA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B2961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350E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6FBC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9BCC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0EB6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8642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AF96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23439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E45F0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1F7135"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A46BE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599C461" w14:textId="77777777" w:rsidTr="009A5134">
        <w:trPr>
          <w:trHeight w:val="148"/>
          <w:jc w:val="center"/>
        </w:trPr>
        <w:tc>
          <w:tcPr>
            <w:tcW w:w="2065" w:type="dxa"/>
            <w:vMerge/>
            <w:tcBorders>
              <w:left w:val="single" w:sz="4" w:space="0" w:color="auto"/>
              <w:right w:val="single" w:sz="4" w:space="0" w:color="auto"/>
            </w:tcBorders>
            <w:vAlign w:val="center"/>
          </w:tcPr>
          <w:p w14:paraId="4A7AF47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A00F00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10496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023C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38D9BE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7D30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BD92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A478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BB8F8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7E82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4EB3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469D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10C6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5307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40AC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1E0D5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F28B8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EF05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B6111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EBA8C00" w14:textId="77777777" w:rsidR="00071EFC" w:rsidRPr="00232036" w:rsidRDefault="00071EFC" w:rsidP="00071EFC">
            <w:pPr>
              <w:jc w:val="center"/>
              <w:rPr>
                <w:rFonts w:ascii="Arial" w:hAnsi="Arial" w:cs="Arial"/>
                <w:sz w:val="18"/>
                <w:szCs w:val="18"/>
              </w:rPr>
            </w:pPr>
          </w:p>
        </w:tc>
      </w:tr>
      <w:tr w:rsidR="00071EFC" w:rsidRPr="00232036" w14:paraId="0B65E6EC" w14:textId="77777777" w:rsidTr="009A5134">
        <w:trPr>
          <w:trHeight w:val="148"/>
          <w:jc w:val="center"/>
        </w:trPr>
        <w:tc>
          <w:tcPr>
            <w:tcW w:w="2065" w:type="dxa"/>
            <w:vMerge/>
            <w:tcBorders>
              <w:left w:val="single" w:sz="4" w:space="0" w:color="auto"/>
              <w:right w:val="single" w:sz="4" w:space="0" w:color="auto"/>
            </w:tcBorders>
            <w:vAlign w:val="center"/>
          </w:tcPr>
          <w:p w14:paraId="470F71B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6894C7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C4788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3E79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AD3E4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118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0A7C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48AD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31BAE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DB68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39BF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86A4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5146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1C58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7A5B7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13D1B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60A85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26725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FE172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4CB0404" w14:textId="77777777" w:rsidR="00071EFC" w:rsidRPr="00232036" w:rsidRDefault="00071EFC" w:rsidP="00071EFC">
            <w:pPr>
              <w:jc w:val="center"/>
              <w:rPr>
                <w:rFonts w:ascii="Arial" w:hAnsi="Arial" w:cs="Arial"/>
                <w:sz w:val="18"/>
                <w:szCs w:val="18"/>
              </w:rPr>
            </w:pPr>
          </w:p>
        </w:tc>
      </w:tr>
      <w:tr w:rsidR="00071EFC" w:rsidRPr="00232036" w14:paraId="1B42CDCD" w14:textId="77777777" w:rsidTr="009A5134">
        <w:trPr>
          <w:trHeight w:val="148"/>
          <w:jc w:val="center"/>
        </w:trPr>
        <w:tc>
          <w:tcPr>
            <w:tcW w:w="2065" w:type="dxa"/>
            <w:vMerge/>
            <w:tcBorders>
              <w:left w:val="single" w:sz="4" w:space="0" w:color="auto"/>
              <w:right w:val="single" w:sz="4" w:space="0" w:color="auto"/>
            </w:tcBorders>
            <w:vAlign w:val="center"/>
          </w:tcPr>
          <w:p w14:paraId="5F589A9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52E744E"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4230C7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vAlign w:val="center"/>
          </w:tcPr>
          <w:p w14:paraId="64511B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CA_n260(2A)</w:t>
            </w:r>
          </w:p>
        </w:tc>
        <w:tc>
          <w:tcPr>
            <w:tcW w:w="749" w:type="dxa"/>
            <w:vMerge/>
            <w:tcBorders>
              <w:left w:val="single" w:sz="4" w:space="0" w:color="auto"/>
              <w:right w:val="single" w:sz="4" w:space="0" w:color="auto"/>
            </w:tcBorders>
            <w:vAlign w:val="center"/>
          </w:tcPr>
          <w:p w14:paraId="1688DAE9" w14:textId="77777777" w:rsidR="00071EFC" w:rsidRPr="00232036" w:rsidRDefault="00071EFC" w:rsidP="00071EFC">
            <w:pPr>
              <w:jc w:val="center"/>
              <w:rPr>
                <w:rFonts w:ascii="Arial" w:hAnsi="Arial" w:cs="Arial"/>
                <w:sz w:val="18"/>
                <w:szCs w:val="18"/>
              </w:rPr>
            </w:pPr>
          </w:p>
        </w:tc>
      </w:tr>
      <w:tr w:rsidR="00071EFC" w:rsidRPr="00232036" w14:paraId="7B1F571B"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6CDDEAF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CA_n25A-n260(3A)</w:t>
            </w:r>
          </w:p>
        </w:tc>
        <w:tc>
          <w:tcPr>
            <w:tcW w:w="1980" w:type="dxa"/>
            <w:vMerge w:val="restart"/>
            <w:tcBorders>
              <w:top w:val="single" w:sz="4" w:space="0" w:color="auto"/>
              <w:left w:val="single" w:sz="4" w:space="0" w:color="auto"/>
              <w:right w:val="single" w:sz="4" w:space="0" w:color="auto"/>
            </w:tcBorders>
            <w:vAlign w:val="center"/>
          </w:tcPr>
          <w:p w14:paraId="188B059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2862CE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1885C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174A1F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A2E6F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836E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43EB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BD699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87E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6CBA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3B85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8EF0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AB8A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FD787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278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E0D33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14E70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EF30BD"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62D83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62927E9" w14:textId="77777777" w:rsidTr="009A5134">
        <w:trPr>
          <w:trHeight w:val="148"/>
          <w:jc w:val="center"/>
        </w:trPr>
        <w:tc>
          <w:tcPr>
            <w:tcW w:w="2065" w:type="dxa"/>
            <w:vMerge/>
            <w:tcBorders>
              <w:left w:val="single" w:sz="4" w:space="0" w:color="auto"/>
              <w:right w:val="single" w:sz="4" w:space="0" w:color="auto"/>
            </w:tcBorders>
            <w:vAlign w:val="center"/>
          </w:tcPr>
          <w:p w14:paraId="7C5D99A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DDD46D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CF424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2E5C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5698D7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9269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D346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3D94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72FA5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FC0F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E18A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472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3B14E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9E55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34EA6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11E8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0CC57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FFC26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D23D1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37E7A5D" w14:textId="77777777" w:rsidR="00071EFC" w:rsidRPr="00232036" w:rsidRDefault="00071EFC" w:rsidP="00071EFC">
            <w:pPr>
              <w:jc w:val="center"/>
              <w:rPr>
                <w:rFonts w:ascii="Arial" w:hAnsi="Arial" w:cs="Arial"/>
                <w:sz w:val="18"/>
                <w:szCs w:val="18"/>
              </w:rPr>
            </w:pPr>
          </w:p>
        </w:tc>
      </w:tr>
      <w:tr w:rsidR="00071EFC" w:rsidRPr="00232036" w14:paraId="3FAF1153" w14:textId="77777777" w:rsidTr="009A5134">
        <w:trPr>
          <w:trHeight w:val="148"/>
          <w:jc w:val="center"/>
        </w:trPr>
        <w:tc>
          <w:tcPr>
            <w:tcW w:w="2065" w:type="dxa"/>
            <w:vMerge/>
            <w:tcBorders>
              <w:left w:val="single" w:sz="4" w:space="0" w:color="auto"/>
              <w:right w:val="single" w:sz="4" w:space="0" w:color="auto"/>
            </w:tcBorders>
            <w:vAlign w:val="center"/>
          </w:tcPr>
          <w:p w14:paraId="53ED059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6FC339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45326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0B34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69F6E4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B3D4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E098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75A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46CFD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A0646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3913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7F2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1BA36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579D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401D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A9E7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28F74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A2C05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BAE01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433BB8E" w14:textId="77777777" w:rsidR="00071EFC" w:rsidRPr="00232036" w:rsidRDefault="00071EFC" w:rsidP="00071EFC">
            <w:pPr>
              <w:jc w:val="center"/>
              <w:rPr>
                <w:rFonts w:ascii="Arial" w:hAnsi="Arial" w:cs="Arial"/>
                <w:sz w:val="18"/>
                <w:szCs w:val="18"/>
              </w:rPr>
            </w:pPr>
          </w:p>
        </w:tc>
      </w:tr>
      <w:tr w:rsidR="00071EFC" w:rsidRPr="00232036" w14:paraId="4ADE34BE" w14:textId="77777777" w:rsidTr="009A5134">
        <w:trPr>
          <w:trHeight w:val="148"/>
          <w:jc w:val="center"/>
        </w:trPr>
        <w:tc>
          <w:tcPr>
            <w:tcW w:w="2065" w:type="dxa"/>
            <w:vMerge/>
            <w:tcBorders>
              <w:left w:val="single" w:sz="4" w:space="0" w:color="auto"/>
              <w:right w:val="single" w:sz="4" w:space="0" w:color="auto"/>
            </w:tcBorders>
            <w:vAlign w:val="center"/>
          </w:tcPr>
          <w:p w14:paraId="3A3875B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308E225"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26D878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vAlign w:val="center"/>
          </w:tcPr>
          <w:p w14:paraId="5986AB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CA_n260(3A)</w:t>
            </w:r>
          </w:p>
        </w:tc>
        <w:tc>
          <w:tcPr>
            <w:tcW w:w="749" w:type="dxa"/>
            <w:vMerge/>
            <w:tcBorders>
              <w:left w:val="single" w:sz="4" w:space="0" w:color="auto"/>
              <w:right w:val="single" w:sz="4" w:space="0" w:color="auto"/>
            </w:tcBorders>
            <w:vAlign w:val="center"/>
          </w:tcPr>
          <w:p w14:paraId="1E5F58CB" w14:textId="77777777" w:rsidR="00071EFC" w:rsidRPr="00232036" w:rsidRDefault="00071EFC" w:rsidP="00071EFC">
            <w:pPr>
              <w:jc w:val="center"/>
              <w:rPr>
                <w:rFonts w:ascii="Arial" w:hAnsi="Arial" w:cs="Arial"/>
                <w:sz w:val="18"/>
                <w:szCs w:val="18"/>
              </w:rPr>
            </w:pPr>
          </w:p>
        </w:tc>
      </w:tr>
      <w:tr w:rsidR="00071EFC" w:rsidRPr="00232036" w14:paraId="5EB0BFCB"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499A446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CA_n25A-n260(4A)</w:t>
            </w:r>
          </w:p>
        </w:tc>
        <w:tc>
          <w:tcPr>
            <w:tcW w:w="1980" w:type="dxa"/>
            <w:vMerge w:val="restart"/>
            <w:tcBorders>
              <w:top w:val="single" w:sz="4" w:space="0" w:color="auto"/>
              <w:left w:val="single" w:sz="4" w:space="0" w:color="auto"/>
              <w:right w:val="single" w:sz="4" w:space="0" w:color="auto"/>
            </w:tcBorders>
            <w:vAlign w:val="center"/>
          </w:tcPr>
          <w:p w14:paraId="3E3FD68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3216A7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w:t>
            </w:r>
          </w:p>
        </w:tc>
        <w:tc>
          <w:tcPr>
            <w:tcW w:w="667" w:type="dxa"/>
            <w:tcBorders>
              <w:top w:val="single" w:sz="4" w:space="0" w:color="auto"/>
              <w:left w:val="single" w:sz="4" w:space="0" w:color="auto"/>
              <w:bottom w:val="single" w:sz="4" w:space="0" w:color="auto"/>
              <w:right w:val="single" w:sz="4" w:space="0" w:color="auto"/>
            </w:tcBorders>
            <w:vAlign w:val="center"/>
          </w:tcPr>
          <w:p w14:paraId="2A28AA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752649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EE59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2CF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1D03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1BA0B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138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1E57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2159A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78202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752C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3F42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F08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25DBC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6E6EB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9A3D26"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528863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92531A1" w14:textId="77777777" w:rsidTr="009A5134">
        <w:trPr>
          <w:trHeight w:val="148"/>
          <w:jc w:val="center"/>
        </w:trPr>
        <w:tc>
          <w:tcPr>
            <w:tcW w:w="2065" w:type="dxa"/>
            <w:vMerge/>
            <w:tcBorders>
              <w:left w:val="single" w:sz="4" w:space="0" w:color="auto"/>
              <w:right w:val="single" w:sz="4" w:space="0" w:color="auto"/>
            </w:tcBorders>
            <w:vAlign w:val="center"/>
          </w:tcPr>
          <w:p w14:paraId="3DBABF3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0466D1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8D493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3053C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5F0A5C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8F1D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700D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C44A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6A71B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98ED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DBD2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1C60D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BC28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75C3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E9F5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8959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45056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BF98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D1B9F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0D727F9" w14:textId="77777777" w:rsidR="00071EFC" w:rsidRPr="00232036" w:rsidRDefault="00071EFC" w:rsidP="00071EFC">
            <w:pPr>
              <w:jc w:val="center"/>
              <w:rPr>
                <w:rFonts w:ascii="Arial" w:hAnsi="Arial" w:cs="Arial"/>
                <w:sz w:val="18"/>
                <w:szCs w:val="18"/>
              </w:rPr>
            </w:pPr>
          </w:p>
        </w:tc>
      </w:tr>
      <w:tr w:rsidR="00071EFC" w:rsidRPr="00232036" w14:paraId="511AB5A5" w14:textId="77777777" w:rsidTr="009A5134">
        <w:trPr>
          <w:trHeight w:val="148"/>
          <w:jc w:val="center"/>
        </w:trPr>
        <w:tc>
          <w:tcPr>
            <w:tcW w:w="2065" w:type="dxa"/>
            <w:vMerge/>
            <w:tcBorders>
              <w:left w:val="single" w:sz="4" w:space="0" w:color="auto"/>
              <w:right w:val="single" w:sz="4" w:space="0" w:color="auto"/>
            </w:tcBorders>
            <w:vAlign w:val="center"/>
          </w:tcPr>
          <w:p w14:paraId="02EDD3D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8E4C90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C01F1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A572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7321BC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4166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188E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0CF9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C8EF5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9286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4FA2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1B83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A0848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09AED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8599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5794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DAF4A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E99BB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069F0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D0FC58E" w14:textId="77777777" w:rsidR="00071EFC" w:rsidRPr="00232036" w:rsidRDefault="00071EFC" w:rsidP="00071EFC">
            <w:pPr>
              <w:jc w:val="center"/>
              <w:rPr>
                <w:rFonts w:ascii="Arial" w:hAnsi="Arial" w:cs="Arial"/>
                <w:sz w:val="18"/>
                <w:szCs w:val="18"/>
              </w:rPr>
            </w:pPr>
          </w:p>
        </w:tc>
      </w:tr>
      <w:tr w:rsidR="00071EFC" w:rsidRPr="00232036" w14:paraId="71CAC0F5" w14:textId="77777777" w:rsidTr="009A5134">
        <w:trPr>
          <w:trHeight w:val="148"/>
          <w:jc w:val="center"/>
        </w:trPr>
        <w:tc>
          <w:tcPr>
            <w:tcW w:w="2065" w:type="dxa"/>
            <w:vMerge/>
            <w:tcBorders>
              <w:left w:val="single" w:sz="4" w:space="0" w:color="auto"/>
              <w:right w:val="single" w:sz="4" w:space="0" w:color="auto"/>
            </w:tcBorders>
            <w:vAlign w:val="center"/>
          </w:tcPr>
          <w:p w14:paraId="08B76BB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FABE6C0"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0C058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vAlign w:val="center"/>
          </w:tcPr>
          <w:p w14:paraId="6E0E01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CA_n260(4A)</w:t>
            </w:r>
          </w:p>
        </w:tc>
        <w:tc>
          <w:tcPr>
            <w:tcW w:w="749" w:type="dxa"/>
            <w:vMerge/>
            <w:tcBorders>
              <w:left w:val="single" w:sz="4" w:space="0" w:color="auto"/>
              <w:right w:val="single" w:sz="4" w:space="0" w:color="auto"/>
            </w:tcBorders>
            <w:vAlign w:val="center"/>
          </w:tcPr>
          <w:p w14:paraId="2A614CC4" w14:textId="77777777" w:rsidR="00071EFC" w:rsidRPr="00232036" w:rsidRDefault="00071EFC" w:rsidP="00071EFC">
            <w:pPr>
              <w:jc w:val="center"/>
              <w:rPr>
                <w:rFonts w:ascii="Arial" w:hAnsi="Arial" w:cs="Arial"/>
                <w:sz w:val="18"/>
                <w:szCs w:val="18"/>
              </w:rPr>
            </w:pPr>
          </w:p>
        </w:tc>
      </w:tr>
      <w:tr w:rsidR="00071EFC" w:rsidRPr="00232036" w14:paraId="0FFDB662"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0A597B5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CA_n25A-n261A</w:t>
            </w:r>
          </w:p>
        </w:tc>
        <w:tc>
          <w:tcPr>
            <w:tcW w:w="1980" w:type="dxa"/>
            <w:vMerge w:val="restart"/>
            <w:tcBorders>
              <w:top w:val="single" w:sz="4" w:space="0" w:color="auto"/>
              <w:left w:val="single" w:sz="4" w:space="0" w:color="auto"/>
              <w:right w:val="single" w:sz="4" w:space="0" w:color="auto"/>
            </w:tcBorders>
            <w:vAlign w:val="center"/>
          </w:tcPr>
          <w:p w14:paraId="25DD16F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2DC6C6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w:t>
            </w:r>
          </w:p>
        </w:tc>
        <w:tc>
          <w:tcPr>
            <w:tcW w:w="667" w:type="dxa"/>
            <w:tcBorders>
              <w:top w:val="single" w:sz="4" w:space="0" w:color="auto"/>
              <w:left w:val="single" w:sz="4" w:space="0" w:color="auto"/>
              <w:bottom w:val="single" w:sz="4" w:space="0" w:color="auto"/>
              <w:right w:val="single" w:sz="4" w:space="0" w:color="auto"/>
            </w:tcBorders>
            <w:vAlign w:val="center"/>
          </w:tcPr>
          <w:p w14:paraId="3DAF06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7E9BD9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FA4B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358A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1AD6B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AB976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B0B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57EE1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5644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85E96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57E23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8D60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C080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FCD60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AB8E9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899AE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70899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0C6DABE" w14:textId="77777777" w:rsidTr="009A5134">
        <w:trPr>
          <w:trHeight w:val="125"/>
          <w:jc w:val="center"/>
        </w:trPr>
        <w:tc>
          <w:tcPr>
            <w:tcW w:w="2065" w:type="dxa"/>
            <w:vMerge/>
            <w:tcBorders>
              <w:left w:val="single" w:sz="4" w:space="0" w:color="auto"/>
              <w:right w:val="single" w:sz="4" w:space="0" w:color="auto"/>
            </w:tcBorders>
            <w:vAlign w:val="center"/>
          </w:tcPr>
          <w:p w14:paraId="134A8A3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DA55E2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C1A20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5399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0F3D5F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7407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4176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5A58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08555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BEAD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1382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8861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1E43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1B1E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7B91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7D28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78C64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5BD1F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9386D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8A9AFB7" w14:textId="77777777" w:rsidR="00071EFC" w:rsidRPr="00232036" w:rsidRDefault="00071EFC" w:rsidP="00071EFC">
            <w:pPr>
              <w:jc w:val="center"/>
              <w:rPr>
                <w:rFonts w:ascii="Arial" w:hAnsi="Arial" w:cs="Arial"/>
                <w:sz w:val="18"/>
                <w:szCs w:val="18"/>
              </w:rPr>
            </w:pPr>
          </w:p>
        </w:tc>
      </w:tr>
      <w:tr w:rsidR="00071EFC" w:rsidRPr="00232036" w14:paraId="45A39E5F" w14:textId="77777777" w:rsidTr="009A5134">
        <w:trPr>
          <w:trHeight w:val="125"/>
          <w:jc w:val="center"/>
        </w:trPr>
        <w:tc>
          <w:tcPr>
            <w:tcW w:w="2065" w:type="dxa"/>
            <w:vMerge/>
            <w:tcBorders>
              <w:left w:val="single" w:sz="4" w:space="0" w:color="auto"/>
              <w:right w:val="single" w:sz="4" w:space="0" w:color="auto"/>
            </w:tcBorders>
            <w:vAlign w:val="center"/>
          </w:tcPr>
          <w:p w14:paraId="47C28E0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DCE942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9177E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4BB4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645E55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F524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7A24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DDAF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954EB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FADE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39FB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67DE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E2D1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8A09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98CD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8E4F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453B2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A924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A31C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5E3F7BA" w14:textId="77777777" w:rsidR="00071EFC" w:rsidRPr="00232036" w:rsidRDefault="00071EFC" w:rsidP="00071EFC">
            <w:pPr>
              <w:jc w:val="center"/>
              <w:rPr>
                <w:rFonts w:ascii="Arial" w:hAnsi="Arial" w:cs="Arial"/>
                <w:sz w:val="18"/>
                <w:szCs w:val="18"/>
              </w:rPr>
            </w:pPr>
          </w:p>
        </w:tc>
      </w:tr>
      <w:tr w:rsidR="00071EFC" w:rsidRPr="00232036" w14:paraId="6BA904A7" w14:textId="77777777" w:rsidTr="009A5134">
        <w:trPr>
          <w:trHeight w:val="125"/>
          <w:jc w:val="center"/>
        </w:trPr>
        <w:tc>
          <w:tcPr>
            <w:tcW w:w="2065" w:type="dxa"/>
            <w:vMerge/>
            <w:tcBorders>
              <w:left w:val="single" w:sz="4" w:space="0" w:color="auto"/>
              <w:right w:val="single" w:sz="4" w:space="0" w:color="auto"/>
            </w:tcBorders>
            <w:vAlign w:val="center"/>
          </w:tcPr>
          <w:p w14:paraId="30FF697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17DFAF5"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6911651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5B6006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0DDD09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B64F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24261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D6EE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7E93D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FA9E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A76C7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F985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88F86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AEBC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804C4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FA80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30F5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3749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1ACE8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071DFF1" w14:textId="77777777" w:rsidR="00071EFC" w:rsidRPr="00232036" w:rsidRDefault="00071EFC" w:rsidP="00071EFC">
            <w:pPr>
              <w:jc w:val="center"/>
              <w:rPr>
                <w:rFonts w:ascii="Arial" w:hAnsi="Arial" w:cs="Arial"/>
                <w:sz w:val="18"/>
                <w:szCs w:val="18"/>
              </w:rPr>
            </w:pPr>
          </w:p>
        </w:tc>
      </w:tr>
      <w:tr w:rsidR="00071EFC" w:rsidRPr="00232036" w14:paraId="7909A698"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4E246E4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66A7A47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85E0B3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E0A1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6AB51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7468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DB610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2737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8E7B9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881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FA6B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0A11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51F9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DE1C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E952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04AF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CD83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4C52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AB1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44407D09" w14:textId="77777777" w:rsidR="00071EFC" w:rsidRPr="00232036" w:rsidRDefault="00071EFC" w:rsidP="00071EFC">
            <w:pPr>
              <w:jc w:val="center"/>
              <w:rPr>
                <w:rFonts w:ascii="Arial" w:hAnsi="Arial" w:cs="Arial"/>
                <w:sz w:val="18"/>
                <w:szCs w:val="18"/>
              </w:rPr>
            </w:pPr>
          </w:p>
        </w:tc>
      </w:tr>
      <w:tr w:rsidR="00071EFC" w:rsidRPr="00232036" w14:paraId="6D689ECF"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02491DB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CA_n25A-n261(2A)</w:t>
            </w:r>
          </w:p>
        </w:tc>
        <w:tc>
          <w:tcPr>
            <w:tcW w:w="1980" w:type="dxa"/>
            <w:vMerge w:val="restart"/>
            <w:tcBorders>
              <w:top w:val="single" w:sz="4" w:space="0" w:color="auto"/>
              <w:left w:val="single" w:sz="4" w:space="0" w:color="auto"/>
              <w:right w:val="single" w:sz="4" w:space="0" w:color="auto"/>
            </w:tcBorders>
            <w:vAlign w:val="center"/>
          </w:tcPr>
          <w:p w14:paraId="4A06B3B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7E28C4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w:t>
            </w:r>
          </w:p>
        </w:tc>
        <w:tc>
          <w:tcPr>
            <w:tcW w:w="667" w:type="dxa"/>
            <w:tcBorders>
              <w:top w:val="single" w:sz="4" w:space="0" w:color="auto"/>
              <w:left w:val="single" w:sz="4" w:space="0" w:color="auto"/>
              <w:bottom w:val="single" w:sz="4" w:space="0" w:color="auto"/>
              <w:right w:val="single" w:sz="4" w:space="0" w:color="auto"/>
            </w:tcBorders>
            <w:vAlign w:val="center"/>
          </w:tcPr>
          <w:p w14:paraId="7CFEB7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E5BA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31C7D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CCC4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A96E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F5E73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B4A59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406B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5838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3D2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505F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7072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DA3E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925B9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D16B6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113DCE"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D7CF2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102E5F2" w14:textId="77777777" w:rsidTr="009A5134">
        <w:trPr>
          <w:trHeight w:val="148"/>
          <w:jc w:val="center"/>
        </w:trPr>
        <w:tc>
          <w:tcPr>
            <w:tcW w:w="2065" w:type="dxa"/>
            <w:vMerge/>
            <w:tcBorders>
              <w:left w:val="single" w:sz="4" w:space="0" w:color="auto"/>
              <w:right w:val="single" w:sz="4" w:space="0" w:color="auto"/>
            </w:tcBorders>
            <w:vAlign w:val="center"/>
          </w:tcPr>
          <w:p w14:paraId="61A14A6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3B1591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5B2CB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E5D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2E8D94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8BDF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1934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F64F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61EE2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FA42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D458B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5D73D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322B3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B0BF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B2B8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69870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6E654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30E65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2116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062FFFB" w14:textId="77777777" w:rsidR="00071EFC" w:rsidRPr="00232036" w:rsidRDefault="00071EFC" w:rsidP="00071EFC">
            <w:pPr>
              <w:jc w:val="center"/>
              <w:rPr>
                <w:rFonts w:ascii="Arial" w:hAnsi="Arial" w:cs="Arial"/>
                <w:sz w:val="18"/>
                <w:szCs w:val="18"/>
              </w:rPr>
            </w:pPr>
          </w:p>
        </w:tc>
      </w:tr>
      <w:tr w:rsidR="00071EFC" w:rsidRPr="00232036" w14:paraId="73D81891" w14:textId="77777777" w:rsidTr="009A5134">
        <w:trPr>
          <w:trHeight w:val="148"/>
          <w:jc w:val="center"/>
        </w:trPr>
        <w:tc>
          <w:tcPr>
            <w:tcW w:w="2065" w:type="dxa"/>
            <w:vMerge/>
            <w:tcBorders>
              <w:left w:val="single" w:sz="4" w:space="0" w:color="auto"/>
              <w:right w:val="single" w:sz="4" w:space="0" w:color="auto"/>
            </w:tcBorders>
            <w:vAlign w:val="center"/>
          </w:tcPr>
          <w:p w14:paraId="173C63B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2CAFE0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08077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821B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69545E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29D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3421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FE60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D31FA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7181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7C9B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704C8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3586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700F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08BA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F3D1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C0777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B446A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08665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24BDFDE" w14:textId="77777777" w:rsidR="00071EFC" w:rsidRPr="00232036" w:rsidRDefault="00071EFC" w:rsidP="00071EFC">
            <w:pPr>
              <w:jc w:val="center"/>
              <w:rPr>
                <w:rFonts w:ascii="Arial" w:hAnsi="Arial" w:cs="Arial"/>
                <w:sz w:val="18"/>
                <w:szCs w:val="18"/>
              </w:rPr>
            </w:pPr>
          </w:p>
        </w:tc>
      </w:tr>
      <w:tr w:rsidR="00071EFC" w:rsidRPr="00232036" w14:paraId="69106270" w14:textId="77777777" w:rsidTr="009A5134">
        <w:trPr>
          <w:trHeight w:val="148"/>
          <w:jc w:val="center"/>
        </w:trPr>
        <w:tc>
          <w:tcPr>
            <w:tcW w:w="2065" w:type="dxa"/>
            <w:vMerge/>
            <w:tcBorders>
              <w:left w:val="single" w:sz="4" w:space="0" w:color="auto"/>
              <w:right w:val="single" w:sz="4" w:space="0" w:color="auto"/>
            </w:tcBorders>
            <w:vAlign w:val="center"/>
          </w:tcPr>
          <w:p w14:paraId="4433797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5C7E81C"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612022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right w:val="single" w:sz="4" w:space="0" w:color="auto"/>
            </w:tcBorders>
            <w:vAlign w:val="center"/>
          </w:tcPr>
          <w:p w14:paraId="28E33D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CA_n261(2A)</w:t>
            </w:r>
          </w:p>
        </w:tc>
        <w:tc>
          <w:tcPr>
            <w:tcW w:w="749" w:type="dxa"/>
            <w:vMerge/>
            <w:tcBorders>
              <w:left w:val="single" w:sz="4" w:space="0" w:color="auto"/>
              <w:right w:val="single" w:sz="4" w:space="0" w:color="auto"/>
            </w:tcBorders>
            <w:vAlign w:val="center"/>
          </w:tcPr>
          <w:p w14:paraId="30C3F811" w14:textId="77777777" w:rsidR="00071EFC" w:rsidRPr="00232036" w:rsidRDefault="00071EFC" w:rsidP="00071EFC">
            <w:pPr>
              <w:jc w:val="center"/>
              <w:rPr>
                <w:rFonts w:ascii="Arial" w:hAnsi="Arial" w:cs="Arial"/>
                <w:sz w:val="18"/>
                <w:szCs w:val="18"/>
              </w:rPr>
            </w:pPr>
          </w:p>
        </w:tc>
      </w:tr>
      <w:tr w:rsidR="00071EFC" w:rsidRPr="00232036" w14:paraId="50BF20B8"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49D60B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CA_n28A-n257A</w:t>
            </w:r>
          </w:p>
        </w:tc>
        <w:tc>
          <w:tcPr>
            <w:tcW w:w="1980" w:type="dxa"/>
            <w:vMerge w:val="restart"/>
            <w:tcBorders>
              <w:top w:val="single" w:sz="4" w:space="0" w:color="auto"/>
              <w:left w:val="single" w:sz="4" w:space="0" w:color="auto"/>
              <w:right w:val="single" w:sz="4" w:space="0" w:color="auto"/>
            </w:tcBorders>
            <w:vAlign w:val="center"/>
          </w:tcPr>
          <w:p w14:paraId="14943A4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CA_n28A-n257A</w:t>
            </w:r>
          </w:p>
        </w:tc>
        <w:tc>
          <w:tcPr>
            <w:tcW w:w="746" w:type="dxa"/>
            <w:vMerge w:val="restart"/>
            <w:tcBorders>
              <w:top w:val="single" w:sz="4" w:space="0" w:color="auto"/>
              <w:left w:val="single" w:sz="4" w:space="0" w:color="auto"/>
              <w:right w:val="single" w:sz="4" w:space="0" w:color="auto"/>
            </w:tcBorders>
            <w:vAlign w:val="center"/>
          </w:tcPr>
          <w:p w14:paraId="158B87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n28</w:t>
            </w:r>
          </w:p>
        </w:tc>
        <w:tc>
          <w:tcPr>
            <w:tcW w:w="667" w:type="dxa"/>
            <w:tcBorders>
              <w:top w:val="single" w:sz="4" w:space="0" w:color="auto"/>
              <w:left w:val="single" w:sz="4" w:space="0" w:color="auto"/>
              <w:bottom w:val="single" w:sz="4" w:space="0" w:color="auto"/>
              <w:right w:val="single" w:sz="4" w:space="0" w:color="auto"/>
            </w:tcBorders>
            <w:vAlign w:val="center"/>
          </w:tcPr>
          <w:p w14:paraId="24C934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55E361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125D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A52C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970F5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344DA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4D4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9E31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154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9451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0B20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EA47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BE6A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124BC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1C6B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6147E1"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10F3D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39A3552" w14:textId="77777777" w:rsidTr="009A5134">
        <w:trPr>
          <w:trHeight w:val="125"/>
          <w:jc w:val="center"/>
        </w:trPr>
        <w:tc>
          <w:tcPr>
            <w:tcW w:w="2065" w:type="dxa"/>
            <w:vMerge/>
            <w:tcBorders>
              <w:left w:val="single" w:sz="4" w:space="0" w:color="auto"/>
              <w:right w:val="single" w:sz="4" w:space="0" w:color="auto"/>
            </w:tcBorders>
            <w:vAlign w:val="center"/>
          </w:tcPr>
          <w:p w14:paraId="4F57162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AF896F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DC3D3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95AC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050A13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8A253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C308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3555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060E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617B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DBBA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9212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EF4F8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CB8D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F946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FF45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0F394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16358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0FA3B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908044F" w14:textId="77777777" w:rsidR="00071EFC" w:rsidRPr="00232036" w:rsidRDefault="00071EFC" w:rsidP="00071EFC">
            <w:pPr>
              <w:jc w:val="center"/>
              <w:rPr>
                <w:rFonts w:ascii="Arial" w:hAnsi="Arial" w:cs="Arial"/>
                <w:sz w:val="18"/>
                <w:szCs w:val="18"/>
              </w:rPr>
            </w:pPr>
          </w:p>
        </w:tc>
      </w:tr>
      <w:tr w:rsidR="00071EFC" w:rsidRPr="00232036" w14:paraId="3ECAFC33" w14:textId="77777777" w:rsidTr="009A5134">
        <w:trPr>
          <w:trHeight w:val="125"/>
          <w:jc w:val="center"/>
        </w:trPr>
        <w:tc>
          <w:tcPr>
            <w:tcW w:w="2065" w:type="dxa"/>
            <w:vMerge/>
            <w:tcBorders>
              <w:left w:val="single" w:sz="4" w:space="0" w:color="auto"/>
              <w:right w:val="single" w:sz="4" w:space="0" w:color="auto"/>
            </w:tcBorders>
            <w:vAlign w:val="center"/>
          </w:tcPr>
          <w:p w14:paraId="7DFC76D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967C6E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D45AF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6BCF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40AB6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FE9B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90225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820F7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971F7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9FFC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A722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DCCA3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4616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ECC9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FCA6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9E71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6B996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EA3AD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DF821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28EE3EF" w14:textId="77777777" w:rsidR="00071EFC" w:rsidRPr="00232036" w:rsidRDefault="00071EFC" w:rsidP="00071EFC">
            <w:pPr>
              <w:jc w:val="center"/>
              <w:rPr>
                <w:rFonts w:ascii="Arial" w:hAnsi="Arial" w:cs="Arial"/>
                <w:sz w:val="18"/>
                <w:szCs w:val="18"/>
              </w:rPr>
            </w:pPr>
          </w:p>
        </w:tc>
      </w:tr>
      <w:tr w:rsidR="00071EFC" w:rsidRPr="00232036" w14:paraId="664E02CC" w14:textId="77777777" w:rsidTr="009A5134">
        <w:trPr>
          <w:trHeight w:val="125"/>
          <w:jc w:val="center"/>
        </w:trPr>
        <w:tc>
          <w:tcPr>
            <w:tcW w:w="2065" w:type="dxa"/>
            <w:vMerge/>
            <w:tcBorders>
              <w:left w:val="single" w:sz="4" w:space="0" w:color="auto"/>
              <w:right w:val="single" w:sz="4" w:space="0" w:color="auto"/>
            </w:tcBorders>
            <w:vAlign w:val="center"/>
          </w:tcPr>
          <w:p w14:paraId="0C3A091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97BC306"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0BF586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654288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47878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B06A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01E51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BDFC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99B68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FBF4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D2E62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D4E3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2B641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AB3F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BCD6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732E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CFF1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78B8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F314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35245D6" w14:textId="77777777" w:rsidR="00071EFC" w:rsidRPr="00232036" w:rsidRDefault="00071EFC" w:rsidP="00071EFC">
            <w:pPr>
              <w:jc w:val="center"/>
              <w:rPr>
                <w:rFonts w:ascii="Arial" w:hAnsi="Arial" w:cs="Arial"/>
                <w:sz w:val="18"/>
                <w:szCs w:val="18"/>
              </w:rPr>
            </w:pPr>
          </w:p>
        </w:tc>
      </w:tr>
      <w:tr w:rsidR="00071EFC" w:rsidRPr="00232036" w14:paraId="2391402D"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59CE471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98933C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F94935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E54A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479E8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D2CF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69DC0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2AF00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48180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CFE2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31F7D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FCA4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4C30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F470F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9F2B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41BD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EDF4A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D099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402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47019A82" w14:textId="77777777" w:rsidR="00071EFC" w:rsidRPr="00232036" w:rsidRDefault="00071EFC" w:rsidP="00071EFC">
            <w:pPr>
              <w:jc w:val="center"/>
              <w:rPr>
                <w:rFonts w:ascii="Arial" w:hAnsi="Arial" w:cs="Arial"/>
                <w:sz w:val="18"/>
                <w:szCs w:val="18"/>
              </w:rPr>
            </w:pPr>
          </w:p>
        </w:tc>
      </w:tr>
      <w:tr w:rsidR="00071EFC" w:rsidRPr="00232036" w14:paraId="77B5A98E"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1657B4C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CA_n28A-n257D</w:t>
            </w:r>
          </w:p>
        </w:tc>
        <w:tc>
          <w:tcPr>
            <w:tcW w:w="1980" w:type="dxa"/>
            <w:vMerge w:val="restart"/>
            <w:tcBorders>
              <w:top w:val="single" w:sz="4" w:space="0" w:color="auto"/>
              <w:left w:val="single" w:sz="4" w:space="0" w:color="auto"/>
              <w:right w:val="single" w:sz="4" w:space="0" w:color="auto"/>
            </w:tcBorders>
            <w:vAlign w:val="center"/>
          </w:tcPr>
          <w:p w14:paraId="3DBDD84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CA_n28A-n257A, CA_n28A-n257D</w:t>
            </w:r>
          </w:p>
        </w:tc>
        <w:tc>
          <w:tcPr>
            <w:tcW w:w="746" w:type="dxa"/>
            <w:vMerge w:val="restart"/>
            <w:tcBorders>
              <w:top w:val="single" w:sz="4" w:space="0" w:color="auto"/>
              <w:left w:val="single" w:sz="4" w:space="0" w:color="auto"/>
              <w:right w:val="single" w:sz="4" w:space="0" w:color="auto"/>
            </w:tcBorders>
            <w:vAlign w:val="center"/>
          </w:tcPr>
          <w:p w14:paraId="371F14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n28</w:t>
            </w:r>
          </w:p>
        </w:tc>
        <w:tc>
          <w:tcPr>
            <w:tcW w:w="667" w:type="dxa"/>
            <w:tcBorders>
              <w:top w:val="single" w:sz="4" w:space="0" w:color="auto"/>
              <w:left w:val="single" w:sz="4" w:space="0" w:color="auto"/>
              <w:bottom w:val="single" w:sz="4" w:space="0" w:color="auto"/>
              <w:right w:val="single" w:sz="4" w:space="0" w:color="auto"/>
            </w:tcBorders>
            <w:vAlign w:val="center"/>
          </w:tcPr>
          <w:p w14:paraId="3E59C4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14D930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20BAB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A71B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E538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BDA43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5297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8112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423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B803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7664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FB6A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2FD5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0D700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8F6C4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987F5"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32183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E76F55A" w14:textId="77777777" w:rsidTr="009A5134">
        <w:trPr>
          <w:trHeight w:val="148"/>
          <w:jc w:val="center"/>
        </w:trPr>
        <w:tc>
          <w:tcPr>
            <w:tcW w:w="2065" w:type="dxa"/>
            <w:vMerge/>
            <w:tcBorders>
              <w:left w:val="single" w:sz="4" w:space="0" w:color="auto"/>
              <w:right w:val="single" w:sz="4" w:space="0" w:color="auto"/>
            </w:tcBorders>
            <w:vAlign w:val="center"/>
          </w:tcPr>
          <w:p w14:paraId="0F36B55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0D7446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D6760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FC8C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70A8DD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54E6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23DC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151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264B3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20E78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5E2E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207CA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59F5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2233A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2539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258D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9F752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DEA1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EAC33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B509BD4" w14:textId="77777777" w:rsidR="00071EFC" w:rsidRPr="00232036" w:rsidRDefault="00071EFC" w:rsidP="00071EFC">
            <w:pPr>
              <w:jc w:val="center"/>
              <w:rPr>
                <w:rFonts w:ascii="Arial" w:hAnsi="Arial" w:cs="Arial"/>
                <w:sz w:val="18"/>
                <w:szCs w:val="18"/>
              </w:rPr>
            </w:pPr>
          </w:p>
        </w:tc>
      </w:tr>
      <w:tr w:rsidR="00071EFC" w:rsidRPr="00232036" w14:paraId="26892A6F" w14:textId="77777777" w:rsidTr="009A5134">
        <w:trPr>
          <w:trHeight w:val="148"/>
          <w:jc w:val="center"/>
        </w:trPr>
        <w:tc>
          <w:tcPr>
            <w:tcW w:w="2065" w:type="dxa"/>
            <w:vMerge/>
            <w:tcBorders>
              <w:left w:val="single" w:sz="4" w:space="0" w:color="auto"/>
              <w:right w:val="single" w:sz="4" w:space="0" w:color="auto"/>
            </w:tcBorders>
            <w:vAlign w:val="center"/>
          </w:tcPr>
          <w:p w14:paraId="54AF2F4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FB659E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1A34D2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D3BC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75EF1F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9721F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FE3BB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45F6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1FEB2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8DCC7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EA47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D52B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C65D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DC34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E0EB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A996D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0DDE3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1227A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88762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A28B3DF" w14:textId="77777777" w:rsidR="00071EFC" w:rsidRPr="00232036" w:rsidRDefault="00071EFC" w:rsidP="00071EFC">
            <w:pPr>
              <w:jc w:val="center"/>
              <w:rPr>
                <w:rFonts w:ascii="Arial" w:hAnsi="Arial" w:cs="Arial"/>
                <w:sz w:val="18"/>
                <w:szCs w:val="18"/>
              </w:rPr>
            </w:pPr>
          </w:p>
        </w:tc>
      </w:tr>
      <w:tr w:rsidR="00071EFC" w:rsidRPr="00232036" w14:paraId="32441BDA" w14:textId="77777777" w:rsidTr="009A5134">
        <w:trPr>
          <w:trHeight w:val="148"/>
          <w:jc w:val="center"/>
        </w:trPr>
        <w:tc>
          <w:tcPr>
            <w:tcW w:w="2065" w:type="dxa"/>
            <w:vMerge/>
            <w:tcBorders>
              <w:left w:val="single" w:sz="4" w:space="0" w:color="auto"/>
              <w:right w:val="single" w:sz="4" w:space="0" w:color="auto"/>
            </w:tcBorders>
            <w:vAlign w:val="center"/>
          </w:tcPr>
          <w:p w14:paraId="772DB58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F9A91CE"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57D84C7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right w:val="single" w:sz="4" w:space="0" w:color="auto"/>
            </w:tcBorders>
            <w:vAlign w:val="center"/>
          </w:tcPr>
          <w:p w14:paraId="1FFB9A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12751F72" w14:textId="77777777" w:rsidR="00071EFC" w:rsidRPr="00232036" w:rsidRDefault="00071EFC" w:rsidP="00071EFC">
            <w:pPr>
              <w:jc w:val="center"/>
              <w:rPr>
                <w:rFonts w:ascii="Arial" w:hAnsi="Arial" w:cs="Arial"/>
                <w:sz w:val="18"/>
                <w:szCs w:val="18"/>
              </w:rPr>
            </w:pPr>
          </w:p>
        </w:tc>
      </w:tr>
      <w:tr w:rsidR="00071EFC" w:rsidRPr="00232036" w14:paraId="55D40154"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79ED3FF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CA_n28A-n257G</w:t>
            </w:r>
          </w:p>
        </w:tc>
        <w:tc>
          <w:tcPr>
            <w:tcW w:w="1980" w:type="dxa"/>
            <w:vMerge w:val="restart"/>
            <w:tcBorders>
              <w:top w:val="single" w:sz="4" w:space="0" w:color="auto"/>
              <w:left w:val="single" w:sz="4" w:space="0" w:color="auto"/>
              <w:right w:val="single" w:sz="4" w:space="0" w:color="auto"/>
            </w:tcBorders>
            <w:vAlign w:val="center"/>
          </w:tcPr>
          <w:p w14:paraId="1DBB519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CA_n28A-n257A, CA_n28A-n257G</w:t>
            </w:r>
          </w:p>
        </w:tc>
        <w:tc>
          <w:tcPr>
            <w:tcW w:w="746" w:type="dxa"/>
            <w:vMerge w:val="restart"/>
            <w:tcBorders>
              <w:top w:val="single" w:sz="4" w:space="0" w:color="auto"/>
              <w:left w:val="single" w:sz="4" w:space="0" w:color="auto"/>
              <w:right w:val="single" w:sz="4" w:space="0" w:color="auto"/>
            </w:tcBorders>
            <w:vAlign w:val="center"/>
          </w:tcPr>
          <w:p w14:paraId="363652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n28</w:t>
            </w:r>
          </w:p>
        </w:tc>
        <w:tc>
          <w:tcPr>
            <w:tcW w:w="667" w:type="dxa"/>
            <w:tcBorders>
              <w:top w:val="single" w:sz="4" w:space="0" w:color="auto"/>
              <w:left w:val="single" w:sz="4" w:space="0" w:color="auto"/>
              <w:bottom w:val="single" w:sz="4" w:space="0" w:color="auto"/>
              <w:right w:val="single" w:sz="4" w:space="0" w:color="auto"/>
            </w:tcBorders>
            <w:vAlign w:val="center"/>
          </w:tcPr>
          <w:p w14:paraId="5D03B1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71B0E5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71F2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7D12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3A57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3E24B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13BF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9CBF4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622BF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3E10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053F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68E1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9BC6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1941B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FB8AD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AF14B"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5D775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9894621" w14:textId="77777777" w:rsidTr="009A5134">
        <w:trPr>
          <w:trHeight w:val="148"/>
          <w:jc w:val="center"/>
        </w:trPr>
        <w:tc>
          <w:tcPr>
            <w:tcW w:w="2065" w:type="dxa"/>
            <w:vMerge/>
            <w:tcBorders>
              <w:left w:val="single" w:sz="4" w:space="0" w:color="auto"/>
              <w:right w:val="single" w:sz="4" w:space="0" w:color="auto"/>
            </w:tcBorders>
            <w:vAlign w:val="center"/>
          </w:tcPr>
          <w:p w14:paraId="4143D38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215A32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31FE3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6207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30B38F6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9114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C566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D1F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9CDCA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CB10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50394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B12F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7C21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22066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5DA2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41EB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EE747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F80AB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BF315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8D4DF59" w14:textId="77777777" w:rsidR="00071EFC" w:rsidRPr="00232036" w:rsidRDefault="00071EFC" w:rsidP="00071EFC">
            <w:pPr>
              <w:jc w:val="center"/>
              <w:rPr>
                <w:rFonts w:ascii="Arial" w:hAnsi="Arial" w:cs="Arial"/>
                <w:sz w:val="18"/>
                <w:szCs w:val="18"/>
              </w:rPr>
            </w:pPr>
          </w:p>
        </w:tc>
      </w:tr>
      <w:tr w:rsidR="00071EFC" w:rsidRPr="00232036" w14:paraId="7CFAD3E7" w14:textId="77777777" w:rsidTr="009A5134">
        <w:trPr>
          <w:trHeight w:val="148"/>
          <w:jc w:val="center"/>
        </w:trPr>
        <w:tc>
          <w:tcPr>
            <w:tcW w:w="2065" w:type="dxa"/>
            <w:vMerge/>
            <w:tcBorders>
              <w:left w:val="single" w:sz="4" w:space="0" w:color="auto"/>
              <w:right w:val="single" w:sz="4" w:space="0" w:color="auto"/>
            </w:tcBorders>
            <w:vAlign w:val="center"/>
          </w:tcPr>
          <w:p w14:paraId="32542FF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2BFDCC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584DE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62A1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33ECC4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2AAE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79D99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9C2D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9B857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5B02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7959F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7DBD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CCCD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F7DB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A68F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D6DF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3F1C0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23DFF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54A86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CCD59CC" w14:textId="77777777" w:rsidR="00071EFC" w:rsidRPr="00232036" w:rsidRDefault="00071EFC" w:rsidP="00071EFC">
            <w:pPr>
              <w:jc w:val="center"/>
              <w:rPr>
                <w:rFonts w:ascii="Arial" w:hAnsi="Arial" w:cs="Arial"/>
                <w:sz w:val="18"/>
                <w:szCs w:val="18"/>
              </w:rPr>
            </w:pPr>
          </w:p>
        </w:tc>
      </w:tr>
      <w:tr w:rsidR="00071EFC" w:rsidRPr="00232036" w14:paraId="29770E6D" w14:textId="77777777" w:rsidTr="009A5134">
        <w:trPr>
          <w:trHeight w:val="148"/>
          <w:jc w:val="center"/>
        </w:trPr>
        <w:tc>
          <w:tcPr>
            <w:tcW w:w="2065" w:type="dxa"/>
            <w:vMerge/>
            <w:tcBorders>
              <w:left w:val="single" w:sz="4" w:space="0" w:color="auto"/>
              <w:right w:val="single" w:sz="4" w:space="0" w:color="auto"/>
            </w:tcBorders>
            <w:vAlign w:val="center"/>
          </w:tcPr>
          <w:p w14:paraId="3DA03B3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70D1914"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5C87FB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right w:val="single" w:sz="4" w:space="0" w:color="auto"/>
            </w:tcBorders>
            <w:vAlign w:val="center"/>
          </w:tcPr>
          <w:p w14:paraId="67C8DC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CA_n257G</w:t>
            </w:r>
          </w:p>
        </w:tc>
        <w:tc>
          <w:tcPr>
            <w:tcW w:w="749" w:type="dxa"/>
            <w:vMerge/>
            <w:tcBorders>
              <w:left w:val="single" w:sz="4" w:space="0" w:color="auto"/>
              <w:right w:val="single" w:sz="4" w:space="0" w:color="auto"/>
            </w:tcBorders>
            <w:vAlign w:val="center"/>
          </w:tcPr>
          <w:p w14:paraId="1FB97981" w14:textId="77777777" w:rsidR="00071EFC" w:rsidRPr="00232036" w:rsidRDefault="00071EFC" w:rsidP="00071EFC">
            <w:pPr>
              <w:jc w:val="center"/>
              <w:rPr>
                <w:rFonts w:ascii="Arial" w:hAnsi="Arial" w:cs="Arial"/>
                <w:sz w:val="18"/>
                <w:szCs w:val="18"/>
              </w:rPr>
            </w:pPr>
          </w:p>
        </w:tc>
      </w:tr>
      <w:tr w:rsidR="00071EFC" w:rsidRPr="00232036" w14:paraId="2269E3B4"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577126C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CA_n28A-n257H</w:t>
            </w:r>
          </w:p>
        </w:tc>
        <w:tc>
          <w:tcPr>
            <w:tcW w:w="1980" w:type="dxa"/>
            <w:vMerge w:val="restart"/>
            <w:tcBorders>
              <w:top w:val="single" w:sz="4" w:space="0" w:color="auto"/>
              <w:left w:val="single" w:sz="4" w:space="0" w:color="auto"/>
              <w:right w:val="single" w:sz="4" w:space="0" w:color="auto"/>
            </w:tcBorders>
            <w:vAlign w:val="center"/>
          </w:tcPr>
          <w:p w14:paraId="2AEA004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CA_n28A-n257A, CA_n28A-n257G, CA_n28A-n257H</w:t>
            </w:r>
          </w:p>
        </w:tc>
        <w:tc>
          <w:tcPr>
            <w:tcW w:w="746" w:type="dxa"/>
            <w:vMerge w:val="restart"/>
            <w:tcBorders>
              <w:top w:val="single" w:sz="4" w:space="0" w:color="auto"/>
              <w:left w:val="single" w:sz="4" w:space="0" w:color="auto"/>
              <w:right w:val="single" w:sz="4" w:space="0" w:color="auto"/>
            </w:tcBorders>
            <w:vAlign w:val="center"/>
          </w:tcPr>
          <w:p w14:paraId="6E1894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006F3D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65C5F9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F978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9D3A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97A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683C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FABA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D9F2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3D86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4D1E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A67C6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FE322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D72D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E93E7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0E522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72130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450FF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BFF3C79" w14:textId="77777777" w:rsidTr="009A5134">
        <w:trPr>
          <w:trHeight w:val="148"/>
          <w:jc w:val="center"/>
        </w:trPr>
        <w:tc>
          <w:tcPr>
            <w:tcW w:w="2065" w:type="dxa"/>
            <w:vMerge/>
            <w:tcBorders>
              <w:left w:val="single" w:sz="4" w:space="0" w:color="auto"/>
              <w:right w:val="single" w:sz="4" w:space="0" w:color="auto"/>
            </w:tcBorders>
            <w:vAlign w:val="center"/>
          </w:tcPr>
          <w:p w14:paraId="53512B6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BFC204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26E63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E03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233BA0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9A6A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258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1A88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F6D26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F3D4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2832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0BD1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0270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B3D5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02EA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DC1FB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B8BC3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A629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4894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D525E79" w14:textId="77777777" w:rsidR="00071EFC" w:rsidRPr="00232036" w:rsidRDefault="00071EFC" w:rsidP="00071EFC">
            <w:pPr>
              <w:jc w:val="center"/>
              <w:rPr>
                <w:rFonts w:ascii="Arial" w:hAnsi="Arial" w:cs="Arial"/>
                <w:sz w:val="18"/>
                <w:szCs w:val="18"/>
              </w:rPr>
            </w:pPr>
          </w:p>
        </w:tc>
      </w:tr>
      <w:tr w:rsidR="00071EFC" w:rsidRPr="00232036" w14:paraId="4D8002EA" w14:textId="77777777" w:rsidTr="009A5134">
        <w:trPr>
          <w:trHeight w:val="148"/>
          <w:jc w:val="center"/>
        </w:trPr>
        <w:tc>
          <w:tcPr>
            <w:tcW w:w="2065" w:type="dxa"/>
            <w:vMerge/>
            <w:tcBorders>
              <w:left w:val="single" w:sz="4" w:space="0" w:color="auto"/>
              <w:right w:val="single" w:sz="4" w:space="0" w:color="auto"/>
            </w:tcBorders>
            <w:vAlign w:val="center"/>
          </w:tcPr>
          <w:p w14:paraId="59BFB2D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A3BD2F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41A36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AFC9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EDDF0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708F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2D1FE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2E62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8C345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06C9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116E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DA92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2041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8BFE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AE48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1ED5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E8A25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A7C6A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7BFA1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135F18A" w14:textId="77777777" w:rsidR="00071EFC" w:rsidRPr="00232036" w:rsidRDefault="00071EFC" w:rsidP="00071EFC">
            <w:pPr>
              <w:jc w:val="center"/>
              <w:rPr>
                <w:rFonts w:ascii="Arial" w:hAnsi="Arial" w:cs="Arial"/>
                <w:sz w:val="18"/>
                <w:szCs w:val="18"/>
              </w:rPr>
            </w:pPr>
          </w:p>
        </w:tc>
      </w:tr>
      <w:tr w:rsidR="00071EFC" w:rsidRPr="00232036" w14:paraId="2F79E93B" w14:textId="77777777" w:rsidTr="009A5134">
        <w:trPr>
          <w:trHeight w:val="148"/>
          <w:jc w:val="center"/>
        </w:trPr>
        <w:tc>
          <w:tcPr>
            <w:tcW w:w="2065" w:type="dxa"/>
            <w:vMerge/>
            <w:tcBorders>
              <w:left w:val="single" w:sz="4" w:space="0" w:color="auto"/>
              <w:right w:val="single" w:sz="4" w:space="0" w:color="auto"/>
            </w:tcBorders>
            <w:vAlign w:val="center"/>
          </w:tcPr>
          <w:p w14:paraId="42FCA54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15E29BA"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4473AB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right w:val="single" w:sz="4" w:space="0" w:color="auto"/>
            </w:tcBorders>
            <w:vAlign w:val="center"/>
          </w:tcPr>
          <w:p w14:paraId="248ADD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CA_n257H</w:t>
            </w:r>
          </w:p>
        </w:tc>
        <w:tc>
          <w:tcPr>
            <w:tcW w:w="749" w:type="dxa"/>
            <w:vMerge/>
            <w:tcBorders>
              <w:left w:val="single" w:sz="4" w:space="0" w:color="auto"/>
              <w:right w:val="single" w:sz="4" w:space="0" w:color="auto"/>
            </w:tcBorders>
            <w:vAlign w:val="center"/>
          </w:tcPr>
          <w:p w14:paraId="7E521EF0" w14:textId="77777777" w:rsidR="00071EFC" w:rsidRPr="00232036" w:rsidRDefault="00071EFC" w:rsidP="00071EFC">
            <w:pPr>
              <w:jc w:val="center"/>
              <w:rPr>
                <w:rFonts w:ascii="Arial" w:hAnsi="Arial" w:cs="Arial"/>
                <w:sz w:val="18"/>
                <w:szCs w:val="18"/>
              </w:rPr>
            </w:pPr>
          </w:p>
        </w:tc>
      </w:tr>
      <w:tr w:rsidR="00071EFC" w:rsidRPr="00232036" w14:paraId="12826512"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72F542A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CA_n28A-n257I</w:t>
            </w:r>
          </w:p>
        </w:tc>
        <w:tc>
          <w:tcPr>
            <w:tcW w:w="1980" w:type="dxa"/>
            <w:vMerge w:val="restart"/>
            <w:tcBorders>
              <w:top w:val="single" w:sz="4" w:space="0" w:color="auto"/>
              <w:left w:val="single" w:sz="4" w:space="0" w:color="auto"/>
              <w:right w:val="single" w:sz="4" w:space="0" w:color="auto"/>
            </w:tcBorders>
            <w:vAlign w:val="center"/>
          </w:tcPr>
          <w:p w14:paraId="460A6EF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CA_n28A-n257A, CA_n28A-n257G, CA_n28A-n257H, CA_n28A-n257I</w:t>
            </w:r>
          </w:p>
        </w:tc>
        <w:tc>
          <w:tcPr>
            <w:tcW w:w="746" w:type="dxa"/>
            <w:vMerge w:val="restart"/>
            <w:tcBorders>
              <w:top w:val="single" w:sz="4" w:space="0" w:color="auto"/>
              <w:left w:val="single" w:sz="4" w:space="0" w:color="auto"/>
              <w:right w:val="single" w:sz="4" w:space="0" w:color="auto"/>
            </w:tcBorders>
            <w:vAlign w:val="center"/>
          </w:tcPr>
          <w:p w14:paraId="195098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n28</w:t>
            </w:r>
          </w:p>
        </w:tc>
        <w:tc>
          <w:tcPr>
            <w:tcW w:w="667" w:type="dxa"/>
            <w:tcBorders>
              <w:top w:val="single" w:sz="4" w:space="0" w:color="auto"/>
              <w:left w:val="single" w:sz="4" w:space="0" w:color="auto"/>
              <w:bottom w:val="single" w:sz="4" w:space="0" w:color="auto"/>
              <w:right w:val="single" w:sz="4" w:space="0" w:color="auto"/>
            </w:tcBorders>
            <w:vAlign w:val="center"/>
          </w:tcPr>
          <w:p w14:paraId="43F685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63797D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C3C2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02AC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A4E1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63E76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B1C0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2B07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DC645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025B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8AE3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3C46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5FA3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0B4E1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C0062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B8BD50"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E439A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B20C3E5" w14:textId="77777777" w:rsidTr="009A5134">
        <w:trPr>
          <w:trHeight w:val="148"/>
          <w:jc w:val="center"/>
        </w:trPr>
        <w:tc>
          <w:tcPr>
            <w:tcW w:w="2065" w:type="dxa"/>
            <w:vMerge/>
            <w:tcBorders>
              <w:left w:val="single" w:sz="4" w:space="0" w:color="auto"/>
              <w:right w:val="single" w:sz="4" w:space="0" w:color="auto"/>
            </w:tcBorders>
            <w:vAlign w:val="center"/>
          </w:tcPr>
          <w:p w14:paraId="2F6C1DC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BE7A7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36DCD2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6500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6BE16C2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FFB9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415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6B17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D67C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01D46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3ED20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0C54F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3B22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76BE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75A0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99C8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B8422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CE8D1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066FD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FFC3F99" w14:textId="77777777" w:rsidR="00071EFC" w:rsidRPr="00232036" w:rsidRDefault="00071EFC" w:rsidP="00071EFC">
            <w:pPr>
              <w:jc w:val="center"/>
              <w:rPr>
                <w:rFonts w:ascii="Arial" w:hAnsi="Arial" w:cs="Arial"/>
                <w:sz w:val="18"/>
                <w:szCs w:val="18"/>
              </w:rPr>
            </w:pPr>
          </w:p>
        </w:tc>
      </w:tr>
      <w:tr w:rsidR="00071EFC" w:rsidRPr="00232036" w14:paraId="2836D6F0" w14:textId="77777777" w:rsidTr="009A5134">
        <w:trPr>
          <w:trHeight w:val="148"/>
          <w:jc w:val="center"/>
        </w:trPr>
        <w:tc>
          <w:tcPr>
            <w:tcW w:w="2065" w:type="dxa"/>
            <w:vMerge/>
            <w:tcBorders>
              <w:left w:val="single" w:sz="4" w:space="0" w:color="auto"/>
              <w:right w:val="single" w:sz="4" w:space="0" w:color="auto"/>
            </w:tcBorders>
            <w:vAlign w:val="center"/>
          </w:tcPr>
          <w:p w14:paraId="630816E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864BAA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B5934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3BC2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779287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6850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D3AC0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7AA5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3700F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2BC6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7513E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8AA3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4D9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4B3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5814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D68E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4ECAD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C7D71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948B4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0AF82B9" w14:textId="77777777" w:rsidR="00071EFC" w:rsidRPr="00232036" w:rsidRDefault="00071EFC" w:rsidP="00071EFC">
            <w:pPr>
              <w:jc w:val="center"/>
              <w:rPr>
                <w:rFonts w:ascii="Arial" w:hAnsi="Arial" w:cs="Arial"/>
                <w:sz w:val="18"/>
                <w:szCs w:val="18"/>
              </w:rPr>
            </w:pPr>
          </w:p>
        </w:tc>
      </w:tr>
      <w:tr w:rsidR="00071EFC" w:rsidRPr="00232036" w14:paraId="2DB5E2CF" w14:textId="77777777" w:rsidTr="009A5134">
        <w:trPr>
          <w:trHeight w:val="148"/>
          <w:jc w:val="center"/>
        </w:trPr>
        <w:tc>
          <w:tcPr>
            <w:tcW w:w="2065" w:type="dxa"/>
            <w:vMerge/>
            <w:tcBorders>
              <w:left w:val="single" w:sz="4" w:space="0" w:color="auto"/>
              <w:right w:val="single" w:sz="4" w:space="0" w:color="auto"/>
            </w:tcBorders>
            <w:vAlign w:val="center"/>
          </w:tcPr>
          <w:p w14:paraId="5AE085F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28000DC"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33ADF7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right w:val="single" w:sz="4" w:space="0" w:color="auto"/>
            </w:tcBorders>
            <w:vAlign w:val="center"/>
          </w:tcPr>
          <w:p w14:paraId="340096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CA_n257I</w:t>
            </w:r>
          </w:p>
        </w:tc>
        <w:tc>
          <w:tcPr>
            <w:tcW w:w="749" w:type="dxa"/>
            <w:vMerge/>
            <w:tcBorders>
              <w:left w:val="single" w:sz="4" w:space="0" w:color="auto"/>
              <w:right w:val="single" w:sz="4" w:space="0" w:color="auto"/>
            </w:tcBorders>
            <w:vAlign w:val="center"/>
          </w:tcPr>
          <w:p w14:paraId="158F18C4" w14:textId="77777777" w:rsidR="00071EFC" w:rsidRPr="00232036" w:rsidRDefault="00071EFC" w:rsidP="00071EFC">
            <w:pPr>
              <w:jc w:val="center"/>
              <w:rPr>
                <w:rFonts w:ascii="Arial" w:hAnsi="Arial" w:cs="Arial"/>
                <w:sz w:val="18"/>
                <w:szCs w:val="18"/>
              </w:rPr>
            </w:pPr>
          </w:p>
        </w:tc>
      </w:tr>
      <w:tr w:rsidR="00071EFC" w:rsidRPr="00232036" w14:paraId="3E2F411B"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5CADD3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CA_n41A-n260A</w:t>
            </w:r>
          </w:p>
        </w:tc>
        <w:tc>
          <w:tcPr>
            <w:tcW w:w="1980" w:type="dxa"/>
            <w:vMerge w:val="restart"/>
            <w:tcBorders>
              <w:top w:val="single" w:sz="4" w:space="0" w:color="auto"/>
              <w:left w:val="single" w:sz="4" w:space="0" w:color="auto"/>
              <w:right w:val="single" w:sz="4" w:space="0" w:color="auto"/>
            </w:tcBorders>
            <w:vAlign w:val="center"/>
          </w:tcPr>
          <w:p w14:paraId="4296564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1C7902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667" w:type="dxa"/>
            <w:tcBorders>
              <w:top w:val="single" w:sz="4" w:space="0" w:color="auto"/>
              <w:left w:val="single" w:sz="4" w:space="0" w:color="auto"/>
              <w:bottom w:val="single" w:sz="4" w:space="0" w:color="auto"/>
              <w:right w:val="single" w:sz="4" w:space="0" w:color="auto"/>
            </w:tcBorders>
            <w:vAlign w:val="center"/>
          </w:tcPr>
          <w:p w14:paraId="6959AD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306487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C0E4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1D00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B916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ACCB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7C8A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CDF0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9662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511F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9101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5B89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ABDF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B0712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F08F7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BCED4C"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5E85C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6E0B266" w14:textId="77777777" w:rsidTr="009A5134">
        <w:trPr>
          <w:trHeight w:val="125"/>
          <w:jc w:val="center"/>
        </w:trPr>
        <w:tc>
          <w:tcPr>
            <w:tcW w:w="2065" w:type="dxa"/>
            <w:vMerge/>
            <w:tcBorders>
              <w:left w:val="single" w:sz="4" w:space="0" w:color="auto"/>
              <w:right w:val="single" w:sz="4" w:space="0" w:color="auto"/>
            </w:tcBorders>
            <w:vAlign w:val="center"/>
          </w:tcPr>
          <w:p w14:paraId="35E16B6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3E2D41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FEE75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0F59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09FBF5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12CBB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1CFA9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5B8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51B98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4614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87AB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8AE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1E07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E34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128C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AB6B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354BB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5E45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37024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75E4744" w14:textId="77777777" w:rsidR="00071EFC" w:rsidRPr="00232036" w:rsidRDefault="00071EFC" w:rsidP="00071EFC">
            <w:pPr>
              <w:jc w:val="center"/>
              <w:rPr>
                <w:rFonts w:ascii="Arial" w:hAnsi="Arial" w:cs="Arial"/>
                <w:sz w:val="18"/>
                <w:szCs w:val="18"/>
              </w:rPr>
            </w:pPr>
          </w:p>
        </w:tc>
      </w:tr>
      <w:tr w:rsidR="00071EFC" w:rsidRPr="00232036" w14:paraId="5ECAEC0C" w14:textId="77777777" w:rsidTr="009A5134">
        <w:trPr>
          <w:trHeight w:val="125"/>
          <w:jc w:val="center"/>
        </w:trPr>
        <w:tc>
          <w:tcPr>
            <w:tcW w:w="2065" w:type="dxa"/>
            <w:vMerge/>
            <w:tcBorders>
              <w:left w:val="single" w:sz="4" w:space="0" w:color="auto"/>
              <w:right w:val="single" w:sz="4" w:space="0" w:color="auto"/>
            </w:tcBorders>
            <w:vAlign w:val="center"/>
          </w:tcPr>
          <w:p w14:paraId="5528E3D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CB8D74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A2810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0302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047527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818A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F7D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F63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CA858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711F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C4DAD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0CEC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B09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0F1DB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F4F1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DF59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8177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C1290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50D72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E5BB210" w14:textId="77777777" w:rsidR="00071EFC" w:rsidRPr="00232036" w:rsidRDefault="00071EFC" w:rsidP="00071EFC">
            <w:pPr>
              <w:jc w:val="center"/>
              <w:rPr>
                <w:rFonts w:ascii="Arial" w:hAnsi="Arial" w:cs="Arial"/>
                <w:sz w:val="18"/>
                <w:szCs w:val="18"/>
              </w:rPr>
            </w:pPr>
          </w:p>
        </w:tc>
      </w:tr>
      <w:tr w:rsidR="00071EFC" w:rsidRPr="00232036" w14:paraId="2F9D5AFD" w14:textId="77777777" w:rsidTr="009A5134">
        <w:trPr>
          <w:trHeight w:val="125"/>
          <w:jc w:val="center"/>
        </w:trPr>
        <w:tc>
          <w:tcPr>
            <w:tcW w:w="2065" w:type="dxa"/>
            <w:vMerge/>
            <w:tcBorders>
              <w:left w:val="single" w:sz="4" w:space="0" w:color="auto"/>
              <w:right w:val="single" w:sz="4" w:space="0" w:color="auto"/>
            </w:tcBorders>
            <w:vAlign w:val="center"/>
          </w:tcPr>
          <w:p w14:paraId="29CE793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10C887E"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08DD4A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2C7A2C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661745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68E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257EA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7857F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D4226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39C5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5BB7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A0E2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0FAD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7C493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11CC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E23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0CCA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69C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4E2D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59E93EB" w14:textId="77777777" w:rsidR="00071EFC" w:rsidRPr="00232036" w:rsidRDefault="00071EFC" w:rsidP="00071EFC">
            <w:pPr>
              <w:jc w:val="center"/>
              <w:rPr>
                <w:rFonts w:ascii="Arial" w:hAnsi="Arial" w:cs="Arial"/>
                <w:sz w:val="18"/>
                <w:szCs w:val="18"/>
              </w:rPr>
            </w:pPr>
          </w:p>
        </w:tc>
      </w:tr>
      <w:tr w:rsidR="00071EFC" w:rsidRPr="00232036" w14:paraId="03EF65B5"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42B873B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393C7BE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06A959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F912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555F97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50E9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1243D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C0D9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5A95A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2B42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A673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A6C4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CE8E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3D3FA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BEE4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A44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040A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1FE5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620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23D02A31" w14:textId="77777777" w:rsidR="00071EFC" w:rsidRPr="00232036" w:rsidRDefault="00071EFC" w:rsidP="00071EFC">
            <w:pPr>
              <w:jc w:val="center"/>
              <w:rPr>
                <w:rFonts w:ascii="Arial" w:hAnsi="Arial" w:cs="Arial"/>
                <w:sz w:val="18"/>
                <w:szCs w:val="18"/>
              </w:rPr>
            </w:pPr>
          </w:p>
        </w:tc>
      </w:tr>
      <w:tr w:rsidR="00071EFC" w:rsidRPr="00232036" w14:paraId="27BB40DF"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121D844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CA_n41A-n260(2A)</w:t>
            </w:r>
          </w:p>
        </w:tc>
        <w:tc>
          <w:tcPr>
            <w:tcW w:w="1980" w:type="dxa"/>
            <w:vMerge w:val="restart"/>
            <w:tcBorders>
              <w:top w:val="single" w:sz="4" w:space="0" w:color="auto"/>
              <w:left w:val="single" w:sz="4" w:space="0" w:color="auto"/>
              <w:right w:val="single" w:sz="4" w:space="0" w:color="auto"/>
            </w:tcBorders>
            <w:vAlign w:val="center"/>
          </w:tcPr>
          <w:p w14:paraId="11697CF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16EC581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667" w:type="dxa"/>
            <w:tcBorders>
              <w:top w:val="single" w:sz="4" w:space="0" w:color="auto"/>
              <w:left w:val="single" w:sz="4" w:space="0" w:color="auto"/>
              <w:bottom w:val="single" w:sz="4" w:space="0" w:color="auto"/>
              <w:right w:val="single" w:sz="4" w:space="0" w:color="auto"/>
            </w:tcBorders>
            <w:vAlign w:val="center"/>
          </w:tcPr>
          <w:p w14:paraId="03FC38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7E21D7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4AF6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E0A2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BCC8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55E51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274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6B08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364C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2084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94FF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1AB1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204F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8E77E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9A2D8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1B417"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9F6AF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0574054" w14:textId="77777777" w:rsidTr="009A5134">
        <w:trPr>
          <w:trHeight w:val="148"/>
          <w:jc w:val="center"/>
        </w:trPr>
        <w:tc>
          <w:tcPr>
            <w:tcW w:w="2065" w:type="dxa"/>
            <w:vMerge/>
            <w:tcBorders>
              <w:left w:val="single" w:sz="4" w:space="0" w:color="auto"/>
              <w:right w:val="single" w:sz="4" w:space="0" w:color="auto"/>
            </w:tcBorders>
            <w:vAlign w:val="center"/>
          </w:tcPr>
          <w:p w14:paraId="55B47F0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8793AF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DD78A9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EBB4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2D66DB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0EA8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5495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F7A9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263D7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015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206B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CAEE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D26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1E8E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C4C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4846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C726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0F6FF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77A1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E2303D7" w14:textId="77777777" w:rsidR="00071EFC" w:rsidRPr="00232036" w:rsidRDefault="00071EFC" w:rsidP="00071EFC">
            <w:pPr>
              <w:jc w:val="center"/>
              <w:rPr>
                <w:rFonts w:ascii="Arial" w:hAnsi="Arial" w:cs="Arial"/>
                <w:sz w:val="18"/>
                <w:szCs w:val="18"/>
              </w:rPr>
            </w:pPr>
          </w:p>
        </w:tc>
      </w:tr>
      <w:tr w:rsidR="00071EFC" w:rsidRPr="00232036" w14:paraId="382F9A69" w14:textId="77777777" w:rsidTr="009A5134">
        <w:trPr>
          <w:trHeight w:val="148"/>
          <w:jc w:val="center"/>
        </w:trPr>
        <w:tc>
          <w:tcPr>
            <w:tcW w:w="2065" w:type="dxa"/>
            <w:vMerge/>
            <w:tcBorders>
              <w:left w:val="single" w:sz="4" w:space="0" w:color="auto"/>
              <w:right w:val="single" w:sz="4" w:space="0" w:color="auto"/>
            </w:tcBorders>
            <w:vAlign w:val="center"/>
          </w:tcPr>
          <w:p w14:paraId="2E4B753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FDD6AC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C55E5F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647C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680B8AD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AFF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757E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73F3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5454E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49D71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CE72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0CED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FC57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A323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8461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DB8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EAE3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1C302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6FA98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0C7485B" w14:textId="77777777" w:rsidR="00071EFC" w:rsidRPr="00232036" w:rsidRDefault="00071EFC" w:rsidP="00071EFC">
            <w:pPr>
              <w:jc w:val="center"/>
              <w:rPr>
                <w:rFonts w:ascii="Arial" w:hAnsi="Arial" w:cs="Arial"/>
                <w:sz w:val="18"/>
                <w:szCs w:val="18"/>
              </w:rPr>
            </w:pPr>
          </w:p>
        </w:tc>
      </w:tr>
      <w:tr w:rsidR="00071EFC" w:rsidRPr="00232036" w14:paraId="0299ED16" w14:textId="77777777" w:rsidTr="009A5134">
        <w:trPr>
          <w:trHeight w:val="148"/>
          <w:jc w:val="center"/>
        </w:trPr>
        <w:tc>
          <w:tcPr>
            <w:tcW w:w="2065" w:type="dxa"/>
            <w:vMerge/>
            <w:tcBorders>
              <w:left w:val="single" w:sz="4" w:space="0" w:color="auto"/>
              <w:right w:val="single" w:sz="4" w:space="0" w:color="auto"/>
            </w:tcBorders>
            <w:vAlign w:val="center"/>
          </w:tcPr>
          <w:p w14:paraId="15436F5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712EAC4"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BC547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vAlign w:val="center"/>
          </w:tcPr>
          <w:p w14:paraId="2A5CB0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CA_n260(2A)</w:t>
            </w:r>
          </w:p>
        </w:tc>
        <w:tc>
          <w:tcPr>
            <w:tcW w:w="749" w:type="dxa"/>
            <w:vMerge/>
            <w:tcBorders>
              <w:left w:val="single" w:sz="4" w:space="0" w:color="auto"/>
              <w:right w:val="single" w:sz="4" w:space="0" w:color="auto"/>
            </w:tcBorders>
            <w:vAlign w:val="center"/>
          </w:tcPr>
          <w:p w14:paraId="40F7EF08" w14:textId="77777777" w:rsidR="00071EFC" w:rsidRPr="00232036" w:rsidRDefault="00071EFC" w:rsidP="00071EFC">
            <w:pPr>
              <w:jc w:val="center"/>
              <w:rPr>
                <w:rFonts w:ascii="Arial" w:hAnsi="Arial" w:cs="Arial"/>
                <w:sz w:val="18"/>
                <w:szCs w:val="18"/>
              </w:rPr>
            </w:pPr>
          </w:p>
        </w:tc>
      </w:tr>
      <w:tr w:rsidR="00071EFC" w:rsidRPr="00232036" w14:paraId="7C5ED413"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66291D0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CA_n41A-n260(3A)</w:t>
            </w:r>
          </w:p>
        </w:tc>
        <w:tc>
          <w:tcPr>
            <w:tcW w:w="1980" w:type="dxa"/>
            <w:vMerge w:val="restart"/>
            <w:tcBorders>
              <w:top w:val="single" w:sz="4" w:space="0" w:color="auto"/>
              <w:left w:val="single" w:sz="4" w:space="0" w:color="auto"/>
              <w:right w:val="single" w:sz="4" w:space="0" w:color="auto"/>
            </w:tcBorders>
            <w:vAlign w:val="center"/>
          </w:tcPr>
          <w:p w14:paraId="524BDD6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4378AD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667" w:type="dxa"/>
            <w:tcBorders>
              <w:top w:val="single" w:sz="4" w:space="0" w:color="auto"/>
              <w:left w:val="single" w:sz="4" w:space="0" w:color="auto"/>
              <w:bottom w:val="single" w:sz="4" w:space="0" w:color="auto"/>
              <w:right w:val="single" w:sz="4" w:space="0" w:color="auto"/>
            </w:tcBorders>
            <w:vAlign w:val="center"/>
          </w:tcPr>
          <w:p w14:paraId="07A20A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6E7DDE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D1DB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E3FBD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4067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D54CA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E9A9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2A04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F3F8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84E0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A03F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C24A4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A79EE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88683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133E3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472A17"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52660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4BA1264" w14:textId="77777777" w:rsidTr="009A5134">
        <w:trPr>
          <w:trHeight w:val="148"/>
          <w:jc w:val="center"/>
        </w:trPr>
        <w:tc>
          <w:tcPr>
            <w:tcW w:w="2065" w:type="dxa"/>
            <w:vMerge/>
            <w:tcBorders>
              <w:left w:val="single" w:sz="4" w:space="0" w:color="auto"/>
              <w:right w:val="single" w:sz="4" w:space="0" w:color="auto"/>
            </w:tcBorders>
            <w:vAlign w:val="center"/>
          </w:tcPr>
          <w:p w14:paraId="5CFADC4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EE187E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D2789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CA32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680F6D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EF9B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1B59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4B03A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D903E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7778A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5C80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B2D7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0029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4D7A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7350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6CC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FE2B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E0F3E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F9197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A52C770" w14:textId="77777777" w:rsidR="00071EFC" w:rsidRPr="00232036" w:rsidRDefault="00071EFC" w:rsidP="00071EFC">
            <w:pPr>
              <w:jc w:val="center"/>
              <w:rPr>
                <w:rFonts w:ascii="Arial" w:hAnsi="Arial" w:cs="Arial"/>
                <w:sz w:val="18"/>
                <w:szCs w:val="18"/>
              </w:rPr>
            </w:pPr>
          </w:p>
        </w:tc>
      </w:tr>
      <w:tr w:rsidR="00071EFC" w:rsidRPr="00232036" w14:paraId="7B0839C6" w14:textId="77777777" w:rsidTr="009A5134">
        <w:trPr>
          <w:trHeight w:val="148"/>
          <w:jc w:val="center"/>
        </w:trPr>
        <w:tc>
          <w:tcPr>
            <w:tcW w:w="2065" w:type="dxa"/>
            <w:vMerge/>
            <w:tcBorders>
              <w:left w:val="single" w:sz="4" w:space="0" w:color="auto"/>
              <w:right w:val="single" w:sz="4" w:space="0" w:color="auto"/>
            </w:tcBorders>
            <w:vAlign w:val="center"/>
          </w:tcPr>
          <w:p w14:paraId="0160662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A3C18F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E95E4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7AD0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3D8F38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78C2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CE57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0C17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453F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768F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65B7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31FB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799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5AD7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016E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838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6E98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EF45D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56806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B89A83E" w14:textId="77777777" w:rsidR="00071EFC" w:rsidRPr="00232036" w:rsidRDefault="00071EFC" w:rsidP="00071EFC">
            <w:pPr>
              <w:jc w:val="center"/>
              <w:rPr>
                <w:rFonts w:ascii="Arial" w:hAnsi="Arial" w:cs="Arial"/>
                <w:sz w:val="18"/>
                <w:szCs w:val="18"/>
              </w:rPr>
            </w:pPr>
          </w:p>
        </w:tc>
      </w:tr>
      <w:tr w:rsidR="00071EFC" w:rsidRPr="00232036" w14:paraId="5FD9C15D" w14:textId="77777777" w:rsidTr="009A5134">
        <w:trPr>
          <w:trHeight w:val="148"/>
          <w:jc w:val="center"/>
        </w:trPr>
        <w:tc>
          <w:tcPr>
            <w:tcW w:w="2065" w:type="dxa"/>
            <w:vMerge/>
            <w:tcBorders>
              <w:left w:val="single" w:sz="4" w:space="0" w:color="auto"/>
              <w:right w:val="single" w:sz="4" w:space="0" w:color="auto"/>
            </w:tcBorders>
            <w:vAlign w:val="center"/>
          </w:tcPr>
          <w:p w14:paraId="059D5D5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1118DA0"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1972D2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vAlign w:val="center"/>
          </w:tcPr>
          <w:p w14:paraId="64F4B6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CA_n260(3A)</w:t>
            </w:r>
          </w:p>
        </w:tc>
        <w:tc>
          <w:tcPr>
            <w:tcW w:w="749" w:type="dxa"/>
            <w:vMerge/>
            <w:tcBorders>
              <w:left w:val="single" w:sz="4" w:space="0" w:color="auto"/>
              <w:right w:val="single" w:sz="4" w:space="0" w:color="auto"/>
            </w:tcBorders>
            <w:vAlign w:val="center"/>
          </w:tcPr>
          <w:p w14:paraId="1B1A6D24" w14:textId="77777777" w:rsidR="00071EFC" w:rsidRPr="00232036" w:rsidRDefault="00071EFC" w:rsidP="00071EFC">
            <w:pPr>
              <w:jc w:val="center"/>
              <w:rPr>
                <w:rFonts w:ascii="Arial" w:hAnsi="Arial" w:cs="Arial"/>
                <w:sz w:val="18"/>
                <w:szCs w:val="18"/>
              </w:rPr>
            </w:pPr>
          </w:p>
        </w:tc>
      </w:tr>
      <w:tr w:rsidR="00071EFC" w:rsidRPr="00232036" w14:paraId="5959AD78"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3FDBEAF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CA_n41A-n260(4A)</w:t>
            </w:r>
          </w:p>
        </w:tc>
        <w:tc>
          <w:tcPr>
            <w:tcW w:w="1980" w:type="dxa"/>
            <w:vMerge w:val="restart"/>
            <w:tcBorders>
              <w:top w:val="single" w:sz="4" w:space="0" w:color="auto"/>
              <w:left w:val="single" w:sz="4" w:space="0" w:color="auto"/>
              <w:right w:val="single" w:sz="4" w:space="0" w:color="auto"/>
            </w:tcBorders>
            <w:vAlign w:val="center"/>
          </w:tcPr>
          <w:p w14:paraId="72D2124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0014BE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667" w:type="dxa"/>
            <w:tcBorders>
              <w:top w:val="single" w:sz="4" w:space="0" w:color="auto"/>
              <w:left w:val="single" w:sz="4" w:space="0" w:color="auto"/>
              <w:bottom w:val="single" w:sz="4" w:space="0" w:color="auto"/>
              <w:right w:val="single" w:sz="4" w:space="0" w:color="auto"/>
            </w:tcBorders>
            <w:vAlign w:val="center"/>
          </w:tcPr>
          <w:p w14:paraId="36CFE8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6119A2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7F97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D98F7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62C5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41272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8721B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242A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8776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E4E1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B454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27A5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0EBB4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3438D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74541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CB9A20"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7E4A3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22B9A65" w14:textId="77777777" w:rsidTr="009A5134">
        <w:trPr>
          <w:trHeight w:val="148"/>
          <w:jc w:val="center"/>
        </w:trPr>
        <w:tc>
          <w:tcPr>
            <w:tcW w:w="2065" w:type="dxa"/>
            <w:vMerge/>
            <w:tcBorders>
              <w:left w:val="single" w:sz="4" w:space="0" w:color="auto"/>
              <w:right w:val="single" w:sz="4" w:space="0" w:color="auto"/>
            </w:tcBorders>
            <w:vAlign w:val="center"/>
          </w:tcPr>
          <w:p w14:paraId="6060AF0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827A8F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489C42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36DD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57DAFB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E176E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B92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50FC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EA918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D8C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70A85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F6C6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2C5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CDE4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D561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0929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B95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BEDAB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D8AF7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7CF2E30" w14:textId="77777777" w:rsidR="00071EFC" w:rsidRPr="00232036" w:rsidRDefault="00071EFC" w:rsidP="00071EFC">
            <w:pPr>
              <w:jc w:val="center"/>
              <w:rPr>
                <w:rFonts w:ascii="Arial" w:hAnsi="Arial" w:cs="Arial"/>
                <w:sz w:val="18"/>
                <w:szCs w:val="18"/>
              </w:rPr>
            </w:pPr>
          </w:p>
        </w:tc>
      </w:tr>
      <w:tr w:rsidR="00071EFC" w:rsidRPr="00232036" w14:paraId="205C4823" w14:textId="77777777" w:rsidTr="009A5134">
        <w:trPr>
          <w:trHeight w:val="148"/>
          <w:jc w:val="center"/>
        </w:trPr>
        <w:tc>
          <w:tcPr>
            <w:tcW w:w="2065" w:type="dxa"/>
            <w:vMerge/>
            <w:tcBorders>
              <w:left w:val="single" w:sz="4" w:space="0" w:color="auto"/>
              <w:right w:val="single" w:sz="4" w:space="0" w:color="auto"/>
            </w:tcBorders>
            <w:vAlign w:val="center"/>
          </w:tcPr>
          <w:p w14:paraId="5DCEB59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E190B5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1D5F7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8E82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5E2F5F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784D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8C0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5B0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91FD8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B870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BEB3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730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31A6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E01F2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184D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5F06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47C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7643E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17F1C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2A21DC2" w14:textId="77777777" w:rsidR="00071EFC" w:rsidRPr="00232036" w:rsidRDefault="00071EFC" w:rsidP="00071EFC">
            <w:pPr>
              <w:jc w:val="center"/>
              <w:rPr>
                <w:rFonts w:ascii="Arial" w:hAnsi="Arial" w:cs="Arial"/>
                <w:sz w:val="18"/>
                <w:szCs w:val="18"/>
              </w:rPr>
            </w:pPr>
          </w:p>
        </w:tc>
      </w:tr>
      <w:tr w:rsidR="00071EFC" w:rsidRPr="00232036" w14:paraId="7C45D62B" w14:textId="77777777" w:rsidTr="009A5134">
        <w:trPr>
          <w:trHeight w:val="148"/>
          <w:jc w:val="center"/>
        </w:trPr>
        <w:tc>
          <w:tcPr>
            <w:tcW w:w="2065" w:type="dxa"/>
            <w:vMerge/>
            <w:tcBorders>
              <w:left w:val="single" w:sz="4" w:space="0" w:color="auto"/>
              <w:right w:val="single" w:sz="4" w:space="0" w:color="auto"/>
            </w:tcBorders>
            <w:vAlign w:val="center"/>
          </w:tcPr>
          <w:p w14:paraId="0F48241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D9D2167"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70175C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vAlign w:val="center"/>
          </w:tcPr>
          <w:p w14:paraId="4B395D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CA_n260(4A)</w:t>
            </w:r>
          </w:p>
        </w:tc>
        <w:tc>
          <w:tcPr>
            <w:tcW w:w="749" w:type="dxa"/>
            <w:vMerge/>
            <w:tcBorders>
              <w:left w:val="single" w:sz="4" w:space="0" w:color="auto"/>
              <w:right w:val="single" w:sz="4" w:space="0" w:color="auto"/>
            </w:tcBorders>
            <w:vAlign w:val="center"/>
          </w:tcPr>
          <w:p w14:paraId="72CEA2BB" w14:textId="77777777" w:rsidR="00071EFC" w:rsidRPr="00232036" w:rsidRDefault="00071EFC" w:rsidP="00071EFC">
            <w:pPr>
              <w:jc w:val="center"/>
              <w:rPr>
                <w:rFonts w:ascii="Arial" w:hAnsi="Arial" w:cs="Arial"/>
                <w:sz w:val="18"/>
                <w:szCs w:val="18"/>
              </w:rPr>
            </w:pPr>
          </w:p>
        </w:tc>
      </w:tr>
      <w:tr w:rsidR="00071EFC" w:rsidRPr="00232036" w14:paraId="1096E44E"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1E3621B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CA_n41C-n260A</w:t>
            </w:r>
          </w:p>
        </w:tc>
        <w:tc>
          <w:tcPr>
            <w:tcW w:w="1980" w:type="dxa"/>
            <w:vMerge w:val="restart"/>
            <w:tcBorders>
              <w:top w:val="single" w:sz="4" w:space="0" w:color="auto"/>
              <w:left w:val="single" w:sz="4" w:space="0" w:color="auto"/>
              <w:right w:val="single" w:sz="4" w:space="0" w:color="auto"/>
            </w:tcBorders>
            <w:vAlign w:val="center"/>
          </w:tcPr>
          <w:p w14:paraId="1DB91BB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tcBorders>
              <w:top w:val="single" w:sz="4" w:space="0" w:color="auto"/>
              <w:left w:val="single" w:sz="4" w:space="0" w:color="auto"/>
              <w:right w:val="single" w:sz="4" w:space="0" w:color="auto"/>
            </w:tcBorders>
            <w:vAlign w:val="center"/>
          </w:tcPr>
          <w:p w14:paraId="6168FC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3BD867F" w14:textId="3E3620FF" w:rsidR="00071EFC" w:rsidRPr="00232036" w:rsidRDefault="00071EFC" w:rsidP="00071EFC">
            <w:pPr>
              <w:jc w:val="center"/>
              <w:rPr>
                <w:rFonts w:ascii="Arial" w:hAnsi="Arial" w:cs="Arial"/>
                <w:sz w:val="18"/>
                <w:szCs w:val="18"/>
              </w:rPr>
            </w:pPr>
            <w:r w:rsidRPr="00232036">
              <w:rPr>
                <w:rFonts w:ascii="Arial" w:hAnsi="Arial" w:cs="Arial"/>
                <w:sz w:val="18"/>
                <w:szCs w:val="18"/>
              </w:rPr>
              <w:t>CA_n41C</w:t>
            </w:r>
          </w:p>
        </w:tc>
        <w:tc>
          <w:tcPr>
            <w:tcW w:w="749" w:type="dxa"/>
            <w:vMerge w:val="restart"/>
            <w:tcBorders>
              <w:top w:val="single" w:sz="4" w:space="0" w:color="auto"/>
              <w:left w:val="single" w:sz="4" w:space="0" w:color="auto"/>
              <w:right w:val="single" w:sz="4" w:space="0" w:color="auto"/>
            </w:tcBorders>
            <w:vAlign w:val="center"/>
          </w:tcPr>
          <w:p w14:paraId="68DD65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925FB35" w14:textId="77777777" w:rsidTr="009A5134">
        <w:trPr>
          <w:trHeight w:val="125"/>
          <w:jc w:val="center"/>
        </w:trPr>
        <w:tc>
          <w:tcPr>
            <w:tcW w:w="2065" w:type="dxa"/>
            <w:vMerge/>
            <w:tcBorders>
              <w:left w:val="single" w:sz="4" w:space="0" w:color="auto"/>
              <w:right w:val="single" w:sz="4" w:space="0" w:color="auto"/>
            </w:tcBorders>
            <w:vAlign w:val="center"/>
          </w:tcPr>
          <w:p w14:paraId="07C149B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D35F954"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3AAACB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453CB3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4B0A0B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11D7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79E07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A562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B0E7E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BDFA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4DB7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89FF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1B5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59CC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F966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E506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405F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1CA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02A9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56D9CD2" w14:textId="77777777" w:rsidR="00071EFC" w:rsidRPr="00232036" w:rsidRDefault="00071EFC" w:rsidP="00071EFC">
            <w:pPr>
              <w:jc w:val="center"/>
              <w:rPr>
                <w:rFonts w:ascii="Arial" w:hAnsi="Arial" w:cs="Arial"/>
                <w:sz w:val="18"/>
                <w:szCs w:val="18"/>
              </w:rPr>
            </w:pPr>
          </w:p>
        </w:tc>
      </w:tr>
      <w:tr w:rsidR="00071EFC" w:rsidRPr="00232036" w14:paraId="7973BBE1"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5122EEB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42C500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307C25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B73F4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00244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FF63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96DD1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D6D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3DDC3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374A2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23CDB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98F8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88A1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AD21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D838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EFBF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9D46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AC5D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8009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18FB3D84" w14:textId="77777777" w:rsidR="00071EFC" w:rsidRPr="00232036" w:rsidRDefault="00071EFC" w:rsidP="00071EFC">
            <w:pPr>
              <w:jc w:val="center"/>
              <w:rPr>
                <w:rFonts w:ascii="Arial" w:hAnsi="Arial" w:cs="Arial"/>
                <w:sz w:val="18"/>
                <w:szCs w:val="18"/>
              </w:rPr>
            </w:pPr>
          </w:p>
        </w:tc>
      </w:tr>
      <w:tr w:rsidR="00071EFC" w:rsidRPr="00232036" w14:paraId="15DD3EB4" w14:textId="77777777" w:rsidTr="009A5134">
        <w:trPr>
          <w:trHeight w:val="125"/>
          <w:jc w:val="center"/>
        </w:trPr>
        <w:tc>
          <w:tcPr>
            <w:tcW w:w="2065" w:type="dxa"/>
            <w:vMerge w:val="restart"/>
            <w:tcBorders>
              <w:left w:val="single" w:sz="4" w:space="0" w:color="auto"/>
              <w:right w:val="single" w:sz="4" w:space="0" w:color="auto"/>
            </w:tcBorders>
            <w:vAlign w:val="center"/>
          </w:tcPr>
          <w:p w14:paraId="67FB992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CA_n41C-n260(2A)</w:t>
            </w:r>
          </w:p>
        </w:tc>
        <w:tc>
          <w:tcPr>
            <w:tcW w:w="1980" w:type="dxa"/>
            <w:vMerge w:val="restart"/>
            <w:tcBorders>
              <w:left w:val="single" w:sz="4" w:space="0" w:color="auto"/>
              <w:right w:val="single" w:sz="4" w:space="0" w:color="auto"/>
            </w:tcBorders>
            <w:vAlign w:val="center"/>
          </w:tcPr>
          <w:p w14:paraId="3A2F551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tcBorders>
              <w:left w:val="single" w:sz="4" w:space="0" w:color="auto"/>
              <w:bottom w:val="single" w:sz="4" w:space="0" w:color="auto"/>
              <w:right w:val="single" w:sz="4" w:space="0" w:color="auto"/>
            </w:tcBorders>
            <w:vAlign w:val="center"/>
          </w:tcPr>
          <w:p w14:paraId="44E051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C938AE3" w14:textId="3D9CB8B8" w:rsidR="00071EFC" w:rsidRPr="00232036" w:rsidRDefault="00071EFC" w:rsidP="00071EFC">
            <w:pPr>
              <w:jc w:val="center"/>
              <w:rPr>
                <w:rFonts w:ascii="Arial" w:hAnsi="Arial" w:cs="Arial"/>
                <w:sz w:val="18"/>
                <w:szCs w:val="18"/>
              </w:rPr>
            </w:pPr>
            <w:r w:rsidRPr="00232036">
              <w:rPr>
                <w:rFonts w:ascii="Arial" w:hAnsi="Arial" w:cs="Arial"/>
                <w:sz w:val="18"/>
                <w:szCs w:val="18"/>
              </w:rPr>
              <w:t>CA_n41C</w:t>
            </w:r>
          </w:p>
        </w:tc>
        <w:tc>
          <w:tcPr>
            <w:tcW w:w="749" w:type="dxa"/>
            <w:vMerge w:val="restart"/>
            <w:tcBorders>
              <w:left w:val="single" w:sz="4" w:space="0" w:color="auto"/>
              <w:right w:val="single" w:sz="4" w:space="0" w:color="auto"/>
            </w:tcBorders>
            <w:vAlign w:val="center"/>
          </w:tcPr>
          <w:p w14:paraId="734414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3B9F0B8"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63BB4C5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236C945A"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bottom w:val="single" w:sz="4" w:space="0" w:color="auto"/>
              <w:right w:val="single" w:sz="4" w:space="0" w:color="auto"/>
            </w:tcBorders>
            <w:vAlign w:val="center"/>
          </w:tcPr>
          <w:p w14:paraId="178406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EE72E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CA_n260(2A)</w:t>
            </w:r>
          </w:p>
        </w:tc>
        <w:tc>
          <w:tcPr>
            <w:tcW w:w="749" w:type="dxa"/>
            <w:vMerge/>
            <w:tcBorders>
              <w:left w:val="single" w:sz="4" w:space="0" w:color="auto"/>
              <w:bottom w:val="single" w:sz="4" w:space="0" w:color="auto"/>
              <w:right w:val="single" w:sz="4" w:space="0" w:color="auto"/>
            </w:tcBorders>
            <w:vAlign w:val="center"/>
          </w:tcPr>
          <w:p w14:paraId="45FE3166" w14:textId="77777777" w:rsidR="00071EFC" w:rsidRPr="00232036" w:rsidRDefault="00071EFC" w:rsidP="00071EFC">
            <w:pPr>
              <w:jc w:val="center"/>
              <w:rPr>
                <w:rFonts w:ascii="Arial" w:hAnsi="Arial" w:cs="Arial"/>
                <w:sz w:val="18"/>
                <w:szCs w:val="18"/>
              </w:rPr>
            </w:pPr>
          </w:p>
        </w:tc>
      </w:tr>
      <w:tr w:rsidR="00071EFC" w:rsidRPr="00232036" w14:paraId="32093133"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4F54947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CA_n41(2A)-n260A</w:t>
            </w:r>
          </w:p>
        </w:tc>
        <w:tc>
          <w:tcPr>
            <w:tcW w:w="1980" w:type="dxa"/>
            <w:vMerge w:val="restart"/>
            <w:tcBorders>
              <w:top w:val="single" w:sz="4" w:space="0" w:color="auto"/>
              <w:left w:val="single" w:sz="4" w:space="0" w:color="auto"/>
              <w:right w:val="single" w:sz="4" w:space="0" w:color="auto"/>
            </w:tcBorders>
            <w:vAlign w:val="center"/>
          </w:tcPr>
          <w:p w14:paraId="7ACF857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tcBorders>
              <w:top w:val="single" w:sz="4" w:space="0" w:color="auto"/>
              <w:left w:val="single" w:sz="4" w:space="0" w:color="auto"/>
              <w:right w:val="single" w:sz="4" w:space="0" w:color="auto"/>
            </w:tcBorders>
            <w:vAlign w:val="center"/>
          </w:tcPr>
          <w:p w14:paraId="064045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AAF8CC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CA_n41(2A) BCS1</w:t>
            </w:r>
          </w:p>
        </w:tc>
        <w:tc>
          <w:tcPr>
            <w:tcW w:w="749" w:type="dxa"/>
            <w:vMerge w:val="restart"/>
            <w:tcBorders>
              <w:top w:val="single" w:sz="4" w:space="0" w:color="auto"/>
              <w:left w:val="single" w:sz="4" w:space="0" w:color="auto"/>
              <w:right w:val="single" w:sz="4" w:space="0" w:color="auto"/>
            </w:tcBorders>
            <w:vAlign w:val="center"/>
          </w:tcPr>
          <w:p w14:paraId="6BB8F7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A03EA00" w14:textId="77777777" w:rsidTr="009A5134">
        <w:trPr>
          <w:trHeight w:val="125"/>
          <w:jc w:val="center"/>
        </w:trPr>
        <w:tc>
          <w:tcPr>
            <w:tcW w:w="2065" w:type="dxa"/>
            <w:vMerge/>
            <w:tcBorders>
              <w:left w:val="single" w:sz="4" w:space="0" w:color="auto"/>
              <w:right w:val="single" w:sz="4" w:space="0" w:color="auto"/>
            </w:tcBorders>
            <w:vAlign w:val="center"/>
          </w:tcPr>
          <w:p w14:paraId="25B144A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CA27276"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1F0DE5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667" w:type="dxa"/>
            <w:tcBorders>
              <w:top w:val="single" w:sz="4" w:space="0" w:color="auto"/>
              <w:left w:val="single" w:sz="4" w:space="0" w:color="auto"/>
              <w:bottom w:val="single" w:sz="4" w:space="0" w:color="auto"/>
              <w:right w:val="single" w:sz="4" w:space="0" w:color="auto"/>
            </w:tcBorders>
            <w:vAlign w:val="center"/>
          </w:tcPr>
          <w:p w14:paraId="732AF2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5199F1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C83D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ED166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80FC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7400F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54E6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1426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154F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9682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0886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2F76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DAFC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16D7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6790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27D4F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F21AD59" w14:textId="77777777" w:rsidR="00071EFC" w:rsidRPr="00232036" w:rsidRDefault="00071EFC" w:rsidP="00071EFC">
            <w:pPr>
              <w:jc w:val="center"/>
              <w:rPr>
                <w:rFonts w:ascii="Arial" w:hAnsi="Arial" w:cs="Arial"/>
                <w:sz w:val="18"/>
                <w:szCs w:val="18"/>
              </w:rPr>
            </w:pPr>
          </w:p>
        </w:tc>
      </w:tr>
      <w:tr w:rsidR="00071EFC" w:rsidRPr="00232036" w14:paraId="64602175"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3334E47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F2D29E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2AD75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286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3B9009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CF6D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A0820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A83D3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40A97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B20F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00D0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4B20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17A2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D417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A107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AF94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D7E5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8DF4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853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2ED60A91" w14:textId="77777777" w:rsidR="00071EFC" w:rsidRPr="00232036" w:rsidRDefault="00071EFC" w:rsidP="00071EFC">
            <w:pPr>
              <w:jc w:val="center"/>
              <w:rPr>
                <w:rFonts w:ascii="Arial" w:hAnsi="Arial" w:cs="Arial"/>
                <w:sz w:val="18"/>
                <w:szCs w:val="18"/>
              </w:rPr>
            </w:pPr>
          </w:p>
        </w:tc>
      </w:tr>
      <w:tr w:rsidR="00071EFC" w:rsidRPr="00232036" w14:paraId="0E566F8E" w14:textId="77777777" w:rsidTr="009A5134">
        <w:trPr>
          <w:trHeight w:val="125"/>
          <w:jc w:val="center"/>
        </w:trPr>
        <w:tc>
          <w:tcPr>
            <w:tcW w:w="2065" w:type="dxa"/>
            <w:vMerge w:val="restart"/>
            <w:tcBorders>
              <w:left w:val="single" w:sz="4" w:space="0" w:color="auto"/>
              <w:right w:val="single" w:sz="4" w:space="0" w:color="auto"/>
            </w:tcBorders>
            <w:vAlign w:val="center"/>
          </w:tcPr>
          <w:p w14:paraId="56F07BF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CA_n41(2A)-n260(2A)</w:t>
            </w:r>
          </w:p>
        </w:tc>
        <w:tc>
          <w:tcPr>
            <w:tcW w:w="1980" w:type="dxa"/>
            <w:vMerge w:val="restart"/>
            <w:tcBorders>
              <w:left w:val="single" w:sz="4" w:space="0" w:color="auto"/>
              <w:right w:val="single" w:sz="4" w:space="0" w:color="auto"/>
            </w:tcBorders>
            <w:vAlign w:val="center"/>
          </w:tcPr>
          <w:p w14:paraId="62D0933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tcBorders>
              <w:left w:val="single" w:sz="4" w:space="0" w:color="auto"/>
              <w:bottom w:val="single" w:sz="4" w:space="0" w:color="auto"/>
              <w:right w:val="single" w:sz="4" w:space="0" w:color="auto"/>
            </w:tcBorders>
            <w:vAlign w:val="center"/>
          </w:tcPr>
          <w:p w14:paraId="76AD63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4C385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CA_n41(2A) BCS1</w:t>
            </w:r>
          </w:p>
        </w:tc>
        <w:tc>
          <w:tcPr>
            <w:tcW w:w="749" w:type="dxa"/>
            <w:vMerge w:val="restart"/>
            <w:tcBorders>
              <w:left w:val="single" w:sz="4" w:space="0" w:color="auto"/>
              <w:right w:val="single" w:sz="4" w:space="0" w:color="auto"/>
            </w:tcBorders>
            <w:vAlign w:val="center"/>
          </w:tcPr>
          <w:p w14:paraId="0BEFEC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0599444"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2502467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63573A8B"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bottom w:val="single" w:sz="4" w:space="0" w:color="auto"/>
              <w:right w:val="single" w:sz="4" w:space="0" w:color="auto"/>
            </w:tcBorders>
            <w:vAlign w:val="center"/>
          </w:tcPr>
          <w:p w14:paraId="246DE0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26499D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CA_n260(2A)</w:t>
            </w:r>
          </w:p>
        </w:tc>
        <w:tc>
          <w:tcPr>
            <w:tcW w:w="749" w:type="dxa"/>
            <w:vMerge/>
            <w:tcBorders>
              <w:left w:val="single" w:sz="4" w:space="0" w:color="auto"/>
              <w:bottom w:val="single" w:sz="4" w:space="0" w:color="auto"/>
              <w:right w:val="single" w:sz="4" w:space="0" w:color="auto"/>
            </w:tcBorders>
            <w:vAlign w:val="center"/>
          </w:tcPr>
          <w:p w14:paraId="7129817D" w14:textId="77777777" w:rsidR="00071EFC" w:rsidRPr="00232036" w:rsidRDefault="00071EFC" w:rsidP="00071EFC">
            <w:pPr>
              <w:jc w:val="center"/>
              <w:rPr>
                <w:rFonts w:ascii="Arial" w:hAnsi="Arial" w:cs="Arial"/>
                <w:sz w:val="18"/>
                <w:szCs w:val="18"/>
              </w:rPr>
            </w:pPr>
          </w:p>
        </w:tc>
      </w:tr>
      <w:tr w:rsidR="00071EFC" w:rsidRPr="00232036" w14:paraId="41AE2DC6"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6799D84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CA_n41A-n261A</w:t>
            </w:r>
          </w:p>
        </w:tc>
        <w:tc>
          <w:tcPr>
            <w:tcW w:w="1980" w:type="dxa"/>
            <w:vMerge w:val="restart"/>
            <w:tcBorders>
              <w:top w:val="single" w:sz="4" w:space="0" w:color="auto"/>
              <w:left w:val="single" w:sz="4" w:space="0" w:color="auto"/>
              <w:right w:val="single" w:sz="4" w:space="0" w:color="auto"/>
            </w:tcBorders>
            <w:vAlign w:val="center"/>
          </w:tcPr>
          <w:p w14:paraId="140B2B5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0B8B1C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667" w:type="dxa"/>
            <w:tcBorders>
              <w:top w:val="single" w:sz="4" w:space="0" w:color="auto"/>
              <w:left w:val="single" w:sz="4" w:space="0" w:color="auto"/>
              <w:bottom w:val="single" w:sz="4" w:space="0" w:color="auto"/>
              <w:right w:val="single" w:sz="4" w:space="0" w:color="auto"/>
            </w:tcBorders>
            <w:vAlign w:val="center"/>
          </w:tcPr>
          <w:p w14:paraId="72DC96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138D392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D639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6C97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073DB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D6F3C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5263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C868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FD9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34E7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9543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3FC8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FDBE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92BE5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9E43C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9A766B"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DBDB3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7BE19B8" w14:textId="77777777" w:rsidTr="009A5134">
        <w:trPr>
          <w:trHeight w:val="125"/>
          <w:jc w:val="center"/>
        </w:trPr>
        <w:tc>
          <w:tcPr>
            <w:tcW w:w="2065" w:type="dxa"/>
            <w:vMerge/>
            <w:tcBorders>
              <w:left w:val="single" w:sz="4" w:space="0" w:color="auto"/>
              <w:right w:val="single" w:sz="4" w:space="0" w:color="auto"/>
            </w:tcBorders>
            <w:vAlign w:val="center"/>
          </w:tcPr>
          <w:p w14:paraId="521EE85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6C4ECB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BB8D8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5897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1AB51FC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051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8FED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DB4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5AFC7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934F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6629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4FFD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BA66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EA4C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80F3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1187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8BB8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26382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45B9F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1FB10BE" w14:textId="77777777" w:rsidR="00071EFC" w:rsidRPr="00232036" w:rsidRDefault="00071EFC" w:rsidP="00071EFC">
            <w:pPr>
              <w:jc w:val="center"/>
              <w:rPr>
                <w:rFonts w:ascii="Arial" w:hAnsi="Arial" w:cs="Arial"/>
                <w:sz w:val="18"/>
                <w:szCs w:val="18"/>
              </w:rPr>
            </w:pPr>
          </w:p>
        </w:tc>
      </w:tr>
      <w:tr w:rsidR="00071EFC" w:rsidRPr="00232036" w14:paraId="456994B6" w14:textId="77777777" w:rsidTr="009A5134">
        <w:trPr>
          <w:trHeight w:val="125"/>
          <w:jc w:val="center"/>
        </w:trPr>
        <w:tc>
          <w:tcPr>
            <w:tcW w:w="2065" w:type="dxa"/>
            <w:vMerge/>
            <w:tcBorders>
              <w:left w:val="single" w:sz="4" w:space="0" w:color="auto"/>
              <w:right w:val="single" w:sz="4" w:space="0" w:color="auto"/>
            </w:tcBorders>
            <w:vAlign w:val="center"/>
          </w:tcPr>
          <w:p w14:paraId="32ED99B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02F9EB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DE959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0F0D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0876A5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56C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52D3E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98A61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28209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76F3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7133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D4D5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EE7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DC20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C7C6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0BAD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0833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F11C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49B98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D5EB599" w14:textId="77777777" w:rsidR="00071EFC" w:rsidRPr="00232036" w:rsidRDefault="00071EFC" w:rsidP="00071EFC">
            <w:pPr>
              <w:jc w:val="center"/>
              <w:rPr>
                <w:rFonts w:ascii="Arial" w:hAnsi="Arial" w:cs="Arial"/>
                <w:sz w:val="18"/>
                <w:szCs w:val="18"/>
              </w:rPr>
            </w:pPr>
          </w:p>
        </w:tc>
      </w:tr>
      <w:tr w:rsidR="00071EFC" w:rsidRPr="00232036" w14:paraId="05B4DE51" w14:textId="77777777" w:rsidTr="009A5134">
        <w:trPr>
          <w:trHeight w:val="125"/>
          <w:jc w:val="center"/>
        </w:trPr>
        <w:tc>
          <w:tcPr>
            <w:tcW w:w="2065" w:type="dxa"/>
            <w:vMerge/>
            <w:tcBorders>
              <w:left w:val="single" w:sz="4" w:space="0" w:color="auto"/>
              <w:right w:val="single" w:sz="4" w:space="0" w:color="auto"/>
            </w:tcBorders>
            <w:vAlign w:val="center"/>
          </w:tcPr>
          <w:p w14:paraId="7E7AD3B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9183BBD"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41B8A7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63ECFB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156FD7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AC845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5D510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FA2A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30AF6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C5DE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071C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F01A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F603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59F7D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86BE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5030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57EE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544A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0D20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945CC20" w14:textId="77777777" w:rsidR="00071EFC" w:rsidRPr="00232036" w:rsidRDefault="00071EFC" w:rsidP="00071EFC">
            <w:pPr>
              <w:jc w:val="center"/>
              <w:rPr>
                <w:rFonts w:ascii="Arial" w:hAnsi="Arial" w:cs="Arial"/>
                <w:sz w:val="18"/>
                <w:szCs w:val="18"/>
              </w:rPr>
            </w:pPr>
          </w:p>
        </w:tc>
      </w:tr>
      <w:tr w:rsidR="00071EFC" w:rsidRPr="00232036" w14:paraId="2702312D"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06C1721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6438E3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8B398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0106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B7313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B2985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8AD4B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0F30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7CA9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E415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1668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B15D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6AC4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03F46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C4B5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80D4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62DD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C51CB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AAE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4B30B7A6" w14:textId="77777777" w:rsidR="00071EFC" w:rsidRPr="00232036" w:rsidRDefault="00071EFC" w:rsidP="00071EFC">
            <w:pPr>
              <w:jc w:val="center"/>
              <w:rPr>
                <w:rFonts w:ascii="Arial" w:hAnsi="Arial" w:cs="Arial"/>
                <w:sz w:val="18"/>
                <w:szCs w:val="18"/>
              </w:rPr>
            </w:pPr>
          </w:p>
        </w:tc>
      </w:tr>
      <w:tr w:rsidR="00071EFC" w:rsidRPr="00232036" w14:paraId="3FFAA11F"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1A2544F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CA_n41A-n261(2A)</w:t>
            </w:r>
          </w:p>
        </w:tc>
        <w:tc>
          <w:tcPr>
            <w:tcW w:w="1980" w:type="dxa"/>
            <w:vMerge w:val="restart"/>
            <w:tcBorders>
              <w:top w:val="single" w:sz="4" w:space="0" w:color="auto"/>
              <w:left w:val="single" w:sz="4" w:space="0" w:color="auto"/>
              <w:right w:val="single" w:sz="4" w:space="0" w:color="auto"/>
            </w:tcBorders>
            <w:vAlign w:val="center"/>
          </w:tcPr>
          <w:p w14:paraId="22D3ABB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2D6F92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667" w:type="dxa"/>
            <w:tcBorders>
              <w:top w:val="single" w:sz="4" w:space="0" w:color="auto"/>
              <w:left w:val="single" w:sz="4" w:space="0" w:color="auto"/>
              <w:bottom w:val="single" w:sz="4" w:space="0" w:color="auto"/>
              <w:right w:val="single" w:sz="4" w:space="0" w:color="auto"/>
            </w:tcBorders>
            <w:vAlign w:val="center"/>
          </w:tcPr>
          <w:p w14:paraId="2C56FE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20687A3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2580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627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E6D5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95EA8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3C8B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46DA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47ECD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56AF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8B49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9C4D3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4B21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45E5B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897F4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E5C287"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064A4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A444948" w14:textId="77777777" w:rsidTr="009A5134">
        <w:trPr>
          <w:trHeight w:val="148"/>
          <w:jc w:val="center"/>
        </w:trPr>
        <w:tc>
          <w:tcPr>
            <w:tcW w:w="2065" w:type="dxa"/>
            <w:vMerge/>
            <w:tcBorders>
              <w:left w:val="single" w:sz="4" w:space="0" w:color="auto"/>
              <w:right w:val="single" w:sz="4" w:space="0" w:color="auto"/>
            </w:tcBorders>
            <w:vAlign w:val="center"/>
          </w:tcPr>
          <w:p w14:paraId="0D03EF2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AF9F97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2E520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1145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60920B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C03A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DABC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04D9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1D962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165D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BCD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8A5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18DD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F18B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83C5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2BF5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7C68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C000F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F28B1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6CF5031" w14:textId="77777777" w:rsidR="00071EFC" w:rsidRPr="00232036" w:rsidRDefault="00071EFC" w:rsidP="00071EFC">
            <w:pPr>
              <w:jc w:val="center"/>
              <w:rPr>
                <w:rFonts w:ascii="Arial" w:hAnsi="Arial" w:cs="Arial"/>
                <w:sz w:val="18"/>
                <w:szCs w:val="18"/>
              </w:rPr>
            </w:pPr>
          </w:p>
        </w:tc>
      </w:tr>
      <w:tr w:rsidR="00071EFC" w:rsidRPr="00232036" w14:paraId="328BDA72" w14:textId="77777777" w:rsidTr="009A5134">
        <w:trPr>
          <w:trHeight w:val="148"/>
          <w:jc w:val="center"/>
        </w:trPr>
        <w:tc>
          <w:tcPr>
            <w:tcW w:w="2065" w:type="dxa"/>
            <w:vMerge/>
            <w:tcBorders>
              <w:left w:val="single" w:sz="4" w:space="0" w:color="auto"/>
              <w:right w:val="single" w:sz="4" w:space="0" w:color="auto"/>
            </w:tcBorders>
            <w:vAlign w:val="center"/>
          </w:tcPr>
          <w:p w14:paraId="38BC350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74C5B7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75E987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0CB13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58F7D2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4B41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0A12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1FB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B3A3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C667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784A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DD69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20D8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0C4E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3D81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B0AC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CB83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85CCE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124E5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35582E7" w14:textId="77777777" w:rsidR="00071EFC" w:rsidRPr="00232036" w:rsidRDefault="00071EFC" w:rsidP="00071EFC">
            <w:pPr>
              <w:jc w:val="center"/>
              <w:rPr>
                <w:rFonts w:ascii="Arial" w:hAnsi="Arial" w:cs="Arial"/>
                <w:sz w:val="18"/>
                <w:szCs w:val="18"/>
              </w:rPr>
            </w:pPr>
          </w:p>
        </w:tc>
      </w:tr>
      <w:tr w:rsidR="00071EFC" w:rsidRPr="00232036" w14:paraId="1DC867B6" w14:textId="77777777" w:rsidTr="009A5134">
        <w:trPr>
          <w:trHeight w:val="148"/>
          <w:jc w:val="center"/>
        </w:trPr>
        <w:tc>
          <w:tcPr>
            <w:tcW w:w="2065" w:type="dxa"/>
            <w:vMerge/>
            <w:tcBorders>
              <w:left w:val="single" w:sz="4" w:space="0" w:color="auto"/>
              <w:right w:val="single" w:sz="4" w:space="0" w:color="auto"/>
            </w:tcBorders>
            <w:vAlign w:val="center"/>
          </w:tcPr>
          <w:p w14:paraId="3A480B1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8DDB290"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6C1836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right w:val="single" w:sz="4" w:space="0" w:color="auto"/>
            </w:tcBorders>
            <w:vAlign w:val="center"/>
          </w:tcPr>
          <w:p w14:paraId="77E6ED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CA_n261(2A)</w:t>
            </w:r>
          </w:p>
        </w:tc>
        <w:tc>
          <w:tcPr>
            <w:tcW w:w="749" w:type="dxa"/>
            <w:vMerge/>
            <w:tcBorders>
              <w:left w:val="single" w:sz="4" w:space="0" w:color="auto"/>
              <w:right w:val="single" w:sz="4" w:space="0" w:color="auto"/>
            </w:tcBorders>
            <w:vAlign w:val="center"/>
          </w:tcPr>
          <w:p w14:paraId="7142767C" w14:textId="77777777" w:rsidR="00071EFC" w:rsidRPr="00232036" w:rsidRDefault="00071EFC" w:rsidP="00071EFC">
            <w:pPr>
              <w:jc w:val="center"/>
              <w:rPr>
                <w:rFonts w:ascii="Arial" w:hAnsi="Arial" w:cs="Arial"/>
                <w:sz w:val="18"/>
                <w:szCs w:val="18"/>
              </w:rPr>
            </w:pPr>
          </w:p>
        </w:tc>
      </w:tr>
      <w:tr w:rsidR="00071EFC" w:rsidRPr="00232036" w14:paraId="103AB45C"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2C3F83E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CA_n41C-n261A</w:t>
            </w:r>
          </w:p>
        </w:tc>
        <w:tc>
          <w:tcPr>
            <w:tcW w:w="1980" w:type="dxa"/>
            <w:vMerge w:val="restart"/>
            <w:tcBorders>
              <w:top w:val="single" w:sz="4" w:space="0" w:color="auto"/>
              <w:left w:val="single" w:sz="4" w:space="0" w:color="auto"/>
              <w:right w:val="single" w:sz="4" w:space="0" w:color="auto"/>
            </w:tcBorders>
            <w:vAlign w:val="center"/>
          </w:tcPr>
          <w:p w14:paraId="1BB476D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tcBorders>
              <w:top w:val="single" w:sz="4" w:space="0" w:color="auto"/>
              <w:left w:val="single" w:sz="4" w:space="0" w:color="auto"/>
              <w:right w:val="single" w:sz="4" w:space="0" w:color="auto"/>
            </w:tcBorders>
            <w:vAlign w:val="center"/>
          </w:tcPr>
          <w:p w14:paraId="753FA6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10676" w:type="dxa"/>
            <w:gridSpan w:val="19"/>
            <w:tcBorders>
              <w:top w:val="single" w:sz="4" w:space="0" w:color="auto"/>
              <w:left w:val="single" w:sz="4" w:space="0" w:color="auto"/>
              <w:bottom w:val="single" w:sz="4" w:space="0" w:color="auto"/>
              <w:right w:val="single" w:sz="4" w:space="0" w:color="auto"/>
            </w:tcBorders>
          </w:tcPr>
          <w:p w14:paraId="25E3E7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CA_n41C</w:t>
            </w:r>
          </w:p>
        </w:tc>
        <w:tc>
          <w:tcPr>
            <w:tcW w:w="749" w:type="dxa"/>
            <w:vMerge w:val="restart"/>
            <w:tcBorders>
              <w:top w:val="single" w:sz="4" w:space="0" w:color="auto"/>
              <w:left w:val="single" w:sz="4" w:space="0" w:color="auto"/>
              <w:right w:val="single" w:sz="4" w:space="0" w:color="auto"/>
            </w:tcBorders>
            <w:vAlign w:val="center"/>
          </w:tcPr>
          <w:p w14:paraId="332E3F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F8E6C88" w14:textId="77777777" w:rsidTr="009A5134">
        <w:trPr>
          <w:trHeight w:val="125"/>
          <w:jc w:val="center"/>
        </w:trPr>
        <w:tc>
          <w:tcPr>
            <w:tcW w:w="2065" w:type="dxa"/>
            <w:vMerge/>
            <w:tcBorders>
              <w:left w:val="single" w:sz="4" w:space="0" w:color="auto"/>
              <w:right w:val="single" w:sz="4" w:space="0" w:color="auto"/>
            </w:tcBorders>
            <w:vAlign w:val="center"/>
          </w:tcPr>
          <w:p w14:paraId="3725EF6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55F5023"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74922E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270517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960AA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6E85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05507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EC45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03D189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2E52F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D49CEA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8A7F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5CEF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4F16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2FCD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E6D4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622A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70FDA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35A24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2A0028B" w14:textId="77777777" w:rsidR="00071EFC" w:rsidRPr="00232036" w:rsidRDefault="00071EFC" w:rsidP="00071EFC">
            <w:pPr>
              <w:jc w:val="center"/>
              <w:rPr>
                <w:rFonts w:ascii="Arial" w:hAnsi="Arial" w:cs="Arial"/>
                <w:sz w:val="18"/>
                <w:szCs w:val="18"/>
              </w:rPr>
            </w:pPr>
          </w:p>
        </w:tc>
      </w:tr>
      <w:tr w:rsidR="00071EFC" w:rsidRPr="00232036" w14:paraId="154FE27D"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75E675A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253D204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50C00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8413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6DEAC1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0571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DFF1A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4739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682A53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D097DD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2E28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C27C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3C3E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2F66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846AA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FC38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208E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10E4D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C7B7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64D688ED" w14:textId="77777777" w:rsidR="00071EFC" w:rsidRPr="00232036" w:rsidRDefault="00071EFC" w:rsidP="00071EFC">
            <w:pPr>
              <w:jc w:val="center"/>
              <w:rPr>
                <w:rFonts w:ascii="Arial" w:hAnsi="Arial" w:cs="Arial"/>
                <w:sz w:val="18"/>
                <w:szCs w:val="18"/>
              </w:rPr>
            </w:pPr>
          </w:p>
        </w:tc>
      </w:tr>
      <w:tr w:rsidR="00071EFC" w:rsidRPr="00232036" w14:paraId="593125FF"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4B0889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CA_n41(2A)-n261A</w:t>
            </w:r>
          </w:p>
        </w:tc>
        <w:tc>
          <w:tcPr>
            <w:tcW w:w="1980" w:type="dxa"/>
            <w:vMerge w:val="restart"/>
            <w:tcBorders>
              <w:top w:val="single" w:sz="4" w:space="0" w:color="auto"/>
              <w:left w:val="single" w:sz="4" w:space="0" w:color="auto"/>
              <w:right w:val="single" w:sz="4" w:space="0" w:color="auto"/>
            </w:tcBorders>
            <w:vAlign w:val="center"/>
          </w:tcPr>
          <w:p w14:paraId="7374BEA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tcBorders>
              <w:top w:val="single" w:sz="4" w:space="0" w:color="auto"/>
              <w:left w:val="single" w:sz="4" w:space="0" w:color="auto"/>
              <w:right w:val="single" w:sz="4" w:space="0" w:color="auto"/>
            </w:tcBorders>
            <w:vAlign w:val="center"/>
          </w:tcPr>
          <w:p w14:paraId="60C2F6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667" w:type="dxa"/>
            <w:tcBorders>
              <w:top w:val="single" w:sz="4" w:space="0" w:color="auto"/>
              <w:left w:val="single" w:sz="4" w:space="0" w:color="auto"/>
              <w:bottom w:val="single" w:sz="4" w:space="0" w:color="auto"/>
              <w:right w:val="single" w:sz="4" w:space="0" w:color="auto"/>
            </w:tcBorders>
          </w:tcPr>
          <w:p w14:paraId="3278FF4C"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tcPr>
          <w:p w14:paraId="66E6E7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CA_n41(2A) BCS1</w:t>
            </w:r>
          </w:p>
        </w:tc>
        <w:tc>
          <w:tcPr>
            <w:tcW w:w="749" w:type="dxa"/>
            <w:vMerge w:val="restart"/>
            <w:tcBorders>
              <w:top w:val="single" w:sz="4" w:space="0" w:color="auto"/>
              <w:left w:val="single" w:sz="4" w:space="0" w:color="auto"/>
              <w:right w:val="single" w:sz="4" w:space="0" w:color="auto"/>
            </w:tcBorders>
            <w:vAlign w:val="center"/>
          </w:tcPr>
          <w:p w14:paraId="4348C1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7D51A3D" w14:textId="77777777" w:rsidTr="009A5134">
        <w:trPr>
          <w:trHeight w:val="125"/>
          <w:jc w:val="center"/>
        </w:trPr>
        <w:tc>
          <w:tcPr>
            <w:tcW w:w="2065" w:type="dxa"/>
            <w:vMerge/>
            <w:tcBorders>
              <w:left w:val="single" w:sz="4" w:space="0" w:color="auto"/>
              <w:right w:val="single" w:sz="4" w:space="0" w:color="auto"/>
            </w:tcBorders>
            <w:vAlign w:val="center"/>
          </w:tcPr>
          <w:p w14:paraId="4D8B98B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F6E0EE6"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3C3E81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450531E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7358C5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9FD9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74CD5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F58FD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9B144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065A90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135F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5482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2FD1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7E80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1FE0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4F6AE9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9556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A21D0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3FA8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1B3ABF99" w14:textId="77777777" w:rsidR="00071EFC" w:rsidRPr="00232036" w:rsidRDefault="00071EFC" w:rsidP="00071EFC">
            <w:pPr>
              <w:jc w:val="center"/>
              <w:rPr>
                <w:rFonts w:ascii="Arial" w:hAnsi="Arial" w:cs="Arial"/>
                <w:sz w:val="18"/>
                <w:szCs w:val="18"/>
              </w:rPr>
            </w:pPr>
          </w:p>
        </w:tc>
      </w:tr>
      <w:tr w:rsidR="00071EFC" w:rsidRPr="00232036" w14:paraId="349E5BB8"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055C5ED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3AF3F4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51BC3E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37AD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43FB17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B5CB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4A14E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0FAE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093A4B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B231BC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EE9C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F6E5A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4AA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918C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DDE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161B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2AC5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EFA3A5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9E48F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bottom w:val="single" w:sz="4" w:space="0" w:color="auto"/>
              <w:right w:val="single" w:sz="4" w:space="0" w:color="auto"/>
            </w:tcBorders>
            <w:vAlign w:val="center"/>
          </w:tcPr>
          <w:p w14:paraId="33613E43" w14:textId="77777777" w:rsidR="00071EFC" w:rsidRPr="00232036" w:rsidRDefault="00071EFC" w:rsidP="00071EFC">
            <w:pPr>
              <w:jc w:val="center"/>
              <w:rPr>
                <w:rFonts w:ascii="Arial" w:hAnsi="Arial" w:cs="Arial"/>
                <w:sz w:val="18"/>
                <w:szCs w:val="18"/>
              </w:rPr>
            </w:pPr>
          </w:p>
        </w:tc>
      </w:tr>
      <w:tr w:rsidR="00071EFC" w:rsidRPr="00232036" w14:paraId="0CD1E902" w14:textId="77777777" w:rsidTr="009A5134">
        <w:trPr>
          <w:trHeight w:val="125"/>
          <w:jc w:val="center"/>
        </w:trPr>
        <w:tc>
          <w:tcPr>
            <w:tcW w:w="2065" w:type="dxa"/>
            <w:vMerge w:val="restart"/>
            <w:tcBorders>
              <w:left w:val="single" w:sz="4" w:space="0" w:color="auto"/>
              <w:right w:val="single" w:sz="4" w:space="0" w:color="auto"/>
            </w:tcBorders>
            <w:vAlign w:val="center"/>
          </w:tcPr>
          <w:p w14:paraId="3A31715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CA_n41C-n261(2A)</w:t>
            </w:r>
          </w:p>
        </w:tc>
        <w:tc>
          <w:tcPr>
            <w:tcW w:w="1980" w:type="dxa"/>
            <w:vMerge w:val="restart"/>
            <w:tcBorders>
              <w:left w:val="single" w:sz="4" w:space="0" w:color="auto"/>
              <w:right w:val="single" w:sz="4" w:space="0" w:color="auto"/>
            </w:tcBorders>
            <w:vAlign w:val="center"/>
          </w:tcPr>
          <w:p w14:paraId="15D60C1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tcBorders>
              <w:left w:val="single" w:sz="4" w:space="0" w:color="auto"/>
              <w:bottom w:val="single" w:sz="4" w:space="0" w:color="auto"/>
              <w:right w:val="single" w:sz="4" w:space="0" w:color="auto"/>
            </w:tcBorders>
            <w:vAlign w:val="center"/>
          </w:tcPr>
          <w:p w14:paraId="4F9AC7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10676" w:type="dxa"/>
            <w:gridSpan w:val="19"/>
            <w:tcBorders>
              <w:top w:val="single" w:sz="4" w:space="0" w:color="auto"/>
              <w:left w:val="single" w:sz="4" w:space="0" w:color="auto"/>
              <w:bottom w:val="single" w:sz="4" w:space="0" w:color="auto"/>
              <w:right w:val="single" w:sz="4" w:space="0" w:color="auto"/>
            </w:tcBorders>
          </w:tcPr>
          <w:p w14:paraId="7FDF22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CA_n41C</w:t>
            </w:r>
          </w:p>
        </w:tc>
        <w:tc>
          <w:tcPr>
            <w:tcW w:w="749" w:type="dxa"/>
            <w:vMerge w:val="restart"/>
            <w:tcBorders>
              <w:left w:val="single" w:sz="4" w:space="0" w:color="auto"/>
              <w:right w:val="single" w:sz="4" w:space="0" w:color="auto"/>
            </w:tcBorders>
            <w:vAlign w:val="center"/>
          </w:tcPr>
          <w:p w14:paraId="2E2998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5B37B38"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6BE496E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3B7D8644"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bottom w:val="single" w:sz="4" w:space="0" w:color="auto"/>
              <w:right w:val="single" w:sz="4" w:space="0" w:color="auto"/>
            </w:tcBorders>
            <w:vAlign w:val="center"/>
          </w:tcPr>
          <w:p w14:paraId="5994A5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6A41EC2" w14:textId="40673BC4" w:rsidR="00071EFC" w:rsidRPr="00232036" w:rsidRDefault="00071EFC" w:rsidP="00071EFC">
            <w:pPr>
              <w:jc w:val="center"/>
              <w:rPr>
                <w:rFonts w:ascii="Arial" w:hAnsi="Arial" w:cs="Arial"/>
                <w:sz w:val="18"/>
                <w:szCs w:val="18"/>
              </w:rPr>
            </w:pPr>
            <w:r w:rsidRPr="00232036">
              <w:rPr>
                <w:rFonts w:ascii="Arial" w:hAnsi="Arial" w:cs="Arial"/>
                <w:sz w:val="18"/>
                <w:szCs w:val="18"/>
              </w:rPr>
              <w:t>CA_n261(2A)</w:t>
            </w:r>
          </w:p>
        </w:tc>
        <w:tc>
          <w:tcPr>
            <w:tcW w:w="749" w:type="dxa"/>
            <w:vMerge/>
            <w:tcBorders>
              <w:left w:val="single" w:sz="4" w:space="0" w:color="auto"/>
              <w:bottom w:val="single" w:sz="4" w:space="0" w:color="auto"/>
              <w:right w:val="single" w:sz="4" w:space="0" w:color="auto"/>
            </w:tcBorders>
            <w:vAlign w:val="center"/>
          </w:tcPr>
          <w:p w14:paraId="513CD490" w14:textId="77777777" w:rsidR="00071EFC" w:rsidRPr="00232036" w:rsidRDefault="00071EFC" w:rsidP="00071EFC">
            <w:pPr>
              <w:jc w:val="center"/>
              <w:rPr>
                <w:rFonts w:ascii="Arial" w:hAnsi="Arial" w:cs="Arial"/>
                <w:sz w:val="18"/>
                <w:szCs w:val="18"/>
              </w:rPr>
            </w:pPr>
          </w:p>
        </w:tc>
      </w:tr>
      <w:tr w:rsidR="00071EFC" w:rsidRPr="00232036" w14:paraId="2B09BB0B" w14:textId="77777777" w:rsidTr="009A5134">
        <w:trPr>
          <w:trHeight w:val="125"/>
          <w:jc w:val="center"/>
        </w:trPr>
        <w:tc>
          <w:tcPr>
            <w:tcW w:w="2065" w:type="dxa"/>
            <w:vMerge w:val="restart"/>
            <w:tcBorders>
              <w:left w:val="single" w:sz="4" w:space="0" w:color="auto"/>
              <w:right w:val="single" w:sz="4" w:space="0" w:color="auto"/>
            </w:tcBorders>
            <w:vAlign w:val="center"/>
          </w:tcPr>
          <w:p w14:paraId="718AE43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CA_n41(2A)-n261(2A)</w:t>
            </w:r>
          </w:p>
        </w:tc>
        <w:tc>
          <w:tcPr>
            <w:tcW w:w="1980" w:type="dxa"/>
            <w:vMerge w:val="restart"/>
            <w:tcBorders>
              <w:left w:val="single" w:sz="4" w:space="0" w:color="auto"/>
              <w:right w:val="single" w:sz="4" w:space="0" w:color="auto"/>
            </w:tcBorders>
            <w:vAlign w:val="center"/>
          </w:tcPr>
          <w:p w14:paraId="7861054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tcBorders>
              <w:left w:val="single" w:sz="4" w:space="0" w:color="auto"/>
              <w:bottom w:val="single" w:sz="4" w:space="0" w:color="auto"/>
              <w:right w:val="single" w:sz="4" w:space="0" w:color="auto"/>
            </w:tcBorders>
            <w:vAlign w:val="center"/>
          </w:tcPr>
          <w:p w14:paraId="3D13D7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n41</w:t>
            </w:r>
          </w:p>
        </w:tc>
        <w:tc>
          <w:tcPr>
            <w:tcW w:w="10676" w:type="dxa"/>
            <w:gridSpan w:val="19"/>
            <w:tcBorders>
              <w:top w:val="single" w:sz="4" w:space="0" w:color="auto"/>
              <w:left w:val="single" w:sz="4" w:space="0" w:color="auto"/>
              <w:bottom w:val="single" w:sz="4" w:space="0" w:color="auto"/>
              <w:right w:val="single" w:sz="4" w:space="0" w:color="auto"/>
            </w:tcBorders>
          </w:tcPr>
          <w:p w14:paraId="3D2DBD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CA_n41(2A) BCS1</w:t>
            </w:r>
          </w:p>
        </w:tc>
        <w:tc>
          <w:tcPr>
            <w:tcW w:w="749" w:type="dxa"/>
            <w:vMerge w:val="restart"/>
            <w:tcBorders>
              <w:left w:val="single" w:sz="4" w:space="0" w:color="auto"/>
              <w:right w:val="single" w:sz="4" w:space="0" w:color="auto"/>
            </w:tcBorders>
            <w:vAlign w:val="center"/>
          </w:tcPr>
          <w:p w14:paraId="1EB89A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63D08D3"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2F594E3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101B71AD"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bottom w:val="single" w:sz="4" w:space="0" w:color="auto"/>
              <w:right w:val="single" w:sz="4" w:space="0" w:color="auto"/>
            </w:tcBorders>
            <w:vAlign w:val="center"/>
          </w:tcPr>
          <w:p w14:paraId="07E4A2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9394D9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CA_n261(2A)</w:t>
            </w:r>
          </w:p>
        </w:tc>
        <w:tc>
          <w:tcPr>
            <w:tcW w:w="749" w:type="dxa"/>
            <w:vMerge/>
            <w:tcBorders>
              <w:left w:val="single" w:sz="4" w:space="0" w:color="auto"/>
              <w:bottom w:val="single" w:sz="4" w:space="0" w:color="auto"/>
              <w:right w:val="single" w:sz="4" w:space="0" w:color="auto"/>
            </w:tcBorders>
            <w:vAlign w:val="center"/>
          </w:tcPr>
          <w:p w14:paraId="5661EFE5" w14:textId="77777777" w:rsidR="00071EFC" w:rsidRPr="00232036" w:rsidRDefault="00071EFC" w:rsidP="00071EFC">
            <w:pPr>
              <w:jc w:val="center"/>
              <w:rPr>
                <w:rFonts w:ascii="Arial" w:hAnsi="Arial" w:cs="Arial"/>
                <w:sz w:val="18"/>
                <w:szCs w:val="18"/>
              </w:rPr>
            </w:pPr>
          </w:p>
        </w:tc>
      </w:tr>
      <w:tr w:rsidR="00071EFC" w:rsidRPr="00232036" w14:paraId="0F52E748"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6E8837F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1980" w:type="dxa"/>
            <w:vMerge w:val="restart"/>
            <w:tcBorders>
              <w:top w:val="single" w:sz="4" w:space="0" w:color="auto"/>
              <w:left w:val="single" w:sz="4" w:space="0" w:color="auto"/>
              <w:right w:val="single" w:sz="4" w:space="0" w:color="auto"/>
            </w:tcBorders>
            <w:vAlign w:val="center"/>
          </w:tcPr>
          <w:p w14:paraId="7AD7796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746" w:type="dxa"/>
            <w:vMerge w:val="restart"/>
            <w:tcBorders>
              <w:top w:val="single" w:sz="4" w:space="0" w:color="auto"/>
              <w:left w:val="single" w:sz="4" w:space="0" w:color="auto"/>
              <w:right w:val="single" w:sz="4" w:space="0" w:color="auto"/>
            </w:tcBorders>
            <w:vAlign w:val="center"/>
          </w:tcPr>
          <w:p w14:paraId="37598F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01D0F0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79FEEB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9527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13FF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01C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6A2228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513C05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C639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C8D157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7D826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0154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0C23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C760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D3719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BA351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931E14"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4F5A8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C96C3D0" w14:textId="77777777" w:rsidTr="009A5134">
        <w:trPr>
          <w:trHeight w:val="125"/>
          <w:jc w:val="center"/>
        </w:trPr>
        <w:tc>
          <w:tcPr>
            <w:tcW w:w="2065" w:type="dxa"/>
            <w:vMerge/>
            <w:tcBorders>
              <w:left w:val="single" w:sz="4" w:space="0" w:color="auto"/>
              <w:right w:val="single" w:sz="4" w:space="0" w:color="auto"/>
            </w:tcBorders>
            <w:vAlign w:val="center"/>
          </w:tcPr>
          <w:p w14:paraId="7A7F710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61FD20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DC9A1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57AD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D9CF6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998B0E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C7A0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55ED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5944BF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53381D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0A2FD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5DB01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E22C5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CB9E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8E9A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7B9F2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88593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0D40B3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BF349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F50749E" w14:textId="77777777" w:rsidR="00071EFC" w:rsidRPr="00232036" w:rsidRDefault="00071EFC" w:rsidP="00071EFC">
            <w:pPr>
              <w:jc w:val="center"/>
              <w:rPr>
                <w:rFonts w:ascii="Arial" w:hAnsi="Arial" w:cs="Arial"/>
                <w:sz w:val="18"/>
                <w:szCs w:val="18"/>
              </w:rPr>
            </w:pPr>
          </w:p>
        </w:tc>
      </w:tr>
      <w:tr w:rsidR="00071EFC" w:rsidRPr="00232036" w14:paraId="25526FF0" w14:textId="77777777" w:rsidTr="009A5134">
        <w:trPr>
          <w:trHeight w:val="125"/>
          <w:jc w:val="center"/>
        </w:trPr>
        <w:tc>
          <w:tcPr>
            <w:tcW w:w="2065" w:type="dxa"/>
            <w:vMerge/>
            <w:tcBorders>
              <w:left w:val="single" w:sz="4" w:space="0" w:color="auto"/>
              <w:right w:val="single" w:sz="4" w:space="0" w:color="auto"/>
            </w:tcBorders>
            <w:vAlign w:val="center"/>
          </w:tcPr>
          <w:p w14:paraId="4EE2EA7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24A94C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23A68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BBE7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4B8B90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9F30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1AAB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33DF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A1C4E1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AED04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D280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38B80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DA40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36F6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65A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4BF8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89AA7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5C2CE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480A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939467F" w14:textId="77777777" w:rsidR="00071EFC" w:rsidRPr="00232036" w:rsidRDefault="00071EFC" w:rsidP="00071EFC">
            <w:pPr>
              <w:jc w:val="center"/>
              <w:rPr>
                <w:rFonts w:ascii="Arial" w:hAnsi="Arial" w:cs="Arial"/>
                <w:sz w:val="18"/>
                <w:szCs w:val="18"/>
              </w:rPr>
            </w:pPr>
          </w:p>
        </w:tc>
      </w:tr>
      <w:tr w:rsidR="00071EFC" w:rsidRPr="00232036" w14:paraId="75B16906"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669D02C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307FABA3"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CE859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8CE4D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CA_n260A</w:t>
            </w:r>
          </w:p>
        </w:tc>
        <w:tc>
          <w:tcPr>
            <w:tcW w:w="749" w:type="dxa"/>
            <w:vMerge/>
            <w:tcBorders>
              <w:left w:val="single" w:sz="4" w:space="0" w:color="auto"/>
              <w:bottom w:val="single" w:sz="4" w:space="0" w:color="auto"/>
              <w:right w:val="single" w:sz="4" w:space="0" w:color="auto"/>
            </w:tcBorders>
            <w:vAlign w:val="center"/>
          </w:tcPr>
          <w:p w14:paraId="4D880194" w14:textId="77777777" w:rsidR="00071EFC" w:rsidRPr="00232036" w:rsidRDefault="00071EFC" w:rsidP="00071EFC">
            <w:pPr>
              <w:jc w:val="center"/>
              <w:rPr>
                <w:rFonts w:ascii="Arial" w:hAnsi="Arial" w:cs="Arial"/>
                <w:sz w:val="18"/>
                <w:szCs w:val="18"/>
              </w:rPr>
            </w:pPr>
          </w:p>
        </w:tc>
      </w:tr>
      <w:tr w:rsidR="00071EFC" w:rsidRPr="00232036" w14:paraId="6B121DFB"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216F85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CA_n66A-n260(2A)</w:t>
            </w:r>
          </w:p>
        </w:tc>
        <w:tc>
          <w:tcPr>
            <w:tcW w:w="1980" w:type="dxa"/>
            <w:vMerge w:val="restart"/>
            <w:tcBorders>
              <w:top w:val="single" w:sz="4" w:space="0" w:color="auto"/>
              <w:left w:val="single" w:sz="4" w:space="0" w:color="auto"/>
              <w:right w:val="single" w:sz="4" w:space="0" w:color="auto"/>
            </w:tcBorders>
            <w:vAlign w:val="center"/>
          </w:tcPr>
          <w:p w14:paraId="3642613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746" w:type="dxa"/>
            <w:vMerge w:val="restart"/>
            <w:tcBorders>
              <w:top w:val="single" w:sz="4" w:space="0" w:color="auto"/>
              <w:left w:val="single" w:sz="4" w:space="0" w:color="auto"/>
              <w:right w:val="single" w:sz="4" w:space="0" w:color="auto"/>
            </w:tcBorders>
            <w:vAlign w:val="center"/>
          </w:tcPr>
          <w:p w14:paraId="2B97A6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73D9DA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7AFA83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D3EC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1220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6B5C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8B7A98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8F07A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AA09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22A483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2014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731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B88E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3559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B97A8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29F1E2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4C172"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78DEE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F40A1DA" w14:textId="77777777" w:rsidTr="009A5134">
        <w:trPr>
          <w:trHeight w:val="125"/>
          <w:jc w:val="center"/>
        </w:trPr>
        <w:tc>
          <w:tcPr>
            <w:tcW w:w="2065" w:type="dxa"/>
            <w:vMerge/>
            <w:tcBorders>
              <w:left w:val="single" w:sz="4" w:space="0" w:color="auto"/>
              <w:right w:val="single" w:sz="4" w:space="0" w:color="auto"/>
            </w:tcBorders>
            <w:vAlign w:val="center"/>
          </w:tcPr>
          <w:p w14:paraId="311503C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E3E717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C938D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3BAFF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7F21E4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7F4B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76B3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CF8E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D8F670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16FBD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BEED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5B674D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AE51D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86CC9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62D5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A969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34B182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2E9B67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0A565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69F1049" w14:textId="77777777" w:rsidR="00071EFC" w:rsidRPr="00232036" w:rsidRDefault="00071EFC" w:rsidP="00071EFC">
            <w:pPr>
              <w:jc w:val="center"/>
              <w:rPr>
                <w:rFonts w:ascii="Arial" w:hAnsi="Arial" w:cs="Arial"/>
                <w:sz w:val="18"/>
                <w:szCs w:val="18"/>
              </w:rPr>
            </w:pPr>
          </w:p>
        </w:tc>
      </w:tr>
      <w:tr w:rsidR="00071EFC" w:rsidRPr="00232036" w14:paraId="57CBB42F" w14:textId="77777777" w:rsidTr="009A5134">
        <w:trPr>
          <w:trHeight w:val="90"/>
          <w:jc w:val="center"/>
        </w:trPr>
        <w:tc>
          <w:tcPr>
            <w:tcW w:w="2065" w:type="dxa"/>
            <w:vMerge/>
            <w:tcBorders>
              <w:left w:val="single" w:sz="4" w:space="0" w:color="auto"/>
              <w:right w:val="single" w:sz="4" w:space="0" w:color="auto"/>
            </w:tcBorders>
            <w:vAlign w:val="center"/>
          </w:tcPr>
          <w:p w14:paraId="5D8E002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BA9082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EAB73A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8178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C008E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73EA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FEC7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F3C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120332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B56B35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82ABA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A32E7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F9CB1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F216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51C1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77F47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8DCB6A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657965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3006B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27F46CB" w14:textId="77777777" w:rsidR="00071EFC" w:rsidRPr="00232036" w:rsidRDefault="00071EFC" w:rsidP="00071EFC">
            <w:pPr>
              <w:jc w:val="center"/>
              <w:rPr>
                <w:rFonts w:ascii="Arial" w:hAnsi="Arial" w:cs="Arial"/>
                <w:sz w:val="18"/>
                <w:szCs w:val="18"/>
              </w:rPr>
            </w:pPr>
          </w:p>
        </w:tc>
      </w:tr>
      <w:tr w:rsidR="00071EFC" w:rsidRPr="00232036" w14:paraId="3E1E6048" w14:textId="77777777" w:rsidTr="009A5134">
        <w:trPr>
          <w:trHeight w:val="90"/>
          <w:jc w:val="center"/>
        </w:trPr>
        <w:tc>
          <w:tcPr>
            <w:tcW w:w="2065" w:type="dxa"/>
            <w:vMerge/>
            <w:tcBorders>
              <w:left w:val="single" w:sz="4" w:space="0" w:color="auto"/>
              <w:right w:val="single" w:sz="4" w:space="0" w:color="auto"/>
            </w:tcBorders>
            <w:vAlign w:val="center"/>
          </w:tcPr>
          <w:p w14:paraId="3CCC522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5779AC7"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58796F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667" w:type="dxa"/>
            <w:tcBorders>
              <w:top w:val="single" w:sz="4" w:space="0" w:color="auto"/>
              <w:left w:val="single" w:sz="4" w:space="0" w:color="auto"/>
              <w:bottom w:val="single" w:sz="4" w:space="0" w:color="auto"/>
              <w:right w:val="single" w:sz="4" w:space="0" w:color="auto"/>
            </w:tcBorders>
          </w:tcPr>
          <w:p w14:paraId="45AA01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F9762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35732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8E9A1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A74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C0678B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F521D6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3F14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07CD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52D7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2E7A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1FE5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B4A3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E639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93A531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91E7F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17D4721" w14:textId="77777777" w:rsidR="00071EFC" w:rsidRPr="00232036" w:rsidRDefault="00071EFC" w:rsidP="00071EFC">
            <w:pPr>
              <w:jc w:val="center"/>
              <w:rPr>
                <w:rFonts w:ascii="Arial" w:hAnsi="Arial" w:cs="Arial"/>
                <w:sz w:val="18"/>
                <w:szCs w:val="18"/>
              </w:rPr>
            </w:pPr>
          </w:p>
        </w:tc>
      </w:tr>
      <w:tr w:rsidR="00071EFC" w:rsidRPr="00232036" w14:paraId="742FDFDD" w14:textId="77777777" w:rsidTr="009A5134">
        <w:trPr>
          <w:trHeight w:val="90"/>
          <w:jc w:val="center"/>
        </w:trPr>
        <w:tc>
          <w:tcPr>
            <w:tcW w:w="2065" w:type="dxa"/>
            <w:vMerge/>
            <w:tcBorders>
              <w:left w:val="single" w:sz="4" w:space="0" w:color="auto"/>
              <w:right w:val="single" w:sz="4" w:space="0" w:color="auto"/>
            </w:tcBorders>
            <w:vAlign w:val="center"/>
          </w:tcPr>
          <w:p w14:paraId="2E6072D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522686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40B86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2D92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56F2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9E49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88357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77DA9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E08B95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FBA9E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5B11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C5187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496B8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AEAD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498F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244FC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1501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5D50F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ED1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788728A9" w14:textId="77777777" w:rsidR="00071EFC" w:rsidRPr="00232036" w:rsidRDefault="00071EFC" w:rsidP="00071EFC">
            <w:pPr>
              <w:jc w:val="center"/>
              <w:rPr>
                <w:rFonts w:ascii="Arial" w:hAnsi="Arial" w:cs="Arial"/>
                <w:sz w:val="18"/>
                <w:szCs w:val="18"/>
              </w:rPr>
            </w:pPr>
          </w:p>
        </w:tc>
      </w:tr>
      <w:tr w:rsidR="00071EFC" w:rsidRPr="00232036" w14:paraId="79A602D9"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6BAC26E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65C80D8"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5C7C9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7A6367"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tcPr>
          <w:p w14:paraId="3E443D6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bottom w:val="single" w:sz="4" w:space="0" w:color="auto"/>
              <w:right w:val="single" w:sz="4" w:space="0" w:color="auto"/>
            </w:tcBorders>
            <w:vAlign w:val="center"/>
          </w:tcPr>
          <w:p w14:paraId="5AF4BA90" w14:textId="77777777" w:rsidR="00071EFC" w:rsidRPr="00232036" w:rsidRDefault="00071EFC" w:rsidP="00071EFC">
            <w:pPr>
              <w:jc w:val="center"/>
              <w:rPr>
                <w:rFonts w:ascii="Arial" w:hAnsi="Arial" w:cs="Arial"/>
                <w:sz w:val="18"/>
                <w:szCs w:val="18"/>
              </w:rPr>
            </w:pPr>
          </w:p>
        </w:tc>
      </w:tr>
      <w:tr w:rsidR="00071EFC" w:rsidRPr="00232036" w14:paraId="59FFF8F2"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70C8252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CA_n66A-n260(3A)</w:t>
            </w:r>
          </w:p>
        </w:tc>
        <w:tc>
          <w:tcPr>
            <w:tcW w:w="1980" w:type="dxa"/>
            <w:vMerge w:val="restart"/>
            <w:tcBorders>
              <w:top w:val="single" w:sz="4" w:space="0" w:color="auto"/>
              <w:left w:val="single" w:sz="4" w:space="0" w:color="auto"/>
              <w:right w:val="single" w:sz="4" w:space="0" w:color="auto"/>
            </w:tcBorders>
            <w:vAlign w:val="center"/>
          </w:tcPr>
          <w:p w14:paraId="49475AB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746" w:type="dxa"/>
            <w:vMerge w:val="restart"/>
            <w:tcBorders>
              <w:top w:val="single" w:sz="4" w:space="0" w:color="auto"/>
              <w:left w:val="single" w:sz="4" w:space="0" w:color="auto"/>
              <w:right w:val="single" w:sz="4" w:space="0" w:color="auto"/>
            </w:tcBorders>
            <w:vAlign w:val="center"/>
          </w:tcPr>
          <w:p w14:paraId="516FBB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46781C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8E930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E4C0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BBE8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C0D8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E504AB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94EC6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264C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E425D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168C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242E7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17B2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37CE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06F67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2AA79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6B729E"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418E4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7E38B43" w14:textId="77777777" w:rsidTr="009A5134">
        <w:trPr>
          <w:trHeight w:val="125"/>
          <w:jc w:val="center"/>
        </w:trPr>
        <w:tc>
          <w:tcPr>
            <w:tcW w:w="2065" w:type="dxa"/>
            <w:vMerge/>
            <w:tcBorders>
              <w:left w:val="single" w:sz="4" w:space="0" w:color="auto"/>
              <w:right w:val="single" w:sz="4" w:space="0" w:color="auto"/>
            </w:tcBorders>
            <w:vAlign w:val="center"/>
          </w:tcPr>
          <w:p w14:paraId="4BFE437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46F071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270F06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C365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018CC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7548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6D74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15C2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FC6AFC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5357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3FE9D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AFB90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93C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F465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F82A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73964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D5957D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8CC85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EDE87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7FC5F5F" w14:textId="77777777" w:rsidR="00071EFC" w:rsidRPr="00232036" w:rsidRDefault="00071EFC" w:rsidP="00071EFC">
            <w:pPr>
              <w:jc w:val="center"/>
              <w:rPr>
                <w:rFonts w:ascii="Arial" w:hAnsi="Arial" w:cs="Arial"/>
                <w:sz w:val="18"/>
                <w:szCs w:val="18"/>
              </w:rPr>
            </w:pPr>
          </w:p>
        </w:tc>
      </w:tr>
      <w:tr w:rsidR="00071EFC" w:rsidRPr="00232036" w14:paraId="5C907896" w14:textId="77777777" w:rsidTr="009A5134">
        <w:trPr>
          <w:trHeight w:val="125"/>
          <w:jc w:val="center"/>
        </w:trPr>
        <w:tc>
          <w:tcPr>
            <w:tcW w:w="2065" w:type="dxa"/>
            <w:vMerge/>
            <w:tcBorders>
              <w:left w:val="single" w:sz="4" w:space="0" w:color="auto"/>
              <w:right w:val="single" w:sz="4" w:space="0" w:color="auto"/>
            </w:tcBorders>
            <w:vAlign w:val="center"/>
          </w:tcPr>
          <w:p w14:paraId="1F627BA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02FA31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E90A4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DF98D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9C1E2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2B05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7149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3037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0DA1CA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89F05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D5D9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F06D20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B53D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1480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82BC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87A6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1956F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2ACE3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354D6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0E71800" w14:textId="77777777" w:rsidR="00071EFC" w:rsidRPr="00232036" w:rsidRDefault="00071EFC" w:rsidP="00071EFC">
            <w:pPr>
              <w:jc w:val="center"/>
              <w:rPr>
                <w:rFonts w:ascii="Arial" w:hAnsi="Arial" w:cs="Arial"/>
                <w:sz w:val="18"/>
                <w:szCs w:val="18"/>
              </w:rPr>
            </w:pPr>
          </w:p>
        </w:tc>
      </w:tr>
      <w:tr w:rsidR="00071EFC" w:rsidRPr="00232036" w14:paraId="3ED20244"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2D6F025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16BA6488"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7AF78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71AD5C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CA_n260(3A)</w:t>
            </w:r>
          </w:p>
        </w:tc>
        <w:tc>
          <w:tcPr>
            <w:tcW w:w="749" w:type="dxa"/>
            <w:vMerge/>
            <w:tcBorders>
              <w:left w:val="single" w:sz="4" w:space="0" w:color="auto"/>
              <w:bottom w:val="single" w:sz="4" w:space="0" w:color="auto"/>
              <w:right w:val="single" w:sz="4" w:space="0" w:color="auto"/>
            </w:tcBorders>
            <w:vAlign w:val="center"/>
          </w:tcPr>
          <w:p w14:paraId="22D0C994" w14:textId="77777777" w:rsidR="00071EFC" w:rsidRPr="00232036" w:rsidRDefault="00071EFC" w:rsidP="00071EFC">
            <w:pPr>
              <w:jc w:val="center"/>
              <w:rPr>
                <w:rFonts w:ascii="Arial" w:hAnsi="Arial" w:cs="Arial"/>
                <w:sz w:val="18"/>
                <w:szCs w:val="18"/>
              </w:rPr>
            </w:pPr>
          </w:p>
        </w:tc>
      </w:tr>
      <w:tr w:rsidR="00071EFC" w:rsidRPr="00232036" w14:paraId="4EAE4890"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19ADB9D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CA_n66A-n260(4A)</w:t>
            </w:r>
          </w:p>
        </w:tc>
        <w:tc>
          <w:tcPr>
            <w:tcW w:w="1980" w:type="dxa"/>
            <w:vMerge w:val="restart"/>
            <w:tcBorders>
              <w:top w:val="single" w:sz="4" w:space="0" w:color="auto"/>
              <w:left w:val="single" w:sz="4" w:space="0" w:color="auto"/>
              <w:right w:val="single" w:sz="4" w:space="0" w:color="auto"/>
            </w:tcBorders>
            <w:vAlign w:val="center"/>
          </w:tcPr>
          <w:p w14:paraId="38BECCA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746" w:type="dxa"/>
            <w:vMerge w:val="restart"/>
            <w:tcBorders>
              <w:top w:val="single" w:sz="4" w:space="0" w:color="auto"/>
              <w:left w:val="single" w:sz="4" w:space="0" w:color="auto"/>
              <w:right w:val="single" w:sz="4" w:space="0" w:color="auto"/>
            </w:tcBorders>
            <w:vAlign w:val="center"/>
          </w:tcPr>
          <w:p w14:paraId="0ABE56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430EDD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C4D63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EB9E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1BD3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9699C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F974AD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1E7C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988A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D1400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5B5C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E7BB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125B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5D4ED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A578D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319FD4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15EADA"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EDF7C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5C211AE" w14:textId="77777777" w:rsidTr="009A5134">
        <w:trPr>
          <w:trHeight w:val="125"/>
          <w:jc w:val="center"/>
        </w:trPr>
        <w:tc>
          <w:tcPr>
            <w:tcW w:w="2065" w:type="dxa"/>
            <w:vMerge/>
            <w:tcBorders>
              <w:left w:val="single" w:sz="4" w:space="0" w:color="auto"/>
              <w:right w:val="single" w:sz="4" w:space="0" w:color="auto"/>
            </w:tcBorders>
            <w:vAlign w:val="center"/>
          </w:tcPr>
          <w:p w14:paraId="0F22A7B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F87C99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74D06E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10EF1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55F71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A0C3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6E06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F097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2F527A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1FEB4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37141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AE1D0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FE2A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C252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C17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491F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545A8D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6B7A2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3A048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6CCB17F" w14:textId="77777777" w:rsidR="00071EFC" w:rsidRPr="00232036" w:rsidRDefault="00071EFC" w:rsidP="00071EFC">
            <w:pPr>
              <w:jc w:val="center"/>
              <w:rPr>
                <w:rFonts w:ascii="Arial" w:hAnsi="Arial" w:cs="Arial"/>
                <w:sz w:val="18"/>
                <w:szCs w:val="18"/>
              </w:rPr>
            </w:pPr>
          </w:p>
        </w:tc>
      </w:tr>
      <w:tr w:rsidR="00071EFC" w:rsidRPr="00232036" w14:paraId="012B30D6" w14:textId="77777777" w:rsidTr="009A5134">
        <w:trPr>
          <w:trHeight w:val="125"/>
          <w:jc w:val="center"/>
        </w:trPr>
        <w:tc>
          <w:tcPr>
            <w:tcW w:w="2065" w:type="dxa"/>
            <w:vMerge/>
            <w:tcBorders>
              <w:left w:val="single" w:sz="4" w:space="0" w:color="auto"/>
              <w:right w:val="single" w:sz="4" w:space="0" w:color="auto"/>
            </w:tcBorders>
            <w:vAlign w:val="center"/>
          </w:tcPr>
          <w:p w14:paraId="412D110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8F445E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E2AF7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5A4D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05FB9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BAC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B861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751C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7C2A9C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1F7AC2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9345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DDB65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DE50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CFB48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4E4F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D4BD5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145F72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286CB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E05E0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3835A48" w14:textId="77777777" w:rsidR="00071EFC" w:rsidRPr="00232036" w:rsidRDefault="00071EFC" w:rsidP="00071EFC">
            <w:pPr>
              <w:jc w:val="center"/>
              <w:rPr>
                <w:rFonts w:ascii="Arial" w:hAnsi="Arial" w:cs="Arial"/>
                <w:sz w:val="18"/>
                <w:szCs w:val="18"/>
              </w:rPr>
            </w:pPr>
          </w:p>
        </w:tc>
      </w:tr>
      <w:tr w:rsidR="00071EFC" w:rsidRPr="00232036" w14:paraId="6768E0F7"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70FD297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3B2C2B52"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886C8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55CB61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CA_n260(4A)</w:t>
            </w:r>
          </w:p>
        </w:tc>
        <w:tc>
          <w:tcPr>
            <w:tcW w:w="749" w:type="dxa"/>
            <w:vMerge/>
            <w:tcBorders>
              <w:left w:val="single" w:sz="4" w:space="0" w:color="auto"/>
              <w:bottom w:val="single" w:sz="4" w:space="0" w:color="auto"/>
              <w:right w:val="single" w:sz="4" w:space="0" w:color="auto"/>
            </w:tcBorders>
            <w:vAlign w:val="center"/>
          </w:tcPr>
          <w:p w14:paraId="76745189" w14:textId="77777777" w:rsidR="00071EFC" w:rsidRPr="00232036" w:rsidRDefault="00071EFC" w:rsidP="00071EFC">
            <w:pPr>
              <w:jc w:val="center"/>
              <w:rPr>
                <w:rFonts w:ascii="Arial" w:hAnsi="Arial" w:cs="Arial"/>
                <w:sz w:val="18"/>
                <w:szCs w:val="18"/>
              </w:rPr>
            </w:pPr>
          </w:p>
        </w:tc>
      </w:tr>
      <w:tr w:rsidR="00071EFC" w:rsidRPr="00232036" w14:paraId="71DB0666"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D8B48A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CA_n66A-n260(5A)</w:t>
            </w:r>
          </w:p>
        </w:tc>
        <w:tc>
          <w:tcPr>
            <w:tcW w:w="1980" w:type="dxa"/>
            <w:vMerge w:val="restart"/>
            <w:tcBorders>
              <w:top w:val="single" w:sz="4" w:space="0" w:color="auto"/>
              <w:left w:val="single" w:sz="4" w:space="0" w:color="auto"/>
              <w:right w:val="single" w:sz="4" w:space="0" w:color="auto"/>
            </w:tcBorders>
            <w:vAlign w:val="center"/>
          </w:tcPr>
          <w:p w14:paraId="236F489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746" w:type="dxa"/>
            <w:vMerge w:val="restart"/>
            <w:tcBorders>
              <w:top w:val="single" w:sz="4" w:space="0" w:color="auto"/>
              <w:left w:val="single" w:sz="4" w:space="0" w:color="auto"/>
              <w:right w:val="single" w:sz="4" w:space="0" w:color="auto"/>
            </w:tcBorders>
            <w:vAlign w:val="center"/>
          </w:tcPr>
          <w:p w14:paraId="7F3FE6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5173DD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503D3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D5DB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4BC2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6C41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A06875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824B6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93767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035DC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56FA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CF08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8A58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7350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D197E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4BD225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DBC1B2"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7A28B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535BD87" w14:textId="77777777" w:rsidTr="009A5134">
        <w:trPr>
          <w:trHeight w:val="125"/>
          <w:jc w:val="center"/>
        </w:trPr>
        <w:tc>
          <w:tcPr>
            <w:tcW w:w="2065" w:type="dxa"/>
            <w:vMerge/>
            <w:tcBorders>
              <w:left w:val="single" w:sz="4" w:space="0" w:color="auto"/>
              <w:right w:val="single" w:sz="4" w:space="0" w:color="auto"/>
            </w:tcBorders>
            <w:vAlign w:val="center"/>
          </w:tcPr>
          <w:p w14:paraId="7A9174B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937351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5FDB9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1BCC2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188592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6D019D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7CE2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26A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F9E291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19B73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3B3A9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E8D66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9075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FDA6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DD4D3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2E7FF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93F37F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52D54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CCB06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C982E51" w14:textId="77777777" w:rsidR="00071EFC" w:rsidRPr="00232036" w:rsidRDefault="00071EFC" w:rsidP="00071EFC">
            <w:pPr>
              <w:jc w:val="center"/>
              <w:rPr>
                <w:rFonts w:ascii="Arial" w:hAnsi="Arial" w:cs="Arial"/>
                <w:sz w:val="18"/>
                <w:szCs w:val="18"/>
              </w:rPr>
            </w:pPr>
          </w:p>
        </w:tc>
      </w:tr>
      <w:tr w:rsidR="00071EFC" w:rsidRPr="00232036" w14:paraId="76AFCE58" w14:textId="77777777" w:rsidTr="009A5134">
        <w:trPr>
          <w:trHeight w:val="125"/>
          <w:jc w:val="center"/>
        </w:trPr>
        <w:tc>
          <w:tcPr>
            <w:tcW w:w="2065" w:type="dxa"/>
            <w:vMerge/>
            <w:tcBorders>
              <w:left w:val="single" w:sz="4" w:space="0" w:color="auto"/>
              <w:right w:val="single" w:sz="4" w:space="0" w:color="auto"/>
            </w:tcBorders>
            <w:vAlign w:val="center"/>
          </w:tcPr>
          <w:p w14:paraId="09B4D7A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9C22C4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929C7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DF46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AAD89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6E08F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59B8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0DB3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FB9ECE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AC2BF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41F9A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A12F5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6D73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373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D844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B883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9A271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1DB33F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64651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385FFB6" w14:textId="77777777" w:rsidR="00071EFC" w:rsidRPr="00232036" w:rsidRDefault="00071EFC" w:rsidP="00071EFC">
            <w:pPr>
              <w:jc w:val="center"/>
              <w:rPr>
                <w:rFonts w:ascii="Arial" w:hAnsi="Arial" w:cs="Arial"/>
                <w:sz w:val="18"/>
                <w:szCs w:val="18"/>
              </w:rPr>
            </w:pPr>
          </w:p>
        </w:tc>
      </w:tr>
      <w:tr w:rsidR="00071EFC" w:rsidRPr="00232036" w14:paraId="7C2DDF3A"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518BEF1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0603F91"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7735A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6F75A5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CA_n260(5A)</w:t>
            </w:r>
          </w:p>
        </w:tc>
        <w:tc>
          <w:tcPr>
            <w:tcW w:w="749" w:type="dxa"/>
            <w:vMerge/>
            <w:tcBorders>
              <w:left w:val="single" w:sz="4" w:space="0" w:color="auto"/>
              <w:bottom w:val="single" w:sz="4" w:space="0" w:color="auto"/>
              <w:right w:val="single" w:sz="4" w:space="0" w:color="auto"/>
            </w:tcBorders>
            <w:vAlign w:val="center"/>
          </w:tcPr>
          <w:p w14:paraId="0F6A4D8D" w14:textId="77777777" w:rsidR="00071EFC" w:rsidRPr="00232036" w:rsidRDefault="00071EFC" w:rsidP="00071EFC">
            <w:pPr>
              <w:jc w:val="center"/>
              <w:rPr>
                <w:rFonts w:ascii="Arial" w:hAnsi="Arial" w:cs="Arial"/>
                <w:sz w:val="18"/>
                <w:szCs w:val="18"/>
              </w:rPr>
            </w:pPr>
          </w:p>
        </w:tc>
      </w:tr>
      <w:tr w:rsidR="00071EFC" w:rsidRPr="00232036" w14:paraId="3F08D586"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06D9BF7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CA_n66A-n260(6A)</w:t>
            </w:r>
          </w:p>
        </w:tc>
        <w:tc>
          <w:tcPr>
            <w:tcW w:w="1980" w:type="dxa"/>
            <w:vMerge w:val="restart"/>
            <w:tcBorders>
              <w:top w:val="single" w:sz="4" w:space="0" w:color="auto"/>
              <w:left w:val="single" w:sz="4" w:space="0" w:color="auto"/>
              <w:right w:val="single" w:sz="4" w:space="0" w:color="auto"/>
            </w:tcBorders>
            <w:vAlign w:val="center"/>
          </w:tcPr>
          <w:p w14:paraId="6A91FFD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746" w:type="dxa"/>
            <w:vMerge w:val="restart"/>
            <w:tcBorders>
              <w:top w:val="single" w:sz="4" w:space="0" w:color="auto"/>
              <w:left w:val="single" w:sz="4" w:space="0" w:color="auto"/>
              <w:right w:val="single" w:sz="4" w:space="0" w:color="auto"/>
            </w:tcBorders>
            <w:vAlign w:val="center"/>
          </w:tcPr>
          <w:p w14:paraId="7E1067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56611F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6F5FF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6712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6C3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D986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818CBB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4B30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1943B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EBFF4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1CD6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5AA5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9D6EB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AE0E1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0607D6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0B880F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391AD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6C7836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2AC5537" w14:textId="77777777" w:rsidTr="009A5134">
        <w:trPr>
          <w:trHeight w:val="125"/>
          <w:jc w:val="center"/>
        </w:trPr>
        <w:tc>
          <w:tcPr>
            <w:tcW w:w="2065" w:type="dxa"/>
            <w:vMerge/>
            <w:tcBorders>
              <w:left w:val="single" w:sz="4" w:space="0" w:color="auto"/>
              <w:right w:val="single" w:sz="4" w:space="0" w:color="auto"/>
            </w:tcBorders>
            <w:vAlign w:val="center"/>
          </w:tcPr>
          <w:p w14:paraId="50F4503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7B551D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210E6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6083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A8F4F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ED99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1E9D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91D2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64A134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2D150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1948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BFCFC6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CD8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BDB7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244F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A0243A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3EAA7A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2F664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74524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684E0AD" w14:textId="77777777" w:rsidR="00071EFC" w:rsidRPr="00232036" w:rsidRDefault="00071EFC" w:rsidP="00071EFC">
            <w:pPr>
              <w:jc w:val="center"/>
              <w:rPr>
                <w:rFonts w:ascii="Arial" w:hAnsi="Arial" w:cs="Arial"/>
                <w:sz w:val="18"/>
                <w:szCs w:val="18"/>
              </w:rPr>
            </w:pPr>
          </w:p>
        </w:tc>
      </w:tr>
      <w:tr w:rsidR="00071EFC" w:rsidRPr="00232036" w14:paraId="0E1FB0A0" w14:textId="77777777" w:rsidTr="009A5134">
        <w:trPr>
          <w:trHeight w:val="125"/>
          <w:jc w:val="center"/>
        </w:trPr>
        <w:tc>
          <w:tcPr>
            <w:tcW w:w="2065" w:type="dxa"/>
            <w:vMerge/>
            <w:tcBorders>
              <w:left w:val="single" w:sz="4" w:space="0" w:color="auto"/>
              <w:right w:val="single" w:sz="4" w:space="0" w:color="auto"/>
            </w:tcBorders>
            <w:vAlign w:val="center"/>
          </w:tcPr>
          <w:p w14:paraId="084E0F4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5ADBB2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4F20A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9B24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3ED552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D7EF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0623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7D09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CE4BBD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E0721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2A9FC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E5A4A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EDAD2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1765A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A3F7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62C9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D8F8C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CDF7B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A4EB2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1DD9EBD" w14:textId="77777777" w:rsidR="00071EFC" w:rsidRPr="00232036" w:rsidRDefault="00071EFC" w:rsidP="00071EFC">
            <w:pPr>
              <w:jc w:val="center"/>
              <w:rPr>
                <w:rFonts w:ascii="Arial" w:hAnsi="Arial" w:cs="Arial"/>
                <w:sz w:val="18"/>
                <w:szCs w:val="18"/>
              </w:rPr>
            </w:pPr>
          </w:p>
        </w:tc>
      </w:tr>
      <w:tr w:rsidR="00071EFC" w:rsidRPr="00232036" w14:paraId="1A52650B"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70C7962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33D95B6C"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49509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54A17B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CA_n260(6A)</w:t>
            </w:r>
          </w:p>
        </w:tc>
        <w:tc>
          <w:tcPr>
            <w:tcW w:w="749" w:type="dxa"/>
            <w:vMerge/>
            <w:tcBorders>
              <w:left w:val="single" w:sz="4" w:space="0" w:color="auto"/>
              <w:bottom w:val="single" w:sz="4" w:space="0" w:color="auto"/>
              <w:right w:val="single" w:sz="4" w:space="0" w:color="auto"/>
            </w:tcBorders>
            <w:vAlign w:val="center"/>
          </w:tcPr>
          <w:p w14:paraId="52080FC9" w14:textId="77777777" w:rsidR="00071EFC" w:rsidRPr="00232036" w:rsidRDefault="00071EFC" w:rsidP="00071EFC">
            <w:pPr>
              <w:jc w:val="center"/>
              <w:rPr>
                <w:rFonts w:ascii="Arial" w:hAnsi="Arial" w:cs="Arial"/>
                <w:sz w:val="18"/>
                <w:szCs w:val="18"/>
              </w:rPr>
            </w:pPr>
          </w:p>
        </w:tc>
      </w:tr>
      <w:tr w:rsidR="00071EFC" w:rsidRPr="00232036" w14:paraId="773AB374"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65FB145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CA_n66A-n260(7A)</w:t>
            </w:r>
          </w:p>
        </w:tc>
        <w:tc>
          <w:tcPr>
            <w:tcW w:w="1980" w:type="dxa"/>
            <w:vMerge w:val="restart"/>
            <w:tcBorders>
              <w:top w:val="single" w:sz="4" w:space="0" w:color="auto"/>
              <w:left w:val="single" w:sz="4" w:space="0" w:color="auto"/>
              <w:right w:val="single" w:sz="4" w:space="0" w:color="auto"/>
            </w:tcBorders>
            <w:vAlign w:val="center"/>
          </w:tcPr>
          <w:p w14:paraId="6C49048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746" w:type="dxa"/>
            <w:vMerge w:val="restart"/>
            <w:tcBorders>
              <w:top w:val="single" w:sz="4" w:space="0" w:color="auto"/>
              <w:left w:val="single" w:sz="4" w:space="0" w:color="auto"/>
              <w:right w:val="single" w:sz="4" w:space="0" w:color="auto"/>
            </w:tcBorders>
            <w:vAlign w:val="center"/>
          </w:tcPr>
          <w:p w14:paraId="4840B4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755752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21077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B46C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B5C2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F961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52032D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F4A58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2336D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9ECE5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359FE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4550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28F70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987C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EC97D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B88B63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C349E7"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CF6E8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B1D7BF4" w14:textId="77777777" w:rsidTr="009A5134">
        <w:trPr>
          <w:trHeight w:val="125"/>
          <w:jc w:val="center"/>
        </w:trPr>
        <w:tc>
          <w:tcPr>
            <w:tcW w:w="2065" w:type="dxa"/>
            <w:vMerge/>
            <w:tcBorders>
              <w:left w:val="single" w:sz="4" w:space="0" w:color="auto"/>
              <w:right w:val="single" w:sz="4" w:space="0" w:color="auto"/>
            </w:tcBorders>
            <w:vAlign w:val="center"/>
          </w:tcPr>
          <w:p w14:paraId="22034F0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3FC340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D650B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87113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4FE2CC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60833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9CFC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7D90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417B78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CE92A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80058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054A2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E35C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5911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4FEB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AB733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6EDCB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4154D7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A906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7935B2C" w14:textId="77777777" w:rsidR="00071EFC" w:rsidRPr="00232036" w:rsidRDefault="00071EFC" w:rsidP="00071EFC">
            <w:pPr>
              <w:jc w:val="center"/>
              <w:rPr>
                <w:rFonts w:ascii="Arial" w:hAnsi="Arial" w:cs="Arial"/>
                <w:sz w:val="18"/>
                <w:szCs w:val="18"/>
              </w:rPr>
            </w:pPr>
          </w:p>
        </w:tc>
      </w:tr>
      <w:tr w:rsidR="00071EFC" w:rsidRPr="00232036" w14:paraId="3E64E2CD" w14:textId="77777777" w:rsidTr="009A5134">
        <w:trPr>
          <w:trHeight w:val="125"/>
          <w:jc w:val="center"/>
        </w:trPr>
        <w:tc>
          <w:tcPr>
            <w:tcW w:w="2065" w:type="dxa"/>
            <w:vMerge/>
            <w:tcBorders>
              <w:left w:val="single" w:sz="4" w:space="0" w:color="auto"/>
              <w:right w:val="single" w:sz="4" w:space="0" w:color="auto"/>
            </w:tcBorders>
            <w:vAlign w:val="center"/>
          </w:tcPr>
          <w:p w14:paraId="252918B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4A696A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5EE3A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48B0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32BA2F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C002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2EC7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A818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4C7478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1065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066C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D850A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F63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9D13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0373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85AF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6A93A0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524EC0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8074C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F0CF020" w14:textId="77777777" w:rsidR="00071EFC" w:rsidRPr="00232036" w:rsidRDefault="00071EFC" w:rsidP="00071EFC">
            <w:pPr>
              <w:jc w:val="center"/>
              <w:rPr>
                <w:rFonts w:ascii="Arial" w:hAnsi="Arial" w:cs="Arial"/>
                <w:sz w:val="18"/>
                <w:szCs w:val="18"/>
              </w:rPr>
            </w:pPr>
          </w:p>
        </w:tc>
      </w:tr>
      <w:tr w:rsidR="00071EFC" w:rsidRPr="00232036" w14:paraId="005D2C5D"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3F5DB0E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857A2D9"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50F23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50BF35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CA_n260(7A)</w:t>
            </w:r>
          </w:p>
        </w:tc>
        <w:tc>
          <w:tcPr>
            <w:tcW w:w="749" w:type="dxa"/>
            <w:vMerge/>
            <w:tcBorders>
              <w:left w:val="single" w:sz="4" w:space="0" w:color="auto"/>
              <w:bottom w:val="single" w:sz="4" w:space="0" w:color="auto"/>
              <w:right w:val="single" w:sz="4" w:space="0" w:color="auto"/>
            </w:tcBorders>
            <w:vAlign w:val="center"/>
          </w:tcPr>
          <w:p w14:paraId="52757D85" w14:textId="77777777" w:rsidR="00071EFC" w:rsidRPr="00232036" w:rsidRDefault="00071EFC" w:rsidP="00071EFC">
            <w:pPr>
              <w:jc w:val="center"/>
              <w:rPr>
                <w:rFonts w:ascii="Arial" w:hAnsi="Arial" w:cs="Arial"/>
                <w:sz w:val="18"/>
                <w:szCs w:val="18"/>
              </w:rPr>
            </w:pPr>
          </w:p>
        </w:tc>
      </w:tr>
      <w:tr w:rsidR="00071EFC" w:rsidRPr="00232036" w14:paraId="659A8835"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117BA57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CA_n66A-n260(8A)</w:t>
            </w:r>
          </w:p>
        </w:tc>
        <w:tc>
          <w:tcPr>
            <w:tcW w:w="1980" w:type="dxa"/>
            <w:vMerge w:val="restart"/>
            <w:tcBorders>
              <w:top w:val="single" w:sz="4" w:space="0" w:color="auto"/>
              <w:left w:val="single" w:sz="4" w:space="0" w:color="auto"/>
              <w:right w:val="single" w:sz="4" w:space="0" w:color="auto"/>
            </w:tcBorders>
            <w:vAlign w:val="center"/>
          </w:tcPr>
          <w:p w14:paraId="4F88344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CA_n66A-n260A</w:t>
            </w:r>
          </w:p>
        </w:tc>
        <w:tc>
          <w:tcPr>
            <w:tcW w:w="746" w:type="dxa"/>
            <w:vMerge w:val="restart"/>
            <w:tcBorders>
              <w:top w:val="single" w:sz="4" w:space="0" w:color="auto"/>
              <w:left w:val="single" w:sz="4" w:space="0" w:color="auto"/>
              <w:right w:val="single" w:sz="4" w:space="0" w:color="auto"/>
            </w:tcBorders>
            <w:vAlign w:val="center"/>
          </w:tcPr>
          <w:p w14:paraId="374A72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3E21DF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499A5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6FF8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A1B7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0FCE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F78752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B3221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D4B1C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59C600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1DB7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158F1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1FBD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C7D8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B6F44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6C65E6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204CA3"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92904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4289990" w14:textId="77777777" w:rsidTr="009A5134">
        <w:trPr>
          <w:trHeight w:val="125"/>
          <w:jc w:val="center"/>
        </w:trPr>
        <w:tc>
          <w:tcPr>
            <w:tcW w:w="2065" w:type="dxa"/>
            <w:vMerge/>
            <w:tcBorders>
              <w:left w:val="single" w:sz="4" w:space="0" w:color="auto"/>
              <w:right w:val="single" w:sz="4" w:space="0" w:color="auto"/>
            </w:tcBorders>
            <w:vAlign w:val="center"/>
          </w:tcPr>
          <w:p w14:paraId="74683A3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D8E051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C66AE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3D9E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8EB03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E806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528B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BE9E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2E17DA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9EECD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F137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6FCF7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B335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0E80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55A4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8C76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BB96A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8903B4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3DB5E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A784CD7" w14:textId="77777777" w:rsidR="00071EFC" w:rsidRPr="00232036" w:rsidRDefault="00071EFC" w:rsidP="00071EFC">
            <w:pPr>
              <w:jc w:val="center"/>
              <w:rPr>
                <w:rFonts w:ascii="Arial" w:hAnsi="Arial" w:cs="Arial"/>
                <w:sz w:val="18"/>
                <w:szCs w:val="18"/>
              </w:rPr>
            </w:pPr>
          </w:p>
        </w:tc>
      </w:tr>
      <w:tr w:rsidR="00071EFC" w:rsidRPr="00232036" w14:paraId="12D6E12A" w14:textId="77777777" w:rsidTr="009A5134">
        <w:trPr>
          <w:trHeight w:val="125"/>
          <w:jc w:val="center"/>
        </w:trPr>
        <w:tc>
          <w:tcPr>
            <w:tcW w:w="2065" w:type="dxa"/>
            <w:vMerge/>
            <w:tcBorders>
              <w:left w:val="single" w:sz="4" w:space="0" w:color="auto"/>
              <w:right w:val="single" w:sz="4" w:space="0" w:color="auto"/>
            </w:tcBorders>
            <w:vAlign w:val="center"/>
          </w:tcPr>
          <w:p w14:paraId="649811C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8EE479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83E7A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FE1DA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6979F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CE7B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5224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5F04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B38530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AD5560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5256B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2D63E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236E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D09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7CC8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2B3CD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3CA9D9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F0D53C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538E3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9830801" w14:textId="77777777" w:rsidR="00071EFC" w:rsidRPr="00232036" w:rsidRDefault="00071EFC" w:rsidP="00071EFC">
            <w:pPr>
              <w:jc w:val="center"/>
              <w:rPr>
                <w:rFonts w:ascii="Arial" w:hAnsi="Arial" w:cs="Arial"/>
                <w:sz w:val="18"/>
                <w:szCs w:val="18"/>
              </w:rPr>
            </w:pPr>
          </w:p>
        </w:tc>
      </w:tr>
      <w:tr w:rsidR="00071EFC" w:rsidRPr="00232036" w14:paraId="00DF66CF"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5888B0B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EF05FFC"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69EF1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bottom w:val="single" w:sz="4" w:space="0" w:color="auto"/>
              <w:right w:val="single" w:sz="4" w:space="0" w:color="auto"/>
            </w:tcBorders>
          </w:tcPr>
          <w:p w14:paraId="0AA5B8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CA_n260(8A)</w:t>
            </w:r>
          </w:p>
        </w:tc>
        <w:tc>
          <w:tcPr>
            <w:tcW w:w="749" w:type="dxa"/>
            <w:vMerge/>
            <w:tcBorders>
              <w:left w:val="single" w:sz="4" w:space="0" w:color="auto"/>
              <w:bottom w:val="single" w:sz="4" w:space="0" w:color="auto"/>
              <w:right w:val="single" w:sz="4" w:space="0" w:color="auto"/>
            </w:tcBorders>
            <w:vAlign w:val="center"/>
          </w:tcPr>
          <w:p w14:paraId="12A28BF1" w14:textId="77777777" w:rsidR="00071EFC" w:rsidRPr="00232036" w:rsidRDefault="00071EFC" w:rsidP="00071EFC">
            <w:pPr>
              <w:jc w:val="center"/>
              <w:rPr>
                <w:rFonts w:ascii="Arial" w:hAnsi="Arial" w:cs="Arial"/>
                <w:sz w:val="18"/>
                <w:szCs w:val="18"/>
              </w:rPr>
            </w:pPr>
          </w:p>
        </w:tc>
      </w:tr>
      <w:tr w:rsidR="00922BD5" w:rsidRPr="00232036" w14:paraId="37EB7745" w14:textId="77777777" w:rsidTr="00F017CA">
        <w:trPr>
          <w:trHeight w:val="125"/>
          <w:jc w:val="center"/>
          <w:ins w:id="2436" w:author="Verizon" w:date="2020-08-03T15:09:00Z"/>
        </w:trPr>
        <w:tc>
          <w:tcPr>
            <w:tcW w:w="2065" w:type="dxa"/>
            <w:vMerge w:val="restart"/>
            <w:tcBorders>
              <w:top w:val="single" w:sz="4" w:space="0" w:color="auto"/>
              <w:left w:val="single" w:sz="4" w:space="0" w:color="auto"/>
              <w:right w:val="single" w:sz="4" w:space="0" w:color="auto"/>
            </w:tcBorders>
            <w:vAlign w:val="center"/>
          </w:tcPr>
          <w:p w14:paraId="3CE6D861" w14:textId="77777777" w:rsidR="00922BD5" w:rsidRPr="005F6A9D" w:rsidRDefault="00922BD5" w:rsidP="00F017CA">
            <w:pPr>
              <w:pStyle w:val="NoSpacing"/>
              <w:jc w:val="center"/>
              <w:rPr>
                <w:ins w:id="2437" w:author="Verizon" w:date="2020-08-03T15:09:00Z"/>
                <w:rFonts w:ascii="Arial" w:hAnsi="Arial" w:cs="Arial"/>
                <w:sz w:val="18"/>
                <w:szCs w:val="18"/>
              </w:rPr>
            </w:pPr>
            <w:ins w:id="2438" w:author="Verizon" w:date="2020-08-03T15:09:00Z">
              <w:r w:rsidRPr="005F6A9D">
                <w:rPr>
                  <w:rFonts w:ascii="Arial" w:hAnsi="Arial" w:cs="Arial"/>
                  <w:sz w:val="18"/>
                  <w:szCs w:val="18"/>
                  <w:lang w:eastAsia="ja-JP"/>
                </w:rPr>
                <w:t>CA_n66A-n260G</w:t>
              </w:r>
            </w:ins>
          </w:p>
        </w:tc>
        <w:tc>
          <w:tcPr>
            <w:tcW w:w="1980" w:type="dxa"/>
            <w:vMerge w:val="restart"/>
            <w:tcBorders>
              <w:top w:val="single" w:sz="4" w:space="0" w:color="auto"/>
              <w:left w:val="single" w:sz="4" w:space="0" w:color="auto"/>
              <w:right w:val="single" w:sz="4" w:space="0" w:color="auto"/>
            </w:tcBorders>
            <w:vAlign w:val="center"/>
          </w:tcPr>
          <w:p w14:paraId="7F07C56B" w14:textId="77777777" w:rsidR="00922BD5" w:rsidRPr="005F6A9D" w:rsidRDefault="00922BD5" w:rsidP="00F017CA">
            <w:pPr>
              <w:pStyle w:val="NoSpacing"/>
              <w:jc w:val="center"/>
              <w:rPr>
                <w:ins w:id="2439" w:author="Verizon" w:date="2020-08-03T15:09:00Z"/>
                <w:rFonts w:ascii="Arial" w:hAnsi="Arial" w:cs="Arial"/>
                <w:sz w:val="18"/>
                <w:szCs w:val="18"/>
              </w:rPr>
            </w:pPr>
            <w:ins w:id="2440" w:author="Verizon" w:date="2020-08-03T15:09:00Z">
              <w:r w:rsidRPr="005F6A9D">
                <w:rPr>
                  <w:rFonts w:ascii="Arial" w:hAnsi="Arial" w:cs="Arial"/>
                  <w:sz w:val="18"/>
                  <w:szCs w:val="18"/>
                </w:rPr>
                <w:t>CA_n66A-n260A CA_n66A-n260G</w:t>
              </w:r>
            </w:ins>
          </w:p>
        </w:tc>
        <w:tc>
          <w:tcPr>
            <w:tcW w:w="746" w:type="dxa"/>
            <w:vMerge w:val="restart"/>
            <w:tcBorders>
              <w:top w:val="single" w:sz="4" w:space="0" w:color="auto"/>
              <w:left w:val="single" w:sz="4" w:space="0" w:color="auto"/>
              <w:right w:val="single" w:sz="4" w:space="0" w:color="auto"/>
            </w:tcBorders>
            <w:vAlign w:val="center"/>
          </w:tcPr>
          <w:p w14:paraId="682DA54F" w14:textId="77777777" w:rsidR="00922BD5" w:rsidRPr="00232036" w:rsidRDefault="00922BD5" w:rsidP="00F017CA">
            <w:pPr>
              <w:jc w:val="center"/>
              <w:rPr>
                <w:ins w:id="2441" w:author="Verizon" w:date="2020-08-03T15:09:00Z"/>
                <w:rFonts w:ascii="Arial" w:hAnsi="Arial" w:cs="Arial"/>
                <w:sz w:val="18"/>
                <w:szCs w:val="18"/>
              </w:rPr>
            </w:pPr>
            <w:ins w:id="2442" w:author="Verizon" w:date="2020-08-03T15:09:00Z">
              <w:r w:rsidRPr="00232036">
                <w:rPr>
                  <w:rFonts w:ascii="Arial" w:hAnsi="Arial" w:cs="Arial"/>
                  <w:sz w:val="18"/>
                  <w:szCs w:val="18"/>
                </w:rPr>
                <w:t>n66</w:t>
              </w:r>
            </w:ins>
          </w:p>
        </w:tc>
        <w:tc>
          <w:tcPr>
            <w:tcW w:w="667" w:type="dxa"/>
            <w:tcBorders>
              <w:top w:val="single" w:sz="4" w:space="0" w:color="auto"/>
              <w:left w:val="single" w:sz="4" w:space="0" w:color="auto"/>
              <w:bottom w:val="single" w:sz="4" w:space="0" w:color="auto"/>
              <w:right w:val="single" w:sz="4" w:space="0" w:color="auto"/>
            </w:tcBorders>
          </w:tcPr>
          <w:p w14:paraId="3A2BC940" w14:textId="77777777" w:rsidR="00922BD5" w:rsidRPr="00232036" w:rsidRDefault="00922BD5" w:rsidP="00F017CA">
            <w:pPr>
              <w:jc w:val="center"/>
              <w:rPr>
                <w:ins w:id="2443" w:author="Verizon" w:date="2020-08-03T15:09:00Z"/>
                <w:rFonts w:ascii="Arial" w:hAnsi="Arial" w:cs="Arial"/>
                <w:sz w:val="18"/>
                <w:szCs w:val="18"/>
              </w:rPr>
            </w:pPr>
            <w:ins w:id="2444" w:author="Verizon" w:date="2020-08-03T15:09: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CD47843" w14:textId="77777777" w:rsidR="00922BD5" w:rsidRPr="00232036" w:rsidRDefault="00922BD5" w:rsidP="00F017CA">
            <w:pPr>
              <w:jc w:val="center"/>
              <w:rPr>
                <w:ins w:id="2445" w:author="Verizon" w:date="2020-08-03T15:09:00Z"/>
                <w:rFonts w:ascii="Arial" w:hAnsi="Arial" w:cs="Arial"/>
                <w:sz w:val="18"/>
                <w:szCs w:val="18"/>
              </w:rPr>
            </w:pPr>
            <w:ins w:id="2446"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E167E47" w14:textId="77777777" w:rsidR="00922BD5" w:rsidRPr="00232036" w:rsidRDefault="00922BD5" w:rsidP="00F017CA">
            <w:pPr>
              <w:jc w:val="center"/>
              <w:rPr>
                <w:ins w:id="2447" w:author="Verizon" w:date="2020-08-03T15:09:00Z"/>
                <w:rFonts w:ascii="Arial" w:hAnsi="Arial" w:cs="Arial"/>
                <w:sz w:val="18"/>
                <w:szCs w:val="18"/>
              </w:rPr>
            </w:pPr>
            <w:ins w:id="244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F73EC2" w14:textId="77777777" w:rsidR="00922BD5" w:rsidRPr="00232036" w:rsidRDefault="00922BD5" w:rsidP="00F017CA">
            <w:pPr>
              <w:jc w:val="center"/>
              <w:rPr>
                <w:ins w:id="2449" w:author="Verizon" w:date="2020-08-03T15:09:00Z"/>
                <w:rFonts w:ascii="Arial" w:hAnsi="Arial" w:cs="Arial"/>
                <w:sz w:val="18"/>
                <w:szCs w:val="18"/>
              </w:rPr>
            </w:pPr>
            <w:ins w:id="2450"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2F97EE" w14:textId="77777777" w:rsidR="00922BD5" w:rsidRPr="00232036" w:rsidRDefault="00922BD5" w:rsidP="00F017CA">
            <w:pPr>
              <w:jc w:val="center"/>
              <w:rPr>
                <w:ins w:id="2451" w:author="Verizon" w:date="2020-08-03T15:09:00Z"/>
                <w:rFonts w:ascii="Arial" w:hAnsi="Arial" w:cs="Arial"/>
                <w:sz w:val="18"/>
                <w:szCs w:val="18"/>
              </w:rPr>
            </w:pPr>
            <w:ins w:id="2452"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7BE45E3F" w14:textId="77777777" w:rsidR="00922BD5" w:rsidRPr="00232036" w:rsidRDefault="00922BD5" w:rsidP="00F017CA">
            <w:pPr>
              <w:jc w:val="center"/>
              <w:rPr>
                <w:ins w:id="2453"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300A076" w14:textId="77777777" w:rsidR="00922BD5" w:rsidRPr="00232036" w:rsidRDefault="00922BD5" w:rsidP="00F017CA">
            <w:pPr>
              <w:jc w:val="center"/>
              <w:rPr>
                <w:ins w:id="245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A186EDC" w14:textId="77777777" w:rsidR="00922BD5" w:rsidRPr="00232036" w:rsidRDefault="00922BD5" w:rsidP="00F017CA">
            <w:pPr>
              <w:jc w:val="center"/>
              <w:rPr>
                <w:ins w:id="2455" w:author="Verizon" w:date="2020-08-03T15:09:00Z"/>
                <w:rFonts w:ascii="Arial" w:hAnsi="Arial" w:cs="Arial"/>
                <w:sz w:val="18"/>
                <w:szCs w:val="18"/>
              </w:rPr>
            </w:pPr>
            <w:ins w:id="2456"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661DD45" w14:textId="77777777" w:rsidR="00922BD5" w:rsidRPr="00232036" w:rsidRDefault="00922BD5" w:rsidP="00F017CA">
            <w:pPr>
              <w:jc w:val="center"/>
              <w:rPr>
                <w:ins w:id="245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726767" w14:textId="77777777" w:rsidR="00922BD5" w:rsidRPr="00232036" w:rsidRDefault="00922BD5" w:rsidP="00F017CA">
            <w:pPr>
              <w:jc w:val="center"/>
              <w:rPr>
                <w:ins w:id="245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F58AE6" w14:textId="77777777" w:rsidR="00922BD5" w:rsidRPr="00232036" w:rsidRDefault="00922BD5" w:rsidP="00F017CA">
            <w:pPr>
              <w:jc w:val="center"/>
              <w:rPr>
                <w:ins w:id="245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DE610A" w14:textId="77777777" w:rsidR="00922BD5" w:rsidRPr="00232036" w:rsidRDefault="00922BD5" w:rsidP="00F017CA">
            <w:pPr>
              <w:jc w:val="center"/>
              <w:rPr>
                <w:ins w:id="246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23D7B0C" w14:textId="77777777" w:rsidR="00922BD5" w:rsidRPr="00232036" w:rsidRDefault="00922BD5" w:rsidP="00F017CA">
            <w:pPr>
              <w:jc w:val="center"/>
              <w:rPr>
                <w:ins w:id="246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BA660F7" w14:textId="77777777" w:rsidR="00922BD5" w:rsidRPr="00232036" w:rsidRDefault="00922BD5" w:rsidP="00F017CA">
            <w:pPr>
              <w:jc w:val="center"/>
              <w:rPr>
                <w:ins w:id="2462"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8E2A2E5" w14:textId="77777777" w:rsidR="00922BD5" w:rsidRPr="00232036" w:rsidRDefault="00922BD5" w:rsidP="00F017CA">
            <w:pPr>
              <w:jc w:val="center"/>
              <w:rPr>
                <w:ins w:id="2463"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9009C1" w14:textId="77777777" w:rsidR="00922BD5" w:rsidRPr="00232036" w:rsidRDefault="00922BD5" w:rsidP="00F017CA">
            <w:pPr>
              <w:jc w:val="center"/>
              <w:rPr>
                <w:ins w:id="2464" w:author="Verizon" w:date="2020-08-03T15:09: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5D2ED6D" w14:textId="77777777" w:rsidR="00922BD5" w:rsidRPr="00232036" w:rsidRDefault="00922BD5" w:rsidP="00F017CA">
            <w:pPr>
              <w:jc w:val="center"/>
              <w:rPr>
                <w:ins w:id="2465" w:author="Verizon" w:date="2020-08-03T15:09:00Z"/>
                <w:rFonts w:ascii="Arial" w:hAnsi="Arial" w:cs="Arial"/>
                <w:sz w:val="18"/>
                <w:szCs w:val="18"/>
              </w:rPr>
            </w:pPr>
            <w:ins w:id="2466" w:author="Verizon" w:date="2020-08-03T15:09:00Z">
              <w:r w:rsidRPr="00232036">
                <w:rPr>
                  <w:rFonts w:ascii="Arial" w:hAnsi="Arial" w:cs="Arial"/>
                  <w:sz w:val="18"/>
                  <w:szCs w:val="18"/>
                </w:rPr>
                <w:t>0</w:t>
              </w:r>
            </w:ins>
          </w:p>
        </w:tc>
      </w:tr>
      <w:tr w:rsidR="00922BD5" w:rsidRPr="00232036" w14:paraId="27B0560F" w14:textId="77777777" w:rsidTr="00F017CA">
        <w:trPr>
          <w:trHeight w:val="125"/>
          <w:jc w:val="center"/>
          <w:ins w:id="2467" w:author="Verizon" w:date="2020-08-03T15:09:00Z"/>
        </w:trPr>
        <w:tc>
          <w:tcPr>
            <w:tcW w:w="2065" w:type="dxa"/>
            <w:vMerge/>
            <w:tcBorders>
              <w:left w:val="single" w:sz="4" w:space="0" w:color="auto"/>
              <w:right w:val="single" w:sz="4" w:space="0" w:color="auto"/>
            </w:tcBorders>
            <w:vAlign w:val="center"/>
          </w:tcPr>
          <w:p w14:paraId="5F4B5187" w14:textId="77777777" w:rsidR="00922BD5" w:rsidRPr="005F6A9D" w:rsidRDefault="00922BD5" w:rsidP="00F017CA">
            <w:pPr>
              <w:pStyle w:val="NoSpacing"/>
              <w:jc w:val="center"/>
              <w:rPr>
                <w:ins w:id="2468"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6783A279" w14:textId="77777777" w:rsidR="00922BD5" w:rsidRPr="005F6A9D" w:rsidRDefault="00922BD5" w:rsidP="00F017CA">
            <w:pPr>
              <w:pStyle w:val="NoSpacing"/>
              <w:jc w:val="center"/>
              <w:rPr>
                <w:ins w:id="2469" w:author="Verizon" w:date="2020-08-03T15:09:00Z"/>
                <w:rFonts w:ascii="Arial" w:hAnsi="Arial" w:cs="Arial"/>
                <w:sz w:val="18"/>
                <w:szCs w:val="18"/>
              </w:rPr>
            </w:pPr>
          </w:p>
        </w:tc>
        <w:tc>
          <w:tcPr>
            <w:tcW w:w="746" w:type="dxa"/>
            <w:vMerge/>
            <w:tcBorders>
              <w:left w:val="single" w:sz="4" w:space="0" w:color="auto"/>
              <w:right w:val="single" w:sz="4" w:space="0" w:color="auto"/>
            </w:tcBorders>
            <w:vAlign w:val="center"/>
          </w:tcPr>
          <w:p w14:paraId="3FFCF484" w14:textId="77777777" w:rsidR="00922BD5" w:rsidRPr="00232036" w:rsidRDefault="00922BD5" w:rsidP="00F017CA">
            <w:pPr>
              <w:jc w:val="center"/>
              <w:rPr>
                <w:ins w:id="247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63D4FC1" w14:textId="77777777" w:rsidR="00922BD5" w:rsidRPr="00232036" w:rsidRDefault="00922BD5" w:rsidP="00F017CA">
            <w:pPr>
              <w:jc w:val="center"/>
              <w:rPr>
                <w:ins w:id="2471" w:author="Verizon" w:date="2020-08-03T15:09:00Z"/>
                <w:rFonts w:ascii="Arial" w:hAnsi="Arial" w:cs="Arial"/>
                <w:sz w:val="18"/>
                <w:szCs w:val="18"/>
              </w:rPr>
            </w:pPr>
            <w:ins w:id="2472" w:author="Verizon" w:date="2020-08-03T15:09: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59299D37" w14:textId="77777777" w:rsidR="00922BD5" w:rsidRPr="00232036" w:rsidRDefault="00922BD5" w:rsidP="00F017CA">
            <w:pPr>
              <w:jc w:val="center"/>
              <w:rPr>
                <w:ins w:id="247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813BB8" w14:textId="77777777" w:rsidR="00922BD5" w:rsidRPr="00232036" w:rsidRDefault="00922BD5" w:rsidP="00F017CA">
            <w:pPr>
              <w:jc w:val="center"/>
              <w:rPr>
                <w:ins w:id="2474" w:author="Verizon" w:date="2020-08-03T15:09:00Z"/>
                <w:rFonts w:ascii="Arial" w:hAnsi="Arial" w:cs="Arial"/>
                <w:sz w:val="18"/>
                <w:szCs w:val="18"/>
              </w:rPr>
            </w:pPr>
            <w:ins w:id="247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DCDB88" w14:textId="77777777" w:rsidR="00922BD5" w:rsidRPr="00232036" w:rsidRDefault="00922BD5" w:rsidP="00F017CA">
            <w:pPr>
              <w:jc w:val="center"/>
              <w:rPr>
                <w:ins w:id="2476" w:author="Verizon" w:date="2020-08-03T15:09:00Z"/>
                <w:rFonts w:ascii="Arial" w:hAnsi="Arial" w:cs="Arial"/>
                <w:sz w:val="18"/>
                <w:szCs w:val="18"/>
              </w:rPr>
            </w:pPr>
            <w:ins w:id="2477"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DEDA81" w14:textId="77777777" w:rsidR="00922BD5" w:rsidRPr="00232036" w:rsidRDefault="00922BD5" w:rsidP="00F017CA">
            <w:pPr>
              <w:jc w:val="center"/>
              <w:rPr>
                <w:ins w:id="2478" w:author="Verizon" w:date="2020-08-03T15:09:00Z"/>
                <w:rFonts w:ascii="Arial" w:hAnsi="Arial" w:cs="Arial"/>
                <w:sz w:val="18"/>
                <w:szCs w:val="18"/>
              </w:rPr>
            </w:pPr>
            <w:ins w:id="2479"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1B71687F" w14:textId="77777777" w:rsidR="00922BD5" w:rsidRPr="00232036" w:rsidRDefault="00922BD5" w:rsidP="00F017CA">
            <w:pPr>
              <w:jc w:val="center"/>
              <w:rPr>
                <w:ins w:id="2480"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8C29D9C" w14:textId="77777777" w:rsidR="00922BD5" w:rsidRPr="00232036" w:rsidRDefault="00922BD5" w:rsidP="00F017CA">
            <w:pPr>
              <w:jc w:val="center"/>
              <w:rPr>
                <w:ins w:id="248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D2562D6" w14:textId="77777777" w:rsidR="00922BD5" w:rsidRPr="00232036" w:rsidRDefault="00922BD5" w:rsidP="00F017CA">
            <w:pPr>
              <w:jc w:val="center"/>
              <w:rPr>
                <w:ins w:id="2482" w:author="Verizon" w:date="2020-08-03T15:09:00Z"/>
                <w:rFonts w:ascii="Arial" w:hAnsi="Arial" w:cs="Arial"/>
                <w:sz w:val="18"/>
                <w:szCs w:val="18"/>
              </w:rPr>
            </w:pPr>
            <w:ins w:id="2483"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6E4D5433" w14:textId="77777777" w:rsidR="00922BD5" w:rsidRPr="00232036" w:rsidRDefault="00922BD5" w:rsidP="00F017CA">
            <w:pPr>
              <w:jc w:val="center"/>
              <w:rPr>
                <w:ins w:id="248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A42C07" w14:textId="77777777" w:rsidR="00922BD5" w:rsidRPr="00232036" w:rsidRDefault="00922BD5" w:rsidP="00F017CA">
            <w:pPr>
              <w:jc w:val="center"/>
              <w:rPr>
                <w:ins w:id="248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39D9FD" w14:textId="77777777" w:rsidR="00922BD5" w:rsidRPr="00232036" w:rsidRDefault="00922BD5" w:rsidP="00F017CA">
            <w:pPr>
              <w:jc w:val="center"/>
              <w:rPr>
                <w:ins w:id="248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6CA9C3" w14:textId="77777777" w:rsidR="00922BD5" w:rsidRPr="00232036" w:rsidRDefault="00922BD5" w:rsidP="00F017CA">
            <w:pPr>
              <w:jc w:val="center"/>
              <w:rPr>
                <w:ins w:id="248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1B95211" w14:textId="77777777" w:rsidR="00922BD5" w:rsidRPr="00232036" w:rsidRDefault="00922BD5" w:rsidP="00F017CA">
            <w:pPr>
              <w:jc w:val="center"/>
              <w:rPr>
                <w:ins w:id="248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8E20CE" w14:textId="77777777" w:rsidR="00922BD5" w:rsidRPr="00232036" w:rsidRDefault="00922BD5" w:rsidP="00F017CA">
            <w:pPr>
              <w:jc w:val="center"/>
              <w:rPr>
                <w:ins w:id="2489"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08D5561" w14:textId="77777777" w:rsidR="00922BD5" w:rsidRPr="00232036" w:rsidRDefault="00922BD5" w:rsidP="00F017CA">
            <w:pPr>
              <w:jc w:val="center"/>
              <w:rPr>
                <w:ins w:id="2490"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113C37" w14:textId="77777777" w:rsidR="00922BD5" w:rsidRPr="00232036" w:rsidRDefault="00922BD5" w:rsidP="00F017CA">
            <w:pPr>
              <w:jc w:val="center"/>
              <w:rPr>
                <w:ins w:id="2491"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753FB284" w14:textId="77777777" w:rsidR="00922BD5" w:rsidRPr="00232036" w:rsidRDefault="00922BD5" w:rsidP="00F017CA">
            <w:pPr>
              <w:jc w:val="center"/>
              <w:rPr>
                <w:ins w:id="2492" w:author="Verizon" w:date="2020-08-03T15:09:00Z"/>
                <w:rFonts w:ascii="Arial" w:hAnsi="Arial" w:cs="Arial"/>
                <w:sz w:val="18"/>
                <w:szCs w:val="18"/>
              </w:rPr>
            </w:pPr>
          </w:p>
        </w:tc>
      </w:tr>
      <w:tr w:rsidR="00922BD5" w:rsidRPr="00232036" w14:paraId="266516C0" w14:textId="77777777" w:rsidTr="00F017CA">
        <w:trPr>
          <w:trHeight w:val="125"/>
          <w:jc w:val="center"/>
          <w:ins w:id="2493" w:author="Verizon" w:date="2020-08-03T15:09:00Z"/>
        </w:trPr>
        <w:tc>
          <w:tcPr>
            <w:tcW w:w="2065" w:type="dxa"/>
            <w:vMerge/>
            <w:tcBorders>
              <w:left w:val="single" w:sz="4" w:space="0" w:color="auto"/>
              <w:right w:val="single" w:sz="4" w:space="0" w:color="auto"/>
            </w:tcBorders>
            <w:vAlign w:val="center"/>
          </w:tcPr>
          <w:p w14:paraId="32E24AB4" w14:textId="77777777" w:rsidR="00922BD5" w:rsidRPr="005F6A9D" w:rsidRDefault="00922BD5" w:rsidP="00F017CA">
            <w:pPr>
              <w:pStyle w:val="NoSpacing"/>
              <w:jc w:val="center"/>
              <w:rPr>
                <w:ins w:id="2494"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2E589948" w14:textId="77777777" w:rsidR="00922BD5" w:rsidRPr="005F6A9D" w:rsidRDefault="00922BD5" w:rsidP="00F017CA">
            <w:pPr>
              <w:pStyle w:val="NoSpacing"/>
              <w:jc w:val="center"/>
              <w:rPr>
                <w:ins w:id="2495" w:author="Verizon" w:date="2020-08-03T15:09: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7FD3A59" w14:textId="77777777" w:rsidR="00922BD5" w:rsidRPr="00232036" w:rsidRDefault="00922BD5" w:rsidP="00F017CA">
            <w:pPr>
              <w:jc w:val="center"/>
              <w:rPr>
                <w:ins w:id="249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B41DFB" w14:textId="77777777" w:rsidR="00922BD5" w:rsidRPr="00232036" w:rsidRDefault="00922BD5" w:rsidP="00F017CA">
            <w:pPr>
              <w:jc w:val="center"/>
              <w:rPr>
                <w:ins w:id="2497" w:author="Verizon" w:date="2020-08-03T15:09:00Z"/>
                <w:rFonts w:ascii="Arial" w:hAnsi="Arial" w:cs="Arial"/>
                <w:sz w:val="18"/>
                <w:szCs w:val="18"/>
              </w:rPr>
            </w:pPr>
            <w:ins w:id="2498" w:author="Verizon" w:date="2020-08-03T15:09: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0EF021E" w14:textId="77777777" w:rsidR="00922BD5" w:rsidRPr="00232036" w:rsidRDefault="00922BD5" w:rsidP="00F017CA">
            <w:pPr>
              <w:jc w:val="center"/>
              <w:rPr>
                <w:ins w:id="249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31343B" w14:textId="77777777" w:rsidR="00922BD5" w:rsidRPr="00232036" w:rsidRDefault="00922BD5" w:rsidP="00F017CA">
            <w:pPr>
              <w:jc w:val="center"/>
              <w:rPr>
                <w:ins w:id="2500" w:author="Verizon" w:date="2020-08-03T15:09:00Z"/>
                <w:rFonts w:ascii="Arial" w:hAnsi="Arial" w:cs="Arial"/>
                <w:sz w:val="18"/>
                <w:szCs w:val="18"/>
              </w:rPr>
            </w:pPr>
            <w:ins w:id="2501"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6AD9487" w14:textId="77777777" w:rsidR="00922BD5" w:rsidRPr="00232036" w:rsidRDefault="00922BD5" w:rsidP="00F017CA">
            <w:pPr>
              <w:jc w:val="center"/>
              <w:rPr>
                <w:ins w:id="2502" w:author="Verizon" w:date="2020-08-03T15:09:00Z"/>
                <w:rFonts w:ascii="Arial" w:hAnsi="Arial" w:cs="Arial"/>
                <w:sz w:val="18"/>
                <w:szCs w:val="18"/>
              </w:rPr>
            </w:pPr>
            <w:ins w:id="2503"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27B166" w14:textId="77777777" w:rsidR="00922BD5" w:rsidRPr="00232036" w:rsidRDefault="00922BD5" w:rsidP="00F017CA">
            <w:pPr>
              <w:jc w:val="center"/>
              <w:rPr>
                <w:ins w:id="2504" w:author="Verizon" w:date="2020-08-03T15:09:00Z"/>
                <w:rFonts w:ascii="Arial" w:hAnsi="Arial" w:cs="Arial"/>
                <w:sz w:val="18"/>
                <w:szCs w:val="18"/>
              </w:rPr>
            </w:pPr>
            <w:ins w:id="250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9CD4BEE" w14:textId="77777777" w:rsidR="00922BD5" w:rsidRPr="00232036" w:rsidRDefault="00922BD5" w:rsidP="00F017CA">
            <w:pPr>
              <w:jc w:val="center"/>
              <w:rPr>
                <w:ins w:id="2506"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3E6B3F1" w14:textId="77777777" w:rsidR="00922BD5" w:rsidRPr="00232036" w:rsidRDefault="00922BD5" w:rsidP="00F017CA">
            <w:pPr>
              <w:jc w:val="center"/>
              <w:rPr>
                <w:ins w:id="250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491ED29" w14:textId="77777777" w:rsidR="00922BD5" w:rsidRPr="00232036" w:rsidRDefault="00922BD5" w:rsidP="00F017CA">
            <w:pPr>
              <w:jc w:val="center"/>
              <w:rPr>
                <w:ins w:id="2508" w:author="Verizon" w:date="2020-08-03T15:09:00Z"/>
                <w:rFonts w:ascii="Arial" w:hAnsi="Arial" w:cs="Arial"/>
                <w:sz w:val="18"/>
                <w:szCs w:val="18"/>
              </w:rPr>
            </w:pPr>
            <w:ins w:id="2509"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D43F1BF" w14:textId="77777777" w:rsidR="00922BD5" w:rsidRPr="00232036" w:rsidRDefault="00922BD5" w:rsidP="00F017CA">
            <w:pPr>
              <w:jc w:val="center"/>
              <w:rPr>
                <w:ins w:id="251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9DFA89" w14:textId="77777777" w:rsidR="00922BD5" w:rsidRPr="00232036" w:rsidRDefault="00922BD5" w:rsidP="00F017CA">
            <w:pPr>
              <w:jc w:val="center"/>
              <w:rPr>
                <w:ins w:id="251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A144EB" w14:textId="77777777" w:rsidR="00922BD5" w:rsidRPr="00232036" w:rsidRDefault="00922BD5" w:rsidP="00F017CA">
            <w:pPr>
              <w:jc w:val="center"/>
              <w:rPr>
                <w:ins w:id="251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DDBB9F" w14:textId="77777777" w:rsidR="00922BD5" w:rsidRPr="00232036" w:rsidRDefault="00922BD5" w:rsidP="00F017CA">
            <w:pPr>
              <w:jc w:val="center"/>
              <w:rPr>
                <w:ins w:id="251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738AD7" w14:textId="77777777" w:rsidR="00922BD5" w:rsidRPr="00232036" w:rsidRDefault="00922BD5" w:rsidP="00F017CA">
            <w:pPr>
              <w:jc w:val="center"/>
              <w:rPr>
                <w:ins w:id="251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A25044" w14:textId="77777777" w:rsidR="00922BD5" w:rsidRPr="00232036" w:rsidRDefault="00922BD5" w:rsidP="00F017CA">
            <w:pPr>
              <w:jc w:val="center"/>
              <w:rPr>
                <w:ins w:id="2515"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3EE2BB3" w14:textId="77777777" w:rsidR="00922BD5" w:rsidRPr="00232036" w:rsidRDefault="00922BD5" w:rsidP="00F017CA">
            <w:pPr>
              <w:jc w:val="center"/>
              <w:rPr>
                <w:ins w:id="2516"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0F5A8D" w14:textId="77777777" w:rsidR="00922BD5" w:rsidRPr="00232036" w:rsidRDefault="00922BD5" w:rsidP="00F017CA">
            <w:pPr>
              <w:jc w:val="center"/>
              <w:rPr>
                <w:ins w:id="2517"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3F11BBF9" w14:textId="77777777" w:rsidR="00922BD5" w:rsidRPr="00232036" w:rsidRDefault="00922BD5" w:rsidP="00F017CA">
            <w:pPr>
              <w:jc w:val="center"/>
              <w:rPr>
                <w:ins w:id="2518" w:author="Verizon" w:date="2020-08-03T15:09:00Z"/>
                <w:rFonts w:ascii="Arial" w:hAnsi="Arial" w:cs="Arial"/>
                <w:sz w:val="18"/>
                <w:szCs w:val="18"/>
              </w:rPr>
            </w:pPr>
          </w:p>
        </w:tc>
      </w:tr>
      <w:tr w:rsidR="00922BD5" w:rsidRPr="00232036" w14:paraId="6BFABB6A" w14:textId="77777777" w:rsidTr="00F017CA">
        <w:trPr>
          <w:trHeight w:val="125"/>
          <w:jc w:val="center"/>
          <w:ins w:id="2519" w:author="Verizon" w:date="2020-08-03T15:09:00Z"/>
        </w:trPr>
        <w:tc>
          <w:tcPr>
            <w:tcW w:w="2065" w:type="dxa"/>
            <w:vMerge/>
            <w:tcBorders>
              <w:left w:val="single" w:sz="4" w:space="0" w:color="auto"/>
              <w:bottom w:val="single" w:sz="4" w:space="0" w:color="auto"/>
              <w:right w:val="single" w:sz="4" w:space="0" w:color="auto"/>
            </w:tcBorders>
            <w:vAlign w:val="center"/>
          </w:tcPr>
          <w:p w14:paraId="0F268EAE" w14:textId="77777777" w:rsidR="00922BD5" w:rsidRPr="005F6A9D" w:rsidRDefault="00922BD5" w:rsidP="00F017CA">
            <w:pPr>
              <w:pStyle w:val="NoSpacing"/>
              <w:jc w:val="center"/>
              <w:rPr>
                <w:ins w:id="2520" w:author="Verizon" w:date="2020-08-03T15:09: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53C7543" w14:textId="77777777" w:rsidR="00922BD5" w:rsidRPr="005F6A9D" w:rsidRDefault="00922BD5" w:rsidP="00F017CA">
            <w:pPr>
              <w:pStyle w:val="NoSpacing"/>
              <w:jc w:val="center"/>
              <w:rPr>
                <w:ins w:id="2521" w:author="Verizon" w:date="2020-08-03T15:09: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B6B7332" w14:textId="77777777" w:rsidR="00922BD5" w:rsidRPr="00232036" w:rsidRDefault="00922BD5" w:rsidP="00F017CA">
            <w:pPr>
              <w:jc w:val="center"/>
              <w:rPr>
                <w:ins w:id="2522" w:author="Verizon" w:date="2020-08-03T15:09:00Z"/>
                <w:rFonts w:ascii="Arial" w:hAnsi="Arial" w:cs="Arial"/>
                <w:sz w:val="18"/>
                <w:szCs w:val="18"/>
              </w:rPr>
            </w:pPr>
            <w:ins w:id="2523" w:author="Verizon" w:date="2020-08-03T15:09: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342EEF33" w14:textId="77777777" w:rsidR="00922BD5" w:rsidRPr="00232036" w:rsidRDefault="00922BD5" w:rsidP="00F017CA">
            <w:pPr>
              <w:jc w:val="center"/>
              <w:rPr>
                <w:ins w:id="2524" w:author="Verizon" w:date="2020-08-03T15:09:00Z"/>
                <w:rFonts w:ascii="Arial" w:hAnsi="Arial" w:cs="Arial"/>
                <w:sz w:val="18"/>
                <w:szCs w:val="18"/>
              </w:rPr>
            </w:pPr>
            <w:ins w:id="2525" w:author="Verizon" w:date="2020-08-03T15:09:00Z">
              <w:r w:rsidRPr="00232036">
                <w:rPr>
                  <w:rFonts w:ascii="Arial" w:hAnsi="Arial" w:cs="Arial"/>
                  <w:sz w:val="18"/>
                  <w:szCs w:val="18"/>
                </w:rPr>
                <w:t>CA_n260</w:t>
              </w:r>
              <w:r>
                <w:rPr>
                  <w:rFonts w:ascii="Arial" w:hAnsi="Arial" w:cs="Arial"/>
                  <w:sz w:val="18"/>
                  <w:szCs w:val="18"/>
                </w:rPr>
                <w:t>G</w:t>
              </w:r>
            </w:ins>
          </w:p>
        </w:tc>
        <w:tc>
          <w:tcPr>
            <w:tcW w:w="749" w:type="dxa"/>
            <w:vMerge/>
            <w:tcBorders>
              <w:left w:val="single" w:sz="4" w:space="0" w:color="auto"/>
              <w:bottom w:val="single" w:sz="4" w:space="0" w:color="auto"/>
              <w:right w:val="single" w:sz="4" w:space="0" w:color="auto"/>
            </w:tcBorders>
            <w:vAlign w:val="center"/>
          </w:tcPr>
          <w:p w14:paraId="079B4D8C" w14:textId="77777777" w:rsidR="00922BD5" w:rsidRPr="00232036" w:rsidRDefault="00922BD5" w:rsidP="00F017CA">
            <w:pPr>
              <w:jc w:val="center"/>
              <w:rPr>
                <w:ins w:id="2526" w:author="Verizon" w:date="2020-08-03T15:09:00Z"/>
                <w:rFonts w:ascii="Arial" w:hAnsi="Arial" w:cs="Arial"/>
                <w:sz w:val="18"/>
                <w:szCs w:val="18"/>
              </w:rPr>
            </w:pPr>
          </w:p>
        </w:tc>
      </w:tr>
      <w:tr w:rsidR="00922BD5" w:rsidRPr="00232036" w14:paraId="41FAD0CF" w14:textId="77777777" w:rsidTr="00F017CA">
        <w:trPr>
          <w:trHeight w:val="125"/>
          <w:jc w:val="center"/>
          <w:ins w:id="2527" w:author="Verizon" w:date="2020-08-03T15:09:00Z"/>
        </w:trPr>
        <w:tc>
          <w:tcPr>
            <w:tcW w:w="2065" w:type="dxa"/>
            <w:vMerge w:val="restart"/>
            <w:tcBorders>
              <w:top w:val="single" w:sz="4" w:space="0" w:color="auto"/>
              <w:left w:val="single" w:sz="4" w:space="0" w:color="auto"/>
              <w:right w:val="single" w:sz="4" w:space="0" w:color="auto"/>
            </w:tcBorders>
            <w:vAlign w:val="center"/>
          </w:tcPr>
          <w:p w14:paraId="0CF4BD42" w14:textId="77777777" w:rsidR="00922BD5" w:rsidRPr="005F6A9D" w:rsidRDefault="00922BD5" w:rsidP="00F017CA">
            <w:pPr>
              <w:pStyle w:val="NoSpacing"/>
              <w:jc w:val="center"/>
              <w:rPr>
                <w:ins w:id="2528" w:author="Verizon" w:date="2020-08-03T15:09:00Z"/>
                <w:rFonts w:ascii="Arial" w:hAnsi="Arial" w:cs="Arial"/>
                <w:sz w:val="18"/>
                <w:szCs w:val="18"/>
              </w:rPr>
            </w:pPr>
            <w:ins w:id="2529" w:author="Verizon" w:date="2020-08-03T15:09:00Z">
              <w:r w:rsidRPr="005F6A9D">
                <w:rPr>
                  <w:rFonts w:ascii="Arial" w:hAnsi="Arial" w:cs="Arial"/>
                  <w:sz w:val="18"/>
                  <w:szCs w:val="18"/>
                  <w:lang w:eastAsia="ja-JP"/>
                </w:rPr>
                <w:t>CA_n66A-n260H</w:t>
              </w:r>
            </w:ins>
          </w:p>
        </w:tc>
        <w:tc>
          <w:tcPr>
            <w:tcW w:w="1980" w:type="dxa"/>
            <w:vMerge w:val="restart"/>
            <w:tcBorders>
              <w:top w:val="single" w:sz="4" w:space="0" w:color="auto"/>
              <w:left w:val="single" w:sz="4" w:space="0" w:color="auto"/>
              <w:right w:val="single" w:sz="4" w:space="0" w:color="auto"/>
            </w:tcBorders>
            <w:vAlign w:val="center"/>
          </w:tcPr>
          <w:p w14:paraId="240D483F" w14:textId="77777777" w:rsidR="00922BD5" w:rsidRPr="005F6A9D" w:rsidRDefault="00922BD5" w:rsidP="00F017CA">
            <w:pPr>
              <w:pStyle w:val="NoSpacing"/>
              <w:jc w:val="center"/>
              <w:rPr>
                <w:ins w:id="2530" w:author="Verizon" w:date="2020-08-03T15:09:00Z"/>
                <w:rFonts w:ascii="Arial" w:hAnsi="Arial" w:cs="Arial"/>
                <w:sz w:val="18"/>
                <w:szCs w:val="18"/>
              </w:rPr>
            </w:pPr>
            <w:ins w:id="2531" w:author="Verizon" w:date="2020-08-03T15:09:00Z">
              <w:r w:rsidRPr="005F6A9D">
                <w:rPr>
                  <w:rFonts w:ascii="Arial" w:hAnsi="Arial" w:cs="Arial"/>
                  <w:sz w:val="18"/>
                  <w:szCs w:val="18"/>
                </w:rPr>
                <w:t>CA_n66A-n260A CA_n66A-n260G CA_n66A-n260H</w:t>
              </w:r>
            </w:ins>
          </w:p>
        </w:tc>
        <w:tc>
          <w:tcPr>
            <w:tcW w:w="746" w:type="dxa"/>
            <w:vMerge w:val="restart"/>
            <w:tcBorders>
              <w:top w:val="single" w:sz="4" w:space="0" w:color="auto"/>
              <w:left w:val="single" w:sz="4" w:space="0" w:color="auto"/>
              <w:right w:val="single" w:sz="4" w:space="0" w:color="auto"/>
            </w:tcBorders>
            <w:vAlign w:val="center"/>
          </w:tcPr>
          <w:p w14:paraId="2C99665D" w14:textId="77777777" w:rsidR="00922BD5" w:rsidRPr="00232036" w:rsidRDefault="00922BD5" w:rsidP="00F017CA">
            <w:pPr>
              <w:jc w:val="center"/>
              <w:rPr>
                <w:ins w:id="2532" w:author="Verizon" w:date="2020-08-03T15:09:00Z"/>
                <w:rFonts w:ascii="Arial" w:hAnsi="Arial" w:cs="Arial"/>
                <w:sz w:val="18"/>
                <w:szCs w:val="18"/>
              </w:rPr>
            </w:pPr>
            <w:ins w:id="2533" w:author="Verizon" w:date="2020-08-03T15:09:00Z">
              <w:r w:rsidRPr="00232036">
                <w:rPr>
                  <w:rFonts w:ascii="Arial" w:hAnsi="Arial" w:cs="Arial"/>
                  <w:sz w:val="18"/>
                  <w:szCs w:val="18"/>
                </w:rPr>
                <w:t>n66</w:t>
              </w:r>
            </w:ins>
          </w:p>
        </w:tc>
        <w:tc>
          <w:tcPr>
            <w:tcW w:w="667" w:type="dxa"/>
            <w:tcBorders>
              <w:top w:val="single" w:sz="4" w:space="0" w:color="auto"/>
              <w:left w:val="single" w:sz="4" w:space="0" w:color="auto"/>
              <w:bottom w:val="single" w:sz="4" w:space="0" w:color="auto"/>
              <w:right w:val="single" w:sz="4" w:space="0" w:color="auto"/>
            </w:tcBorders>
          </w:tcPr>
          <w:p w14:paraId="13F8D095" w14:textId="77777777" w:rsidR="00922BD5" w:rsidRPr="00232036" w:rsidRDefault="00922BD5" w:rsidP="00F017CA">
            <w:pPr>
              <w:jc w:val="center"/>
              <w:rPr>
                <w:ins w:id="2534" w:author="Verizon" w:date="2020-08-03T15:09:00Z"/>
                <w:rFonts w:ascii="Arial" w:hAnsi="Arial" w:cs="Arial"/>
                <w:sz w:val="18"/>
                <w:szCs w:val="18"/>
              </w:rPr>
            </w:pPr>
            <w:ins w:id="2535" w:author="Verizon" w:date="2020-08-03T15:09: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4B66B2F4" w14:textId="77777777" w:rsidR="00922BD5" w:rsidRPr="00232036" w:rsidRDefault="00922BD5" w:rsidP="00F017CA">
            <w:pPr>
              <w:jc w:val="center"/>
              <w:rPr>
                <w:ins w:id="2536" w:author="Verizon" w:date="2020-08-03T15:09:00Z"/>
                <w:rFonts w:ascii="Arial" w:hAnsi="Arial" w:cs="Arial"/>
                <w:sz w:val="18"/>
                <w:szCs w:val="18"/>
              </w:rPr>
            </w:pPr>
            <w:ins w:id="2537"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EC17C7" w14:textId="77777777" w:rsidR="00922BD5" w:rsidRPr="00232036" w:rsidRDefault="00922BD5" w:rsidP="00F017CA">
            <w:pPr>
              <w:jc w:val="center"/>
              <w:rPr>
                <w:ins w:id="2538" w:author="Verizon" w:date="2020-08-03T15:09:00Z"/>
                <w:rFonts w:ascii="Arial" w:hAnsi="Arial" w:cs="Arial"/>
                <w:sz w:val="18"/>
                <w:szCs w:val="18"/>
              </w:rPr>
            </w:pPr>
            <w:ins w:id="2539"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58FEAB" w14:textId="77777777" w:rsidR="00922BD5" w:rsidRPr="00232036" w:rsidRDefault="00922BD5" w:rsidP="00F017CA">
            <w:pPr>
              <w:jc w:val="center"/>
              <w:rPr>
                <w:ins w:id="2540" w:author="Verizon" w:date="2020-08-03T15:09:00Z"/>
                <w:rFonts w:ascii="Arial" w:hAnsi="Arial" w:cs="Arial"/>
                <w:sz w:val="18"/>
                <w:szCs w:val="18"/>
              </w:rPr>
            </w:pPr>
            <w:ins w:id="2541"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2EA3A3" w14:textId="77777777" w:rsidR="00922BD5" w:rsidRPr="00232036" w:rsidRDefault="00922BD5" w:rsidP="00F017CA">
            <w:pPr>
              <w:jc w:val="center"/>
              <w:rPr>
                <w:ins w:id="2542" w:author="Verizon" w:date="2020-08-03T15:09:00Z"/>
                <w:rFonts w:ascii="Arial" w:hAnsi="Arial" w:cs="Arial"/>
                <w:sz w:val="18"/>
                <w:szCs w:val="18"/>
              </w:rPr>
            </w:pPr>
            <w:ins w:id="2543"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24882ED" w14:textId="77777777" w:rsidR="00922BD5" w:rsidRPr="00232036" w:rsidRDefault="00922BD5" w:rsidP="00F017CA">
            <w:pPr>
              <w:jc w:val="center"/>
              <w:rPr>
                <w:ins w:id="2544"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2D3885B" w14:textId="77777777" w:rsidR="00922BD5" w:rsidRPr="00232036" w:rsidRDefault="00922BD5" w:rsidP="00F017CA">
            <w:pPr>
              <w:jc w:val="center"/>
              <w:rPr>
                <w:ins w:id="254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22BEC3" w14:textId="77777777" w:rsidR="00922BD5" w:rsidRPr="00232036" w:rsidRDefault="00922BD5" w:rsidP="00F017CA">
            <w:pPr>
              <w:jc w:val="center"/>
              <w:rPr>
                <w:ins w:id="2546" w:author="Verizon" w:date="2020-08-03T15:09:00Z"/>
                <w:rFonts w:ascii="Arial" w:hAnsi="Arial" w:cs="Arial"/>
                <w:sz w:val="18"/>
                <w:szCs w:val="18"/>
              </w:rPr>
            </w:pPr>
            <w:ins w:id="2547"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57FCFF0D" w14:textId="77777777" w:rsidR="00922BD5" w:rsidRPr="00232036" w:rsidRDefault="00922BD5" w:rsidP="00F017CA">
            <w:pPr>
              <w:jc w:val="center"/>
              <w:rPr>
                <w:ins w:id="254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D1891D" w14:textId="77777777" w:rsidR="00922BD5" w:rsidRPr="00232036" w:rsidRDefault="00922BD5" w:rsidP="00F017CA">
            <w:pPr>
              <w:jc w:val="center"/>
              <w:rPr>
                <w:ins w:id="254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85ECE2" w14:textId="77777777" w:rsidR="00922BD5" w:rsidRPr="00232036" w:rsidRDefault="00922BD5" w:rsidP="00F017CA">
            <w:pPr>
              <w:jc w:val="center"/>
              <w:rPr>
                <w:ins w:id="255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D81A7" w14:textId="77777777" w:rsidR="00922BD5" w:rsidRPr="00232036" w:rsidRDefault="00922BD5" w:rsidP="00F017CA">
            <w:pPr>
              <w:jc w:val="center"/>
              <w:rPr>
                <w:ins w:id="255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C3BE8F" w14:textId="77777777" w:rsidR="00922BD5" w:rsidRPr="00232036" w:rsidRDefault="00922BD5" w:rsidP="00F017CA">
            <w:pPr>
              <w:jc w:val="center"/>
              <w:rPr>
                <w:ins w:id="255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C723416" w14:textId="77777777" w:rsidR="00922BD5" w:rsidRPr="00232036" w:rsidRDefault="00922BD5" w:rsidP="00F017CA">
            <w:pPr>
              <w:jc w:val="center"/>
              <w:rPr>
                <w:ins w:id="2553"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451C69" w14:textId="77777777" w:rsidR="00922BD5" w:rsidRPr="00232036" w:rsidRDefault="00922BD5" w:rsidP="00F017CA">
            <w:pPr>
              <w:jc w:val="center"/>
              <w:rPr>
                <w:ins w:id="2554"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5FE20E" w14:textId="77777777" w:rsidR="00922BD5" w:rsidRPr="00232036" w:rsidRDefault="00922BD5" w:rsidP="00F017CA">
            <w:pPr>
              <w:jc w:val="center"/>
              <w:rPr>
                <w:ins w:id="2555" w:author="Verizon" w:date="2020-08-03T15:09: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B6FFAF1" w14:textId="77777777" w:rsidR="00922BD5" w:rsidRPr="00232036" w:rsidRDefault="00922BD5" w:rsidP="00F017CA">
            <w:pPr>
              <w:jc w:val="center"/>
              <w:rPr>
                <w:ins w:id="2556" w:author="Verizon" w:date="2020-08-03T15:09:00Z"/>
                <w:rFonts w:ascii="Arial" w:hAnsi="Arial" w:cs="Arial"/>
                <w:sz w:val="18"/>
                <w:szCs w:val="18"/>
              </w:rPr>
            </w:pPr>
            <w:ins w:id="2557" w:author="Verizon" w:date="2020-08-03T15:09:00Z">
              <w:r w:rsidRPr="00232036">
                <w:rPr>
                  <w:rFonts w:ascii="Arial" w:hAnsi="Arial" w:cs="Arial"/>
                  <w:sz w:val="18"/>
                  <w:szCs w:val="18"/>
                </w:rPr>
                <w:t>0</w:t>
              </w:r>
            </w:ins>
          </w:p>
        </w:tc>
      </w:tr>
      <w:tr w:rsidR="00922BD5" w:rsidRPr="00232036" w14:paraId="0DB6C983" w14:textId="77777777" w:rsidTr="00F017CA">
        <w:trPr>
          <w:trHeight w:val="125"/>
          <w:jc w:val="center"/>
          <w:ins w:id="2558" w:author="Verizon" w:date="2020-08-03T15:09:00Z"/>
        </w:trPr>
        <w:tc>
          <w:tcPr>
            <w:tcW w:w="2065" w:type="dxa"/>
            <w:vMerge/>
            <w:tcBorders>
              <w:left w:val="single" w:sz="4" w:space="0" w:color="auto"/>
              <w:right w:val="single" w:sz="4" w:space="0" w:color="auto"/>
            </w:tcBorders>
            <w:vAlign w:val="center"/>
          </w:tcPr>
          <w:p w14:paraId="4E296659" w14:textId="77777777" w:rsidR="00922BD5" w:rsidRPr="005F6A9D" w:rsidRDefault="00922BD5" w:rsidP="00F017CA">
            <w:pPr>
              <w:pStyle w:val="NoSpacing"/>
              <w:jc w:val="center"/>
              <w:rPr>
                <w:ins w:id="2559"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2548334F" w14:textId="77777777" w:rsidR="00922BD5" w:rsidRPr="005F6A9D" w:rsidRDefault="00922BD5" w:rsidP="00F017CA">
            <w:pPr>
              <w:pStyle w:val="NoSpacing"/>
              <w:jc w:val="center"/>
              <w:rPr>
                <w:ins w:id="2560" w:author="Verizon" w:date="2020-08-03T15:09:00Z"/>
                <w:rFonts w:ascii="Arial" w:hAnsi="Arial" w:cs="Arial"/>
                <w:sz w:val="18"/>
                <w:szCs w:val="18"/>
              </w:rPr>
            </w:pPr>
          </w:p>
        </w:tc>
        <w:tc>
          <w:tcPr>
            <w:tcW w:w="746" w:type="dxa"/>
            <w:vMerge/>
            <w:tcBorders>
              <w:left w:val="single" w:sz="4" w:space="0" w:color="auto"/>
              <w:right w:val="single" w:sz="4" w:space="0" w:color="auto"/>
            </w:tcBorders>
            <w:vAlign w:val="center"/>
          </w:tcPr>
          <w:p w14:paraId="5DE52268" w14:textId="77777777" w:rsidR="00922BD5" w:rsidRPr="00232036" w:rsidRDefault="00922BD5" w:rsidP="00F017CA">
            <w:pPr>
              <w:jc w:val="center"/>
              <w:rPr>
                <w:ins w:id="256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A65DF46" w14:textId="77777777" w:rsidR="00922BD5" w:rsidRPr="00232036" w:rsidRDefault="00922BD5" w:rsidP="00F017CA">
            <w:pPr>
              <w:jc w:val="center"/>
              <w:rPr>
                <w:ins w:id="2562" w:author="Verizon" w:date="2020-08-03T15:09:00Z"/>
                <w:rFonts w:ascii="Arial" w:hAnsi="Arial" w:cs="Arial"/>
                <w:sz w:val="18"/>
                <w:szCs w:val="18"/>
              </w:rPr>
            </w:pPr>
            <w:ins w:id="2563" w:author="Verizon" w:date="2020-08-03T15:09: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7133650E" w14:textId="77777777" w:rsidR="00922BD5" w:rsidRPr="00232036" w:rsidRDefault="00922BD5" w:rsidP="00F017CA">
            <w:pPr>
              <w:jc w:val="center"/>
              <w:rPr>
                <w:ins w:id="256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B8C81D" w14:textId="77777777" w:rsidR="00922BD5" w:rsidRPr="00232036" w:rsidRDefault="00922BD5" w:rsidP="00F017CA">
            <w:pPr>
              <w:jc w:val="center"/>
              <w:rPr>
                <w:ins w:id="2565" w:author="Verizon" w:date="2020-08-03T15:09:00Z"/>
                <w:rFonts w:ascii="Arial" w:hAnsi="Arial" w:cs="Arial"/>
                <w:sz w:val="18"/>
                <w:szCs w:val="18"/>
              </w:rPr>
            </w:pPr>
            <w:ins w:id="2566"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AE1EE74" w14:textId="77777777" w:rsidR="00922BD5" w:rsidRPr="00232036" w:rsidRDefault="00922BD5" w:rsidP="00F017CA">
            <w:pPr>
              <w:jc w:val="center"/>
              <w:rPr>
                <w:ins w:id="2567" w:author="Verizon" w:date="2020-08-03T15:09:00Z"/>
                <w:rFonts w:ascii="Arial" w:hAnsi="Arial" w:cs="Arial"/>
                <w:sz w:val="18"/>
                <w:szCs w:val="18"/>
              </w:rPr>
            </w:pPr>
            <w:ins w:id="2568"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85C3E4" w14:textId="77777777" w:rsidR="00922BD5" w:rsidRPr="00232036" w:rsidRDefault="00922BD5" w:rsidP="00F017CA">
            <w:pPr>
              <w:jc w:val="center"/>
              <w:rPr>
                <w:ins w:id="2569" w:author="Verizon" w:date="2020-08-03T15:09:00Z"/>
                <w:rFonts w:ascii="Arial" w:hAnsi="Arial" w:cs="Arial"/>
                <w:sz w:val="18"/>
                <w:szCs w:val="18"/>
              </w:rPr>
            </w:pPr>
            <w:ins w:id="2570"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EB8BCF3" w14:textId="77777777" w:rsidR="00922BD5" w:rsidRPr="00232036" w:rsidRDefault="00922BD5" w:rsidP="00F017CA">
            <w:pPr>
              <w:jc w:val="center"/>
              <w:rPr>
                <w:ins w:id="2571"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03575D2" w14:textId="77777777" w:rsidR="00922BD5" w:rsidRPr="00232036" w:rsidRDefault="00922BD5" w:rsidP="00F017CA">
            <w:pPr>
              <w:jc w:val="center"/>
              <w:rPr>
                <w:ins w:id="257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F5ADF7" w14:textId="77777777" w:rsidR="00922BD5" w:rsidRPr="00232036" w:rsidRDefault="00922BD5" w:rsidP="00F017CA">
            <w:pPr>
              <w:jc w:val="center"/>
              <w:rPr>
                <w:ins w:id="2573" w:author="Verizon" w:date="2020-08-03T15:09:00Z"/>
                <w:rFonts w:ascii="Arial" w:hAnsi="Arial" w:cs="Arial"/>
                <w:sz w:val="18"/>
                <w:szCs w:val="18"/>
              </w:rPr>
            </w:pPr>
            <w:ins w:id="2574"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751FAACE" w14:textId="77777777" w:rsidR="00922BD5" w:rsidRPr="00232036" w:rsidRDefault="00922BD5" w:rsidP="00F017CA">
            <w:pPr>
              <w:jc w:val="center"/>
              <w:rPr>
                <w:ins w:id="257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E89366" w14:textId="77777777" w:rsidR="00922BD5" w:rsidRPr="00232036" w:rsidRDefault="00922BD5" w:rsidP="00F017CA">
            <w:pPr>
              <w:jc w:val="center"/>
              <w:rPr>
                <w:ins w:id="257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6BA5EB" w14:textId="77777777" w:rsidR="00922BD5" w:rsidRPr="00232036" w:rsidRDefault="00922BD5" w:rsidP="00F017CA">
            <w:pPr>
              <w:jc w:val="center"/>
              <w:rPr>
                <w:ins w:id="257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8F77E" w14:textId="77777777" w:rsidR="00922BD5" w:rsidRPr="00232036" w:rsidRDefault="00922BD5" w:rsidP="00F017CA">
            <w:pPr>
              <w:jc w:val="center"/>
              <w:rPr>
                <w:ins w:id="257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CB95C9" w14:textId="77777777" w:rsidR="00922BD5" w:rsidRPr="00232036" w:rsidRDefault="00922BD5" w:rsidP="00F017CA">
            <w:pPr>
              <w:jc w:val="center"/>
              <w:rPr>
                <w:ins w:id="257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3E00E8" w14:textId="77777777" w:rsidR="00922BD5" w:rsidRPr="00232036" w:rsidRDefault="00922BD5" w:rsidP="00F017CA">
            <w:pPr>
              <w:jc w:val="center"/>
              <w:rPr>
                <w:ins w:id="2580"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9B5A9A8" w14:textId="77777777" w:rsidR="00922BD5" w:rsidRPr="00232036" w:rsidRDefault="00922BD5" w:rsidP="00F017CA">
            <w:pPr>
              <w:jc w:val="center"/>
              <w:rPr>
                <w:ins w:id="2581"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3A8904" w14:textId="77777777" w:rsidR="00922BD5" w:rsidRPr="00232036" w:rsidRDefault="00922BD5" w:rsidP="00F017CA">
            <w:pPr>
              <w:jc w:val="center"/>
              <w:rPr>
                <w:ins w:id="2582"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55A74960" w14:textId="77777777" w:rsidR="00922BD5" w:rsidRPr="00232036" w:rsidRDefault="00922BD5" w:rsidP="00F017CA">
            <w:pPr>
              <w:jc w:val="center"/>
              <w:rPr>
                <w:ins w:id="2583" w:author="Verizon" w:date="2020-08-03T15:09:00Z"/>
                <w:rFonts w:ascii="Arial" w:hAnsi="Arial" w:cs="Arial"/>
                <w:sz w:val="18"/>
                <w:szCs w:val="18"/>
              </w:rPr>
            </w:pPr>
          </w:p>
        </w:tc>
      </w:tr>
      <w:tr w:rsidR="00922BD5" w:rsidRPr="00232036" w14:paraId="5A8DF0CE" w14:textId="77777777" w:rsidTr="00F017CA">
        <w:trPr>
          <w:trHeight w:val="125"/>
          <w:jc w:val="center"/>
          <w:ins w:id="2584" w:author="Verizon" w:date="2020-08-03T15:09:00Z"/>
        </w:trPr>
        <w:tc>
          <w:tcPr>
            <w:tcW w:w="2065" w:type="dxa"/>
            <w:vMerge/>
            <w:tcBorders>
              <w:left w:val="single" w:sz="4" w:space="0" w:color="auto"/>
              <w:right w:val="single" w:sz="4" w:space="0" w:color="auto"/>
            </w:tcBorders>
            <w:vAlign w:val="center"/>
          </w:tcPr>
          <w:p w14:paraId="385D4DB4" w14:textId="77777777" w:rsidR="00922BD5" w:rsidRPr="005F6A9D" w:rsidRDefault="00922BD5" w:rsidP="00F017CA">
            <w:pPr>
              <w:pStyle w:val="NoSpacing"/>
              <w:jc w:val="center"/>
              <w:rPr>
                <w:ins w:id="2585"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6E7AC52F" w14:textId="77777777" w:rsidR="00922BD5" w:rsidRPr="005F6A9D" w:rsidRDefault="00922BD5" w:rsidP="00F017CA">
            <w:pPr>
              <w:pStyle w:val="NoSpacing"/>
              <w:jc w:val="center"/>
              <w:rPr>
                <w:ins w:id="2586" w:author="Verizon" w:date="2020-08-03T15:09: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6EB9142" w14:textId="77777777" w:rsidR="00922BD5" w:rsidRPr="00232036" w:rsidRDefault="00922BD5" w:rsidP="00F017CA">
            <w:pPr>
              <w:jc w:val="center"/>
              <w:rPr>
                <w:ins w:id="258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30947A" w14:textId="77777777" w:rsidR="00922BD5" w:rsidRPr="00232036" w:rsidRDefault="00922BD5" w:rsidP="00F017CA">
            <w:pPr>
              <w:jc w:val="center"/>
              <w:rPr>
                <w:ins w:id="2588" w:author="Verizon" w:date="2020-08-03T15:09:00Z"/>
                <w:rFonts w:ascii="Arial" w:hAnsi="Arial" w:cs="Arial"/>
                <w:sz w:val="18"/>
                <w:szCs w:val="18"/>
              </w:rPr>
            </w:pPr>
            <w:ins w:id="2589" w:author="Verizon" w:date="2020-08-03T15:09: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50BCDDC4" w14:textId="77777777" w:rsidR="00922BD5" w:rsidRPr="00232036" w:rsidRDefault="00922BD5" w:rsidP="00F017CA">
            <w:pPr>
              <w:jc w:val="center"/>
              <w:rPr>
                <w:ins w:id="259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94930C" w14:textId="77777777" w:rsidR="00922BD5" w:rsidRPr="00232036" w:rsidRDefault="00922BD5" w:rsidP="00F017CA">
            <w:pPr>
              <w:jc w:val="center"/>
              <w:rPr>
                <w:ins w:id="2591" w:author="Verizon" w:date="2020-08-03T15:09:00Z"/>
                <w:rFonts w:ascii="Arial" w:hAnsi="Arial" w:cs="Arial"/>
                <w:sz w:val="18"/>
                <w:szCs w:val="18"/>
              </w:rPr>
            </w:pPr>
            <w:ins w:id="2592"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DA344F" w14:textId="77777777" w:rsidR="00922BD5" w:rsidRPr="00232036" w:rsidRDefault="00922BD5" w:rsidP="00F017CA">
            <w:pPr>
              <w:jc w:val="center"/>
              <w:rPr>
                <w:ins w:id="2593" w:author="Verizon" w:date="2020-08-03T15:09:00Z"/>
                <w:rFonts w:ascii="Arial" w:hAnsi="Arial" w:cs="Arial"/>
                <w:sz w:val="18"/>
                <w:szCs w:val="18"/>
              </w:rPr>
            </w:pPr>
            <w:ins w:id="2594"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15ABC4" w14:textId="77777777" w:rsidR="00922BD5" w:rsidRPr="00232036" w:rsidRDefault="00922BD5" w:rsidP="00F017CA">
            <w:pPr>
              <w:jc w:val="center"/>
              <w:rPr>
                <w:ins w:id="2595" w:author="Verizon" w:date="2020-08-03T15:09:00Z"/>
                <w:rFonts w:ascii="Arial" w:hAnsi="Arial" w:cs="Arial"/>
                <w:sz w:val="18"/>
                <w:szCs w:val="18"/>
              </w:rPr>
            </w:pPr>
            <w:ins w:id="2596"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566B5BCA" w14:textId="77777777" w:rsidR="00922BD5" w:rsidRPr="00232036" w:rsidRDefault="00922BD5" w:rsidP="00F017CA">
            <w:pPr>
              <w:jc w:val="center"/>
              <w:rPr>
                <w:ins w:id="2597"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AD2933" w14:textId="77777777" w:rsidR="00922BD5" w:rsidRPr="00232036" w:rsidRDefault="00922BD5" w:rsidP="00F017CA">
            <w:pPr>
              <w:jc w:val="center"/>
              <w:rPr>
                <w:ins w:id="259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127B0B" w14:textId="77777777" w:rsidR="00922BD5" w:rsidRPr="00232036" w:rsidRDefault="00922BD5" w:rsidP="00F017CA">
            <w:pPr>
              <w:jc w:val="center"/>
              <w:rPr>
                <w:ins w:id="2599" w:author="Verizon" w:date="2020-08-03T15:09:00Z"/>
                <w:rFonts w:ascii="Arial" w:hAnsi="Arial" w:cs="Arial"/>
                <w:sz w:val="18"/>
                <w:szCs w:val="18"/>
              </w:rPr>
            </w:pPr>
            <w:ins w:id="2600"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1D073608" w14:textId="77777777" w:rsidR="00922BD5" w:rsidRPr="00232036" w:rsidRDefault="00922BD5" w:rsidP="00F017CA">
            <w:pPr>
              <w:jc w:val="center"/>
              <w:rPr>
                <w:ins w:id="260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B08D00" w14:textId="77777777" w:rsidR="00922BD5" w:rsidRPr="00232036" w:rsidRDefault="00922BD5" w:rsidP="00F017CA">
            <w:pPr>
              <w:jc w:val="center"/>
              <w:rPr>
                <w:ins w:id="260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1E0666" w14:textId="77777777" w:rsidR="00922BD5" w:rsidRPr="00232036" w:rsidRDefault="00922BD5" w:rsidP="00F017CA">
            <w:pPr>
              <w:jc w:val="center"/>
              <w:rPr>
                <w:ins w:id="260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E8693E" w14:textId="77777777" w:rsidR="00922BD5" w:rsidRPr="00232036" w:rsidRDefault="00922BD5" w:rsidP="00F017CA">
            <w:pPr>
              <w:jc w:val="center"/>
              <w:rPr>
                <w:ins w:id="260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1A68D6" w14:textId="77777777" w:rsidR="00922BD5" w:rsidRPr="00232036" w:rsidRDefault="00922BD5" w:rsidP="00F017CA">
            <w:pPr>
              <w:jc w:val="center"/>
              <w:rPr>
                <w:ins w:id="260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349024" w14:textId="77777777" w:rsidR="00922BD5" w:rsidRPr="00232036" w:rsidRDefault="00922BD5" w:rsidP="00F017CA">
            <w:pPr>
              <w:jc w:val="center"/>
              <w:rPr>
                <w:ins w:id="2606"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C8A89F8" w14:textId="77777777" w:rsidR="00922BD5" w:rsidRPr="00232036" w:rsidRDefault="00922BD5" w:rsidP="00F017CA">
            <w:pPr>
              <w:jc w:val="center"/>
              <w:rPr>
                <w:ins w:id="2607"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DBE794" w14:textId="77777777" w:rsidR="00922BD5" w:rsidRPr="00232036" w:rsidRDefault="00922BD5" w:rsidP="00F017CA">
            <w:pPr>
              <w:jc w:val="center"/>
              <w:rPr>
                <w:ins w:id="2608"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144FF59B" w14:textId="77777777" w:rsidR="00922BD5" w:rsidRPr="00232036" w:rsidRDefault="00922BD5" w:rsidP="00F017CA">
            <w:pPr>
              <w:jc w:val="center"/>
              <w:rPr>
                <w:ins w:id="2609" w:author="Verizon" w:date="2020-08-03T15:09:00Z"/>
                <w:rFonts w:ascii="Arial" w:hAnsi="Arial" w:cs="Arial"/>
                <w:sz w:val="18"/>
                <w:szCs w:val="18"/>
              </w:rPr>
            </w:pPr>
          </w:p>
        </w:tc>
      </w:tr>
      <w:tr w:rsidR="00922BD5" w:rsidRPr="00232036" w14:paraId="79965815" w14:textId="77777777" w:rsidTr="00F017CA">
        <w:trPr>
          <w:trHeight w:val="125"/>
          <w:jc w:val="center"/>
          <w:ins w:id="2610" w:author="Verizon" w:date="2020-08-03T15:09:00Z"/>
        </w:trPr>
        <w:tc>
          <w:tcPr>
            <w:tcW w:w="2065" w:type="dxa"/>
            <w:vMerge/>
            <w:tcBorders>
              <w:left w:val="single" w:sz="4" w:space="0" w:color="auto"/>
              <w:bottom w:val="single" w:sz="4" w:space="0" w:color="auto"/>
              <w:right w:val="single" w:sz="4" w:space="0" w:color="auto"/>
            </w:tcBorders>
            <w:vAlign w:val="center"/>
          </w:tcPr>
          <w:p w14:paraId="125C0334" w14:textId="77777777" w:rsidR="00922BD5" w:rsidRPr="005F6A9D" w:rsidRDefault="00922BD5" w:rsidP="00F017CA">
            <w:pPr>
              <w:pStyle w:val="NoSpacing"/>
              <w:jc w:val="center"/>
              <w:rPr>
                <w:ins w:id="2611" w:author="Verizon" w:date="2020-08-03T15:09: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6EF398BC" w14:textId="77777777" w:rsidR="00922BD5" w:rsidRPr="005F6A9D" w:rsidRDefault="00922BD5" w:rsidP="00F017CA">
            <w:pPr>
              <w:pStyle w:val="NoSpacing"/>
              <w:jc w:val="center"/>
              <w:rPr>
                <w:ins w:id="2612" w:author="Verizon" w:date="2020-08-03T15:09: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2376301" w14:textId="77777777" w:rsidR="00922BD5" w:rsidRPr="00232036" w:rsidRDefault="00922BD5" w:rsidP="00F017CA">
            <w:pPr>
              <w:jc w:val="center"/>
              <w:rPr>
                <w:ins w:id="2613" w:author="Verizon" w:date="2020-08-03T15:09:00Z"/>
                <w:rFonts w:ascii="Arial" w:hAnsi="Arial" w:cs="Arial"/>
                <w:sz w:val="18"/>
                <w:szCs w:val="18"/>
              </w:rPr>
            </w:pPr>
            <w:ins w:id="2614" w:author="Verizon" w:date="2020-08-03T15:09: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71DDD6D5" w14:textId="77777777" w:rsidR="00922BD5" w:rsidRPr="00232036" w:rsidRDefault="00922BD5" w:rsidP="00F017CA">
            <w:pPr>
              <w:jc w:val="center"/>
              <w:rPr>
                <w:ins w:id="2615" w:author="Verizon" w:date="2020-08-03T15:09:00Z"/>
                <w:rFonts w:ascii="Arial" w:hAnsi="Arial" w:cs="Arial"/>
                <w:sz w:val="18"/>
                <w:szCs w:val="18"/>
              </w:rPr>
            </w:pPr>
            <w:ins w:id="2616" w:author="Verizon" w:date="2020-08-03T15:09:00Z">
              <w:r w:rsidRPr="00232036">
                <w:rPr>
                  <w:rFonts w:ascii="Arial" w:hAnsi="Arial" w:cs="Arial"/>
                  <w:sz w:val="18"/>
                  <w:szCs w:val="18"/>
                </w:rPr>
                <w:t>CA_n260</w:t>
              </w:r>
              <w:r>
                <w:rPr>
                  <w:rFonts w:ascii="Arial" w:hAnsi="Arial" w:cs="Arial"/>
                  <w:sz w:val="18"/>
                  <w:szCs w:val="18"/>
                </w:rPr>
                <w:t>H</w:t>
              </w:r>
            </w:ins>
          </w:p>
        </w:tc>
        <w:tc>
          <w:tcPr>
            <w:tcW w:w="749" w:type="dxa"/>
            <w:vMerge/>
            <w:tcBorders>
              <w:left w:val="single" w:sz="4" w:space="0" w:color="auto"/>
              <w:bottom w:val="single" w:sz="4" w:space="0" w:color="auto"/>
              <w:right w:val="single" w:sz="4" w:space="0" w:color="auto"/>
            </w:tcBorders>
            <w:vAlign w:val="center"/>
          </w:tcPr>
          <w:p w14:paraId="66878F6E" w14:textId="77777777" w:rsidR="00922BD5" w:rsidRPr="00232036" w:rsidRDefault="00922BD5" w:rsidP="00F017CA">
            <w:pPr>
              <w:jc w:val="center"/>
              <w:rPr>
                <w:ins w:id="2617" w:author="Verizon" w:date="2020-08-03T15:09:00Z"/>
                <w:rFonts w:ascii="Arial" w:hAnsi="Arial" w:cs="Arial"/>
                <w:sz w:val="18"/>
                <w:szCs w:val="18"/>
              </w:rPr>
            </w:pPr>
          </w:p>
        </w:tc>
      </w:tr>
      <w:tr w:rsidR="00922BD5" w:rsidRPr="00232036" w14:paraId="3BE2D3E4" w14:textId="77777777" w:rsidTr="00F017CA">
        <w:trPr>
          <w:trHeight w:val="125"/>
          <w:jc w:val="center"/>
          <w:ins w:id="2618" w:author="Verizon" w:date="2020-08-03T15:09:00Z"/>
        </w:trPr>
        <w:tc>
          <w:tcPr>
            <w:tcW w:w="2065" w:type="dxa"/>
            <w:vMerge w:val="restart"/>
            <w:tcBorders>
              <w:top w:val="single" w:sz="4" w:space="0" w:color="auto"/>
              <w:left w:val="single" w:sz="4" w:space="0" w:color="auto"/>
              <w:right w:val="single" w:sz="4" w:space="0" w:color="auto"/>
            </w:tcBorders>
            <w:vAlign w:val="center"/>
          </w:tcPr>
          <w:p w14:paraId="17BE17C4" w14:textId="77777777" w:rsidR="00922BD5" w:rsidRPr="005F6A9D" w:rsidRDefault="00922BD5" w:rsidP="00F017CA">
            <w:pPr>
              <w:pStyle w:val="NoSpacing"/>
              <w:jc w:val="center"/>
              <w:rPr>
                <w:ins w:id="2619" w:author="Verizon" w:date="2020-08-03T15:09:00Z"/>
                <w:rFonts w:ascii="Arial" w:hAnsi="Arial" w:cs="Arial"/>
                <w:sz w:val="18"/>
                <w:szCs w:val="18"/>
              </w:rPr>
            </w:pPr>
            <w:ins w:id="2620" w:author="Verizon" w:date="2020-08-03T15:09:00Z">
              <w:r w:rsidRPr="005F6A9D">
                <w:rPr>
                  <w:rFonts w:ascii="Arial" w:hAnsi="Arial" w:cs="Arial"/>
                  <w:sz w:val="18"/>
                  <w:szCs w:val="18"/>
                  <w:lang w:eastAsia="ja-JP"/>
                </w:rPr>
                <w:t>CA_n66A-n260I</w:t>
              </w:r>
            </w:ins>
          </w:p>
        </w:tc>
        <w:tc>
          <w:tcPr>
            <w:tcW w:w="1980" w:type="dxa"/>
            <w:vMerge w:val="restart"/>
            <w:tcBorders>
              <w:top w:val="single" w:sz="4" w:space="0" w:color="auto"/>
              <w:left w:val="single" w:sz="4" w:space="0" w:color="auto"/>
              <w:right w:val="single" w:sz="4" w:space="0" w:color="auto"/>
            </w:tcBorders>
            <w:vAlign w:val="center"/>
          </w:tcPr>
          <w:p w14:paraId="72A270AC" w14:textId="77777777" w:rsidR="00922BD5" w:rsidRPr="005F6A9D" w:rsidRDefault="00922BD5" w:rsidP="00F017CA">
            <w:pPr>
              <w:pStyle w:val="NoSpacing"/>
              <w:jc w:val="center"/>
              <w:rPr>
                <w:ins w:id="2621" w:author="Verizon" w:date="2020-08-03T15:09:00Z"/>
                <w:rFonts w:ascii="Arial" w:hAnsi="Arial" w:cs="Arial"/>
                <w:sz w:val="18"/>
                <w:szCs w:val="18"/>
              </w:rPr>
            </w:pPr>
            <w:ins w:id="2622" w:author="Verizon" w:date="2020-08-03T15:09:00Z">
              <w:r w:rsidRPr="005F6A9D">
                <w:rPr>
                  <w:rFonts w:ascii="Arial" w:hAnsi="Arial" w:cs="Arial"/>
                  <w:sz w:val="18"/>
                  <w:szCs w:val="18"/>
                </w:rPr>
                <w:t>CA_n66A-n260A CA_n66A-n260G CA_n66A-n260H CA_n66A-n260I</w:t>
              </w:r>
            </w:ins>
          </w:p>
        </w:tc>
        <w:tc>
          <w:tcPr>
            <w:tcW w:w="746" w:type="dxa"/>
            <w:vMerge w:val="restart"/>
            <w:tcBorders>
              <w:top w:val="single" w:sz="4" w:space="0" w:color="auto"/>
              <w:left w:val="single" w:sz="4" w:space="0" w:color="auto"/>
              <w:right w:val="single" w:sz="4" w:space="0" w:color="auto"/>
            </w:tcBorders>
            <w:vAlign w:val="center"/>
          </w:tcPr>
          <w:p w14:paraId="5CC978B5" w14:textId="77777777" w:rsidR="00922BD5" w:rsidRPr="00232036" w:rsidRDefault="00922BD5" w:rsidP="00F017CA">
            <w:pPr>
              <w:jc w:val="center"/>
              <w:rPr>
                <w:ins w:id="2623" w:author="Verizon" w:date="2020-08-03T15:09:00Z"/>
                <w:rFonts w:ascii="Arial" w:hAnsi="Arial" w:cs="Arial"/>
                <w:sz w:val="18"/>
                <w:szCs w:val="18"/>
              </w:rPr>
            </w:pPr>
            <w:ins w:id="2624" w:author="Verizon" w:date="2020-08-03T15:09:00Z">
              <w:r w:rsidRPr="00232036">
                <w:rPr>
                  <w:rFonts w:ascii="Arial" w:hAnsi="Arial" w:cs="Arial"/>
                  <w:sz w:val="18"/>
                  <w:szCs w:val="18"/>
                </w:rPr>
                <w:t>n66</w:t>
              </w:r>
            </w:ins>
          </w:p>
        </w:tc>
        <w:tc>
          <w:tcPr>
            <w:tcW w:w="667" w:type="dxa"/>
            <w:tcBorders>
              <w:top w:val="single" w:sz="4" w:space="0" w:color="auto"/>
              <w:left w:val="single" w:sz="4" w:space="0" w:color="auto"/>
              <w:bottom w:val="single" w:sz="4" w:space="0" w:color="auto"/>
              <w:right w:val="single" w:sz="4" w:space="0" w:color="auto"/>
            </w:tcBorders>
          </w:tcPr>
          <w:p w14:paraId="3828AC45" w14:textId="77777777" w:rsidR="00922BD5" w:rsidRPr="00232036" w:rsidRDefault="00922BD5" w:rsidP="00F017CA">
            <w:pPr>
              <w:jc w:val="center"/>
              <w:rPr>
                <w:ins w:id="2625" w:author="Verizon" w:date="2020-08-03T15:09:00Z"/>
                <w:rFonts w:ascii="Arial" w:hAnsi="Arial" w:cs="Arial"/>
                <w:sz w:val="18"/>
                <w:szCs w:val="18"/>
              </w:rPr>
            </w:pPr>
            <w:ins w:id="2626" w:author="Verizon" w:date="2020-08-03T15:09: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0B6597DB" w14:textId="77777777" w:rsidR="00922BD5" w:rsidRPr="00232036" w:rsidRDefault="00922BD5" w:rsidP="00F017CA">
            <w:pPr>
              <w:jc w:val="center"/>
              <w:rPr>
                <w:ins w:id="2627" w:author="Verizon" w:date="2020-08-03T15:09:00Z"/>
                <w:rFonts w:ascii="Arial" w:hAnsi="Arial" w:cs="Arial"/>
                <w:sz w:val="18"/>
                <w:szCs w:val="18"/>
              </w:rPr>
            </w:pPr>
            <w:ins w:id="262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7F564B" w14:textId="77777777" w:rsidR="00922BD5" w:rsidRPr="00232036" w:rsidRDefault="00922BD5" w:rsidP="00F017CA">
            <w:pPr>
              <w:jc w:val="center"/>
              <w:rPr>
                <w:ins w:id="2629" w:author="Verizon" w:date="2020-08-03T15:09:00Z"/>
                <w:rFonts w:ascii="Arial" w:hAnsi="Arial" w:cs="Arial"/>
                <w:sz w:val="18"/>
                <w:szCs w:val="18"/>
              </w:rPr>
            </w:pPr>
            <w:ins w:id="2630"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1E5BC1" w14:textId="77777777" w:rsidR="00922BD5" w:rsidRPr="00232036" w:rsidRDefault="00922BD5" w:rsidP="00F017CA">
            <w:pPr>
              <w:jc w:val="center"/>
              <w:rPr>
                <w:ins w:id="2631" w:author="Verizon" w:date="2020-08-03T15:09:00Z"/>
                <w:rFonts w:ascii="Arial" w:hAnsi="Arial" w:cs="Arial"/>
                <w:sz w:val="18"/>
                <w:szCs w:val="18"/>
              </w:rPr>
            </w:pPr>
            <w:ins w:id="2632"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B2D327" w14:textId="77777777" w:rsidR="00922BD5" w:rsidRPr="00232036" w:rsidRDefault="00922BD5" w:rsidP="00F017CA">
            <w:pPr>
              <w:jc w:val="center"/>
              <w:rPr>
                <w:ins w:id="2633" w:author="Verizon" w:date="2020-08-03T15:09:00Z"/>
                <w:rFonts w:ascii="Arial" w:hAnsi="Arial" w:cs="Arial"/>
                <w:sz w:val="18"/>
                <w:szCs w:val="18"/>
              </w:rPr>
            </w:pPr>
            <w:ins w:id="2634"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615B696A" w14:textId="77777777" w:rsidR="00922BD5" w:rsidRPr="00232036" w:rsidRDefault="00922BD5" w:rsidP="00F017CA">
            <w:pPr>
              <w:jc w:val="center"/>
              <w:rPr>
                <w:ins w:id="2635"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E7F714" w14:textId="77777777" w:rsidR="00922BD5" w:rsidRPr="00232036" w:rsidRDefault="00922BD5" w:rsidP="00F017CA">
            <w:pPr>
              <w:jc w:val="center"/>
              <w:rPr>
                <w:ins w:id="263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FFE7F7F" w14:textId="77777777" w:rsidR="00922BD5" w:rsidRPr="00232036" w:rsidRDefault="00922BD5" w:rsidP="00F017CA">
            <w:pPr>
              <w:jc w:val="center"/>
              <w:rPr>
                <w:ins w:id="2637" w:author="Verizon" w:date="2020-08-03T15:09:00Z"/>
                <w:rFonts w:ascii="Arial" w:hAnsi="Arial" w:cs="Arial"/>
                <w:sz w:val="18"/>
                <w:szCs w:val="18"/>
              </w:rPr>
            </w:pPr>
            <w:ins w:id="263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616E250B" w14:textId="77777777" w:rsidR="00922BD5" w:rsidRPr="00232036" w:rsidRDefault="00922BD5" w:rsidP="00F017CA">
            <w:pPr>
              <w:jc w:val="center"/>
              <w:rPr>
                <w:ins w:id="263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900537" w14:textId="77777777" w:rsidR="00922BD5" w:rsidRPr="00232036" w:rsidRDefault="00922BD5" w:rsidP="00F017CA">
            <w:pPr>
              <w:jc w:val="center"/>
              <w:rPr>
                <w:ins w:id="264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24F03E" w14:textId="77777777" w:rsidR="00922BD5" w:rsidRPr="00232036" w:rsidRDefault="00922BD5" w:rsidP="00F017CA">
            <w:pPr>
              <w:jc w:val="center"/>
              <w:rPr>
                <w:ins w:id="264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212528" w14:textId="77777777" w:rsidR="00922BD5" w:rsidRPr="00232036" w:rsidRDefault="00922BD5" w:rsidP="00F017CA">
            <w:pPr>
              <w:jc w:val="center"/>
              <w:rPr>
                <w:ins w:id="264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39B56EF" w14:textId="77777777" w:rsidR="00922BD5" w:rsidRPr="00232036" w:rsidRDefault="00922BD5" w:rsidP="00F017CA">
            <w:pPr>
              <w:jc w:val="center"/>
              <w:rPr>
                <w:ins w:id="264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962DBC6" w14:textId="77777777" w:rsidR="00922BD5" w:rsidRPr="00232036" w:rsidRDefault="00922BD5" w:rsidP="00F017CA">
            <w:pPr>
              <w:jc w:val="center"/>
              <w:rPr>
                <w:ins w:id="2644"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09629AC" w14:textId="77777777" w:rsidR="00922BD5" w:rsidRPr="00232036" w:rsidRDefault="00922BD5" w:rsidP="00F017CA">
            <w:pPr>
              <w:jc w:val="center"/>
              <w:rPr>
                <w:ins w:id="2645"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99728" w14:textId="77777777" w:rsidR="00922BD5" w:rsidRPr="00232036" w:rsidRDefault="00922BD5" w:rsidP="00F017CA">
            <w:pPr>
              <w:jc w:val="center"/>
              <w:rPr>
                <w:ins w:id="2646" w:author="Verizon" w:date="2020-08-03T15:09: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FB8B41F" w14:textId="77777777" w:rsidR="00922BD5" w:rsidRPr="00232036" w:rsidRDefault="00922BD5" w:rsidP="00F017CA">
            <w:pPr>
              <w:jc w:val="center"/>
              <w:rPr>
                <w:ins w:id="2647" w:author="Verizon" w:date="2020-08-03T15:09:00Z"/>
                <w:rFonts w:ascii="Arial" w:hAnsi="Arial" w:cs="Arial"/>
                <w:sz w:val="18"/>
                <w:szCs w:val="18"/>
              </w:rPr>
            </w:pPr>
            <w:ins w:id="2648" w:author="Verizon" w:date="2020-08-03T15:09:00Z">
              <w:r w:rsidRPr="00232036">
                <w:rPr>
                  <w:rFonts w:ascii="Arial" w:hAnsi="Arial" w:cs="Arial"/>
                  <w:sz w:val="18"/>
                  <w:szCs w:val="18"/>
                </w:rPr>
                <w:t>0</w:t>
              </w:r>
            </w:ins>
          </w:p>
        </w:tc>
      </w:tr>
      <w:tr w:rsidR="00922BD5" w:rsidRPr="00232036" w14:paraId="1E9AC498" w14:textId="77777777" w:rsidTr="00F017CA">
        <w:trPr>
          <w:trHeight w:val="125"/>
          <w:jc w:val="center"/>
          <w:ins w:id="2649" w:author="Verizon" w:date="2020-08-03T15:09:00Z"/>
        </w:trPr>
        <w:tc>
          <w:tcPr>
            <w:tcW w:w="2065" w:type="dxa"/>
            <w:vMerge/>
            <w:tcBorders>
              <w:left w:val="single" w:sz="4" w:space="0" w:color="auto"/>
              <w:right w:val="single" w:sz="4" w:space="0" w:color="auto"/>
            </w:tcBorders>
            <w:vAlign w:val="center"/>
          </w:tcPr>
          <w:p w14:paraId="07E7A860" w14:textId="77777777" w:rsidR="00922BD5" w:rsidRPr="005F6A9D" w:rsidRDefault="00922BD5" w:rsidP="00F017CA">
            <w:pPr>
              <w:pStyle w:val="NoSpacing"/>
              <w:jc w:val="center"/>
              <w:rPr>
                <w:ins w:id="2650"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5D33167B" w14:textId="77777777" w:rsidR="00922BD5" w:rsidRPr="005F6A9D" w:rsidRDefault="00922BD5" w:rsidP="00F017CA">
            <w:pPr>
              <w:pStyle w:val="NoSpacing"/>
              <w:jc w:val="center"/>
              <w:rPr>
                <w:ins w:id="2651" w:author="Verizon" w:date="2020-08-03T15:09:00Z"/>
                <w:rFonts w:ascii="Arial" w:hAnsi="Arial" w:cs="Arial"/>
                <w:sz w:val="18"/>
                <w:szCs w:val="18"/>
              </w:rPr>
            </w:pPr>
          </w:p>
        </w:tc>
        <w:tc>
          <w:tcPr>
            <w:tcW w:w="746" w:type="dxa"/>
            <w:vMerge/>
            <w:tcBorders>
              <w:left w:val="single" w:sz="4" w:space="0" w:color="auto"/>
              <w:right w:val="single" w:sz="4" w:space="0" w:color="auto"/>
            </w:tcBorders>
            <w:vAlign w:val="center"/>
          </w:tcPr>
          <w:p w14:paraId="0BF261F3" w14:textId="77777777" w:rsidR="00922BD5" w:rsidRPr="00232036" w:rsidRDefault="00922BD5" w:rsidP="00F017CA">
            <w:pPr>
              <w:jc w:val="center"/>
              <w:rPr>
                <w:ins w:id="265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CA46504" w14:textId="77777777" w:rsidR="00922BD5" w:rsidRPr="00232036" w:rsidRDefault="00922BD5" w:rsidP="00F017CA">
            <w:pPr>
              <w:jc w:val="center"/>
              <w:rPr>
                <w:ins w:id="2653" w:author="Verizon" w:date="2020-08-03T15:09:00Z"/>
                <w:rFonts w:ascii="Arial" w:hAnsi="Arial" w:cs="Arial"/>
                <w:sz w:val="18"/>
                <w:szCs w:val="18"/>
              </w:rPr>
            </w:pPr>
            <w:ins w:id="2654" w:author="Verizon" w:date="2020-08-03T15:09: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79C43E10" w14:textId="77777777" w:rsidR="00922BD5" w:rsidRPr="00232036" w:rsidRDefault="00922BD5" w:rsidP="00F017CA">
            <w:pPr>
              <w:jc w:val="center"/>
              <w:rPr>
                <w:ins w:id="265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88DF680" w14:textId="77777777" w:rsidR="00922BD5" w:rsidRPr="00232036" w:rsidRDefault="00922BD5" w:rsidP="00F017CA">
            <w:pPr>
              <w:jc w:val="center"/>
              <w:rPr>
                <w:ins w:id="2656" w:author="Verizon" w:date="2020-08-03T15:09:00Z"/>
                <w:rFonts w:ascii="Arial" w:hAnsi="Arial" w:cs="Arial"/>
                <w:sz w:val="18"/>
                <w:szCs w:val="18"/>
              </w:rPr>
            </w:pPr>
            <w:ins w:id="2657"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369517" w14:textId="77777777" w:rsidR="00922BD5" w:rsidRPr="00232036" w:rsidRDefault="00922BD5" w:rsidP="00F017CA">
            <w:pPr>
              <w:jc w:val="center"/>
              <w:rPr>
                <w:ins w:id="2658" w:author="Verizon" w:date="2020-08-03T15:09:00Z"/>
                <w:rFonts w:ascii="Arial" w:hAnsi="Arial" w:cs="Arial"/>
                <w:sz w:val="18"/>
                <w:szCs w:val="18"/>
              </w:rPr>
            </w:pPr>
            <w:ins w:id="2659"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0298A7" w14:textId="77777777" w:rsidR="00922BD5" w:rsidRPr="00232036" w:rsidRDefault="00922BD5" w:rsidP="00F017CA">
            <w:pPr>
              <w:jc w:val="center"/>
              <w:rPr>
                <w:ins w:id="2660" w:author="Verizon" w:date="2020-08-03T15:09:00Z"/>
                <w:rFonts w:ascii="Arial" w:hAnsi="Arial" w:cs="Arial"/>
                <w:sz w:val="18"/>
                <w:szCs w:val="18"/>
              </w:rPr>
            </w:pPr>
            <w:ins w:id="2661"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04A71DE8" w14:textId="77777777" w:rsidR="00922BD5" w:rsidRPr="00232036" w:rsidRDefault="00922BD5" w:rsidP="00F017CA">
            <w:pPr>
              <w:jc w:val="center"/>
              <w:rPr>
                <w:ins w:id="2662"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A32FB97" w14:textId="77777777" w:rsidR="00922BD5" w:rsidRPr="00232036" w:rsidRDefault="00922BD5" w:rsidP="00F017CA">
            <w:pPr>
              <w:jc w:val="center"/>
              <w:rPr>
                <w:ins w:id="266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0EA8D13" w14:textId="77777777" w:rsidR="00922BD5" w:rsidRPr="00232036" w:rsidRDefault="00922BD5" w:rsidP="00F017CA">
            <w:pPr>
              <w:jc w:val="center"/>
              <w:rPr>
                <w:ins w:id="2664" w:author="Verizon" w:date="2020-08-03T15:09:00Z"/>
                <w:rFonts w:ascii="Arial" w:hAnsi="Arial" w:cs="Arial"/>
                <w:sz w:val="18"/>
                <w:szCs w:val="18"/>
              </w:rPr>
            </w:pPr>
            <w:ins w:id="266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132D4BD" w14:textId="77777777" w:rsidR="00922BD5" w:rsidRPr="00232036" w:rsidRDefault="00922BD5" w:rsidP="00F017CA">
            <w:pPr>
              <w:jc w:val="center"/>
              <w:rPr>
                <w:ins w:id="266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183167" w14:textId="77777777" w:rsidR="00922BD5" w:rsidRPr="00232036" w:rsidRDefault="00922BD5" w:rsidP="00F017CA">
            <w:pPr>
              <w:jc w:val="center"/>
              <w:rPr>
                <w:ins w:id="266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2BEE9E" w14:textId="77777777" w:rsidR="00922BD5" w:rsidRPr="00232036" w:rsidRDefault="00922BD5" w:rsidP="00F017CA">
            <w:pPr>
              <w:jc w:val="center"/>
              <w:rPr>
                <w:ins w:id="266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6E1810" w14:textId="77777777" w:rsidR="00922BD5" w:rsidRPr="00232036" w:rsidRDefault="00922BD5" w:rsidP="00F017CA">
            <w:pPr>
              <w:jc w:val="center"/>
              <w:rPr>
                <w:ins w:id="266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B9DF088" w14:textId="77777777" w:rsidR="00922BD5" w:rsidRPr="00232036" w:rsidRDefault="00922BD5" w:rsidP="00F017CA">
            <w:pPr>
              <w:jc w:val="center"/>
              <w:rPr>
                <w:ins w:id="267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217F9F" w14:textId="77777777" w:rsidR="00922BD5" w:rsidRPr="00232036" w:rsidRDefault="00922BD5" w:rsidP="00F017CA">
            <w:pPr>
              <w:jc w:val="center"/>
              <w:rPr>
                <w:ins w:id="2671"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129FE76" w14:textId="77777777" w:rsidR="00922BD5" w:rsidRPr="00232036" w:rsidRDefault="00922BD5" w:rsidP="00F017CA">
            <w:pPr>
              <w:jc w:val="center"/>
              <w:rPr>
                <w:ins w:id="2672"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13A68B" w14:textId="77777777" w:rsidR="00922BD5" w:rsidRPr="00232036" w:rsidRDefault="00922BD5" w:rsidP="00F017CA">
            <w:pPr>
              <w:jc w:val="center"/>
              <w:rPr>
                <w:ins w:id="2673"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03E90CC0" w14:textId="77777777" w:rsidR="00922BD5" w:rsidRPr="00232036" w:rsidRDefault="00922BD5" w:rsidP="00F017CA">
            <w:pPr>
              <w:jc w:val="center"/>
              <w:rPr>
                <w:ins w:id="2674" w:author="Verizon" w:date="2020-08-03T15:09:00Z"/>
                <w:rFonts w:ascii="Arial" w:hAnsi="Arial" w:cs="Arial"/>
                <w:sz w:val="18"/>
                <w:szCs w:val="18"/>
              </w:rPr>
            </w:pPr>
          </w:p>
        </w:tc>
      </w:tr>
      <w:tr w:rsidR="00922BD5" w:rsidRPr="00232036" w14:paraId="7A61F4D0" w14:textId="77777777" w:rsidTr="00F017CA">
        <w:trPr>
          <w:trHeight w:val="125"/>
          <w:jc w:val="center"/>
          <w:ins w:id="2675" w:author="Verizon" w:date="2020-08-03T15:09:00Z"/>
        </w:trPr>
        <w:tc>
          <w:tcPr>
            <w:tcW w:w="2065" w:type="dxa"/>
            <w:vMerge/>
            <w:tcBorders>
              <w:left w:val="single" w:sz="4" w:space="0" w:color="auto"/>
              <w:right w:val="single" w:sz="4" w:space="0" w:color="auto"/>
            </w:tcBorders>
            <w:vAlign w:val="center"/>
          </w:tcPr>
          <w:p w14:paraId="3274C074" w14:textId="77777777" w:rsidR="00922BD5" w:rsidRPr="005F6A9D" w:rsidRDefault="00922BD5" w:rsidP="00F017CA">
            <w:pPr>
              <w:pStyle w:val="NoSpacing"/>
              <w:jc w:val="center"/>
              <w:rPr>
                <w:ins w:id="2676"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4407F5B0" w14:textId="77777777" w:rsidR="00922BD5" w:rsidRPr="005F6A9D" w:rsidRDefault="00922BD5" w:rsidP="00F017CA">
            <w:pPr>
              <w:pStyle w:val="NoSpacing"/>
              <w:jc w:val="center"/>
              <w:rPr>
                <w:ins w:id="2677" w:author="Verizon" w:date="2020-08-03T15:09: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06928B9" w14:textId="77777777" w:rsidR="00922BD5" w:rsidRPr="00232036" w:rsidRDefault="00922BD5" w:rsidP="00F017CA">
            <w:pPr>
              <w:jc w:val="center"/>
              <w:rPr>
                <w:ins w:id="267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4BF522" w14:textId="77777777" w:rsidR="00922BD5" w:rsidRPr="00232036" w:rsidRDefault="00922BD5" w:rsidP="00F017CA">
            <w:pPr>
              <w:jc w:val="center"/>
              <w:rPr>
                <w:ins w:id="2679" w:author="Verizon" w:date="2020-08-03T15:09:00Z"/>
                <w:rFonts w:ascii="Arial" w:hAnsi="Arial" w:cs="Arial"/>
                <w:sz w:val="18"/>
                <w:szCs w:val="18"/>
              </w:rPr>
            </w:pPr>
            <w:ins w:id="2680" w:author="Verizon" w:date="2020-08-03T15:09: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4607EE79" w14:textId="77777777" w:rsidR="00922BD5" w:rsidRPr="00232036" w:rsidRDefault="00922BD5" w:rsidP="00F017CA">
            <w:pPr>
              <w:jc w:val="center"/>
              <w:rPr>
                <w:ins w:id="268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546702" w14:textId="77777777" w:rsidR="00922BD5" w:rsidRPr="00232036" w:rsidRDefault="00922BD5" w:rsidP="00F017CA">
            <w:pPr>
              <w:jc w:val="center"/>
              <w:rPr>
                <w:ins w:id="2682" w:author="Verizon" w:date="2020-08-03T15:09:00Z"/>
                <w:rFonts w:ascii="Arial" w:hAnsi="Arial" w:cs="Arial"/>
                <w:sz w:val="18"/>
                <w:szCs w:val="18"/>
              </w:rPr>
            </w:pPr>
            <w:ins w:id="2683"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008367" w14:textId="77777777" w:rsidR="00922BD5" w:rsidRPr="00232036" w:rsidRDefault="00922BD5" w:rsidP="00F017CA">
            <w:pPr>
              <w:jc w:val="center"/>
              <w:rPr>
                <w:ins w:id="2684" w:author="Verizon" w:date="2020-08-03T15:09:00Z"/>
                <w:rFonts w:ascii="Arial" w:hAnsi="Arial" w:cs="Arial"/>
                <w:sz w:val="18"/>
                <w:szCs w:val="18"/>
              </w:rPr>
            </w:pPr>
            <w:ins w:id="2685"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BDF1CB" w14:textId="77777777" w:rsidR="00922BD5" w:rsidRPr="00232036" w:rsidRDefault="00922BD5" w:rsidP="00F017CA">
            <w:pPr>
              <w:jc w:val="center"/>
              <w:rPr>
                <w:ins w:id="2686" w:author="Verizon" w:date="2020-08-03T15:09:00Z"/>
                <w:rFonts w:ascii="Arial" w:hAnsi="Arial" w:cs="Arial"/>
                <w:sz w:val="18"/>
                <w:szCs w:val="18"/>
              </w:rPr>
            </w:pPr>
            <w:ins w:id="2687"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6DF1B775" w14:textId="77777777" w:rsidR="00922BD5" w:rsidRPr="00232036" w:rsidRDefault="00922BD5" w:rsidP="00F017CA">
            <w:pPr>
              <w:jc w:val="center"/>
              <w:rPr>
                <w:ins w:id="2688"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D1804FA" w14:textId="77777777" w:rsidR="00922BD5" w:rsidRPr="00232036" w:rsidRDefault="00922BD5" w:rsidP="00F017CA">
            <w:pPr>
              <w:jc w:val="center"/>
              <w:rPr>
                <w:ins w:id="268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D83E63A" w14:textId="77777777" w:rsidR="00922BD5" w:rsidRPr="00232036" w:rsidRDefault="00922BD5" w:rsidP="00F017CA">
            <w:pPr>
              <w:jc w:val="center"/>
              <w:rPr>
                <w:ins w:id="2690" w:author="Verizon" w:date="2020-08-03T15:09:00Z"/>
                <w:rFonts w:ascii="Arial" w:hAnsi="Arial" w:cs="Arial"/>
                <w:sz w:val="18"/>
                <w:szCs w:val="18"/>
              </w:rPr>
            </w:pPr>
            <w:ins w:id="2691"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58241F34" w14:textId="77777777" w:rsidR="00922BD5" w:rsidRPr="00232036" w:rsidRDefault="00922BD5" w:rsidP="00F017CA">
            <w:pPr>
              <w:jc w:val="center"/>
              <w:rPr>
                <w:ins w:id="269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CDE973" w14:textId="77777777" w:rsidR="00922BD5" w:rsidRPr="00232036" w:rsidRDefault="00922BD5" w:rsidP="00F017CA">
            <w:pPr>
              <w:jc w:val="center"/>
              <w:rPr>
                <w:ins w:id="269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81DFA3" w14:textId="77777777" w:rsidR="00922BD5" w:rsidRPr="00232036" w:rsidRDefault="00922BD5" w:rsidP="00F017CA">
            <w:pPr>
              <w:jc w:val="center"/>
              <w:rPr>
                <w:ins w:id="269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6D1142" w14:textId="77777777" w:rsidR="00922BD5" w:rsidRPr="00232036" w:rsidRDefault="00922BD5" w:rsidP="00F017CA">
            <w:pPr>
              <w:jc w:val="center"/>
              <w:rPr>
                <w:ins w:id="269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3BEECA" w14:textId="77777777" w:rsidR="00922BD5" w:rsidRPr="00232036" w:rsidRDefault="00922BD5" w:rsidP="00F017CA">
            <w:pPr>
              <w:jc w:val="center"/>
              <w:rPr>
                <w:ins w:id="269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4495BF" w14:textId="77777777" w:rsidR="00922BD5" w:rsidRPr="00232036" w:rsidRDefault="00922BD5" w:rsidP="00F017CA">
            <w:pPr>
              <w:jc w:val="center"/>
              <w:rPr>
                <w:ins w:id="2697"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2319C7A" w14:textId="77777777" w:rsidR="00922BD5" w:rsidRPr="00232036" w:rsidRDefault="00922BD5" w:rsidP="00F017CA">
            <w:pPr>
              <w:jc w:val="center"/>
              <w:rPr>
                <w:ins w:id="2698"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4CB0DC" w14:textId="77777777" w:rsidR="00922BD5" w:rsidRPr="00232036" w:rsidRDefault="00922BD5" w:rsidP="00F017CA">
            <w:pPr>
              <w:jc w:val="center"/>
              <w:rPr>
                <w:ins w:id="2699"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6D29DF21" w14:textId="77777777" w:rsidR="00922BD5" w:rsidRPr="00232036" w:rsidRDefault="00922BD5" w:rsidP="00F017CA">
            <w:pPr>
              <w:jc w:val="center"/>
              <w:rPr>
                <w:ins w:id="2700" w:author="Verizon" w:date="2020-08-03T15:09:00Z"/>
                <w:rFonts w:ascii="Arial" w:hAnsi="Arial" w:cs="Arial"/>
                <w:sz w:val="18"/>
                <w:szCs w:val="18"/>
              </w:rPr>
            </w:pPr>
          </w:p>
        </w:tc>
      </w:tr>
      <w:tr w:rsidR="00922BD5" w:rsidRPr="00232036" w14:paraId="31A61A18" w14:textId="77777777" w:rsidTr="00F017CA">
        <w:trPr>
          <w:trHeight w:val="125"/>
          <w:jc w:val="center"/>
          <w:ins w:id="2701" w:author="Verizon" w:date="2020-08-03T15:09:00Z"/>
        </w:trPr>
        <w:tc>
          <w:tcPr>
            <w:tcW w:w="2065" w:type="dxa"/>
            <w:vMerge/>
            <w:tcBorders>
              <w:left w:val="single" w:sz="4" w:space="0" w:color="auto"/>
              <w:bottom w:val="single" w:sz="4" w:space="0" w:color="auto"/>
              <w:right w:val="single" w:sz="4" w:space="0" w:color="auto"/>
            </w:tcBorders>
            <w:vAlign w:val="center"/>
          </w:tcPr>
          <w:p w14:paraId="1AF9CB46" w14:textId="77777777" w:rsidR="00922BD5" w:rsidRPr="005F6A9D" w:rsidRDefault="00922BD5" w:rsidP="00F017CA">
            <w:pPr>
              <w:pStyle w:val="NoSpacing"/>
              <w:jc w:val="center"/>
              <w:rPr>
                <w:ins w:id="2702" w:author="Verizon" w:date="2020-08-03T15:09: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BF7EBB5" w14:textId="77777777" w:rsidR="00922BD5" w:rsidRPr="005F6A9D" w:rsidRDefault="00922BD5" w:rsidP="00F017CA">
            <w:pPr>
              <w:pStyle w:val="NoSpacing"/>
              <w:jc w:val="center"/>
              <w:rPr>
                <w:ins w:id="2703" w:author="Verizon" w:date="2020-08-03T15:09: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11A7031" w14:textId="77777777" w:rsidR="00922BD5" w:rsidRPr="00232036" w:rsidRDefault="00922BD5" w:rsidP="00F017CA">
            <w:pPr>
              <w:jc w:val="center"/>
              <w:rPr>
                <w:ins w:id="2704" w:author="Verizon" w:date="2020-08-03T15:09:00Z"/>
                <w:rFonts w:ascii="Arial" w:hAnsi="Arial" w:cs="Arial"/>
                <w:sz w:val="18"/>
                <w:szCs w:val="18"/>
              </w:rPr>
            </w:pPr>
            <w:ins w:id="2705" w:author="Verizon" w:date="2020-08-03T15:09: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1E4F084E" w14:textId="77777777" w:rsidR="00922BD5" w:rsidRPr="00232036" w:rsidRDefault="00922BD5" w:rsidP="00F017CA">
            <w:pPr>
              <w:jc w:val="center"/>
              <w:rPr>
                <w:ins w:id="2706" w:author="Verizon" w:date="2020-08-03T15:09:00Z"/>
                <w:rFonts w:ascii="Arial" w:hAnsi="Arial" w:cs="Arial"/>
                <w:sz w:val="18"/>
                <w:szCs w:val="18"/>
              </w:rPr>
            </w:pPr>
            <w:ins w:id="2707" w:author="Verizon" w:date="2020-08-03T15:09:00Z">
              <w:r w:rsidRPr="00232036">
                <w:rPr>
                  <w:rFonts w:ascii="Arial" w:hAnsi="Arial" w:cs="Arial"/>
                  <w:sz w:val="18"/>
                  <w:szCs w:val="18"/>
                </w:rPr>
                <w:t>CA_n260</w:t>
              </w:r>
              <w:r>
                <w:rPr>
                  <w:rFonts w:ascii="Arial" w:hAnsi="Arial" w:cs="Arial"/>
                  <w:sz w:val="18"/>
                  <w:szCs w:val="18"/>
                </w:rPr>
                <w:t>I</w:t>
              </w:r>
            </w:ins>
          </w:p>
        </w:tc>
        <w:tc>
          <w:tcPr>
            <w:tcW w:w="749" w:type="dxa"/>
            <w:vMerge/>
            <w:tcBorders>
              <w:left w:val="single" w:sz="4" w:space="0" w:color="auto"/>
              <w:bottom w:val="single" w:sz="4" w:space="0" w:color="auto"/>
              <w:right w:val="single" w:sz="4" w:space="0" w:color="auto"/>
            </w:tcBorders>
            <w:vAlign w:val="center"/>
          </w:tcPr>
          <w:p w14:paraId="58FE5F97" w14:textId="77777777" w:rsidR="00922BD5" w:rsidRPr="00232036" w:rsidRDefault="00922BD5" w:rsidP="00F017CA">
            <w:pPr>
              <w:jc w:val="center"/>
              <w:rPr>
                <w:ins w:id="2708" w:author="Verizon" w:date="2020-08-03T15:09:00Z"/>
                <w:rFonts w:ascii="Arial" w:hAnsi="Arial" w:cs="Arial"/>
                <w:sz w:val="18"/>
                <w:szCs w:val="18"/>
              </w:rPr>
            </w:pPr>
          </w:p>
        </w:tc>
      </w:tr>
      <w:tr w:rsidR="00922BD5" w:rsidRPr="00232036" w14:paraId="3D7DB292" w14:textId="77777777" w:rsidTr="00F017CA">
        <w:trPr>
          <w:trHeight w:val="125"/>
          <w:jc w:val="center"/>
          <w:ins w:id="2709" w:author="Verizon" w:date="2020-08-03T15:09:00Z"/>
        </w:trPr>
        <w:tc>
          <w:tcPr>
            <w:tcW w:w="2065" w:type="dxa"/>
            <w:vMerge w:val="restart"/>
            <w:tcBorders>
              <w:top w:val="single" w:sz="4" w:space="0" w:color="auto"/>
              <w:left w:val="single" w:sz="4" w:space="0" w:color="auto"/>
              <w:right w:val="single" w:sz="4" w:space="0" w:color="auto"/>
            </w:tcBorders>
            <w:vAlign w:val="center"/>
          </w:tcPr>
          <w:p w14:paraId="4C43D652" w14:textId="77777777" w:rsidR="00922BD5" w:rsidRPr="005F6A9D" w:rsidRDefault="00922BD5" w:rsidP="00F017CA">
            <w:pPr>
              <w:pStyle w:val="NoSpacing"/>
              <w:jc w:val="center"/>
              <w:rPr>
                <w:ins w:id="2710" w:author="Verizon" w:date="2020-08-03T15:09:00Z"/>
                <w:rFonts w:ascii="Arial" w:hAnsi="Arial" w:cs="Arial"/>
                <w:sz w:val="18"/>
                <w:szCs w:val="18"/>
              </w:rPr>
            </w:pPr>
            <w:ins w:id="2711" w:author="Verizon" w:date="2020-08-03T15:09:00Z">
              <w:r w:rsidRPr="005F6A9D">
                <w:rPr>
                  <w:rFonts w:ascii="Arial" w:hAnsi="Arial" w:cs="Arial"/>
                  <w:sz w:val="18"/>
                  <w:szCs w:val="18"/>
                  <w:lang w:eastAsia="ja-JP"/>
                </w:rPr>
                <w:t>CA_n66A-n260J</w:t>
              </w:r>
            </w:ins>
          </w:p>
        </w:tc>
        <w:tc>
          <w:tcPr>
            <w:tcW w:w="1980" w:type="dxa"/>
            <w:vMerge w:val="restart"/>
            <w:tcBorders>
              <w:top w:val="single" w:sz="4" w:space="0" w:color="auto"/>
              <w:left w:val="single" w:sz="4" w:space="0" w:color="auto"/>
              <w:right w:val="single" w:sz="4" w:space="0" w:color="auto"/>
            </w:tcBorders>
            <w:vAlign w:val="center"/>
          </w:tcPr>
          <w:p w14:paraId="6181EC31" w14:textId="77777777" w:rsidR="00922BD5" w:rsidRPr="005F6A9D" w:rsidRDefault="00922BD5" w:rsidP="00F017CA">
            <w:pPr>
              <w:pStyle w:val="NoSpacing"/>
              <w:jc w:val="center"/>
              <w:rPr>
                <w:ins w:id="2712" w:author="Verizon" w:date="2020-08-03T15:09:00Z"/>
                <w:rFonts w:ascii="Arial" w:hAnsi="Arial" w:cs="Arial"/>
                <w:sz w:val="18"/>
                <w:szCs w:val="18"/>
              </w:rPr>
            </w:pPr>
            <w:ins w:id="2713" w:author="Verizon" w:date="2020-08-03T15:09:00Z">
              <w:r w:rsidRPr="005F6A9D">
                <w:rPr>
                  <w:rFonts w:ascii="Arial" w:hAnsi="Arial" w:cs="Arial"/>
                  <w:sz w:val="18"/>
                  <w:szCs w:val="18"/>
                </w:rPr>
                <w:t>CA_n66A-n260A CA_n66A-n260G CA_n66A-n260H CA_n66A-n260</w:t>
              </w:r>
              <w:r>
                <w:rPr>
                  <w:rFonts w:ascii="Arial" w:hAnsi="Arial" w:cs="Arial"/>
                  <w:sz w:val="18"/>
                  <w:szCs w:val="18"/>
                </w:rPr>
                <w:t>I</w:t>
              </w:r>
            </w:ins>
          </w:p>
        </w:tc>
        <w:tc>
          <w:tcPr>
            <w:tcW w:w="746" w:type="dxa"/>
            <w:vMerge w:val="restart"/>
            <w:tcBorders>
              <w:top w:val="single" w:sz="4" w:space="0" w:color="auto"/>
              <w:left w:val="single" w:sz="4" w:space="0" w:color="auto"/>
              <w:right w:val="single" w:sz="4" w:space="0" w:color="auto"/>
            </w:tcBorders>
            <w:vAlign w:val="center"/>
          </w:tcPr>
          <w:p w14:paraId="504EFCED" w14:textId="77777777" w:rsidR="00922BD5" w:rsidRPr="00232036" w:rsidRDefault="00922BD5" w:rsidP="00F017CA">
            <w:pPr>
              <w:jc w:val="center"/>
              <w:rPr>
                <w:ins w:id="2714" w:author="Verizon" w:date="2020-08-03T15:09:00Z"/>
                <w:rFonts w:ascii="Arial" w:hAnsi="Arial" w:cs="Arial"/>
                <w:sz w:val="18"/>
                <w:szCs w:val="18"/>
              </w:rPr>
            </w:pPr>
            <w:ins w:id="2715" w:author="Verizon" w:date="2020-08-03T15:09:00Z">
              <w:r w:rsidRPr="00232036">
                <w:rPr>
                  <w:rFonts w:ascii="Arial" w:hAnsi="Arial" w:cs="Arial"/>
                  <w:sz w:val="18"/>
                  <w:szCs w:val="18"/>
                </w:rPr>
                <w:t>n66</w:t>
              </w:r>
            </w:ins>
          </w:p>
        </w:tc>
        <w:tc>
          <w:tcPr>
            <w:tcW w:w="667" w:type="dxa"/>
            <w:tcBorders>
              <w:top w:val="single" w:sz="4" w:space="0" w:color="auto"/>
              <w:left w:val="single" w:sz="4" w:space="0" w:color="auto"/>
              <w:bottom w:val="single" w:sz="4" w:space="0" w:color="auto"/>
              <w:right w:val="single" w:sz="4" w:space="0" w:color="auto"/>
            </w:tcBorders>
          </w:tcPr>
          <w:p w14:paraId="0149E3DF" w14:textId="77777777" w:rsidR="00922BD5" w:rsidRPr="00232036" w:rsidRDefault="00922BD5" w:rsidP="00F017CA">
            <w:pPr>
              <w:jc w:val="center"/>
              <w:rPr>
                <w:ins w:id="2716" w:author="Verizon" w:date="2020-08-03T15:09:00Z"/>
                <w:rFonts w:ascii="Arial" w:hAnsi="Arial" w:cs="Arial"/>
                <w:sz w:val="18"/>
                <w:szCs w:val="18"/>
              </w:rPr>
            </w:pPr>
            <w:ins w:id="2717" w:author="Verizon" w:date="2020-08-03T15:09: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0AB79857" w14:textId="77777777" w:rsidR="00922BD5" w:rsidRPr="00232036" w:rsidRDefault="00922BD5" w:rsidP="00F017CA">
            <w:pPr>
              <w:jc w:val="center"/>
              <w:rPr>
                <w:ins w:id="2718" w:author="Verizon" w:date="2020-08-03T15:09:00Z"/>
                <w:rFonts w:ascii="Arial" w:hAnsi="Arial" w:cs="Arial"/>
                <w:sz w:val="18"/>
                <w:szCs w:val="18"/>
              </w:rPr>
            </w:pPr>
            <w:ins w:id="2719"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5BE92B" w14:textId="77777777" w:rsidR="00922BD5" w:rsidRPr="00232036" w:rsidRDefault="00922BD5" w:rsidP="00F017CA">
            <w:pPr>
              <w:jc w:val="center"/>
              <w:rPr>
                <w:ins w:id="2720" w:author="Verizon" w:date="2020-08-03T15:09:00Z"/>
                <w:rFonts w:ascii="Arial" w:hAnsi="Arial" w:cs="Arial"/>
                <w:sz w:val="18"/>
                <w:szCs w:val="18"/>
              </w:rPr>
            </w:pPr>
            <w:ins w:id="2721"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10CF85E" w14:textId="77777777" w:rsidR="00922BD5" w:rsidRPr="00232036" w:rsidRDefault="00922BD5" w:rsidP="00F017CA">
            <w:pPr>
              <w:jc w:val="center"/>
              <w:rPr>
                <w:ins w:id="2722" w:author="Verizon" w:date="2020-08-03T15:09:00Z"/>
                <w:rFonts w:ascii="Arial" w:hAnsi="Arial" w:cs="Arial"/>
                <w:sz w:val="18"/>
                <w:szCs w:val="18"/>
              </w:rPr>
            </w:pPr>
            <w:ins w:id="2723"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A0F2F0" w14:textId="77777777" w:rsidR="00922BD5" w:rsidRPr="00232036" w:rsidRDefault="00922BD5" w:rsidP="00F017CA">
            <w:pPr>
              <w:jc w:val="center"/>
              <w:rPr>
                <w:ins w:id="2724" w:author="Verizon" w:date="2020-08-03T15:09:00Z"/>
                <w:rFonts w:ascii="Arial" w:hAnsi="Arial" w:cs="Arial"/>
                <w:sz w:val="18"/>
                <w:szCs w:val="18"/>
              </w:rPr>
            </w:pPr>
            <w:ins w:id="272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7E948AEB" w14:textId="77777777" w:rsidR="00922BD5" w:rsidRPr="00232036" w:rsidRDefault="00922BD5" w:rsidP="00F017CA">
            <w:pPr>
              <w:jc w:val="center"/>
              <w:rPr>
                <w:ins w:id="2726"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3A2603E" w14:textId="77777777" w:rsidR="00922BD5" w:rsidRPr="00232036" w:rsidRDefault="00922BD5" w:rsidP="00F017CA">
            <w:pPr>
              <w:jc w:val="center"/>
              <w:rPr>
                <w:ins w:id="272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530291" w14:textId="77777777" w:rsidR="00922BD5" w:rsidRPr="00232036" w:rsidRDefault="00922BD5" w:rsidP="00F017CA">
            <w:pPr>
              <w:jc w:val="center"/>
              <w:rPr>
                <w:ins w:id="2728" w:author="Verizon" w:date="2020-08-03T15:09:00Z"/>
                <w:rFonts w:ascii="Arial" w:hAnsi="Arial" w:cs="Arial"/>
                <w:sz w:val="18"/>
                <w:szCs w:val="18"/>
              </w:rPr>
            </w:pPr>
            <w:ins w:id="2729"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6963890" w14:textId="77777777" w:rsidR="00922BD5" w:rsidRPr="00232036" w:rsidRDefault="00922BD5" w:rsidP="00F017CA">
            <w:pPr>
              <w:jc w:val="center"/>
              <w:rPr>
                <w:ins w:id="273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04B585" w14:textId="77777777" w:rsidR="00922BD5" w:rsidRPr="00232036" w:rsidRDefault="00922BD5" w:rsidP="00F017CA">
            <w:pPr>
              <w:jc w:val="center"/>
              <w:rPr>
                <w:ins w:id="273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4748D" w14:textId="77777777" w:rsidR="00922BD5" w:rsidRPr="00232036" w:rsidRDefault="00922BD5" w:rsidP="00F017CA">
            <w:pPr>
              <w:jc w:val="center"/>
              <w:rPr>
                <w:ins w:id="273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E818C4" w14:textId="77777777" w:rsidR="00922BD5" w:rsidRPr="00232036" w:rsidRDefault="00922BD5" w:rsidP="00F017CA">
            <w:pPr>
              <w:jc w:val="center"/>
              <w:rPr>
                <w:ins w:id="273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70B055A" w14:textId="77777777" w:rsidR="00922BD5" w:rsidRPr="00232036" w:rsidRDefault="00922BD5" w:rsidP="00F017CA">
            <w:pPr>
              <w:jc w:val="center"/>
              <w:rPr>
                <w:ins w:id="273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CD901C5" w14:textId="77777777" w:rsidR="00922BD5" w:rsidRPr="00232036" w:rsidRDefault="00922BD5" w:rsidP="00F017CA">
            <w:pPr>
              <w:jc w:val="center"/>
              <w:rPr>
                <w:ins w:id="2735"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C25C59F" w14:textId="77777777" w:rsidR="00922BD5" w:rsidRPr="00232036" w:rsidRDefault="00922BD5" w:rsidP="00F017CA">
            <w:pPr>
              <w:jc w:val="center"/>
              <w:rPr>
                <w:ins w:id="2736"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B438D" w14:textId="77777777" w:rsidR="00922BD5" w:rsidRPr="00232036" w:rsidRDefault="00922BD5" w:rsidP="00F017CA">
            <w:pPr>
              <w:jc w:val="center"/>
              <w:rPr>
                <w:ins w:id="2737" w:author="Verizon" w:date="2020-08-03T15:09: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0FB2316" w14:textId="77777777" w:rsidR="00922BD5" w:rsidRPr="00232036" w:rsidRDefault="00922BD5" w:rsidP="00F017CA">
            <w:pPr>
              <w:jc w:val="center"/>
              <w:rPr>
                <w:ins w:id="2738" w:author="Verizon" w:date="2020-08-03T15:09:00Z"/>
                <w:rFonts w:ascii="Arial" w:hAnsi="Arial" w:cs="Arial"/>
                <w:sz w:val="18"/>
                <w:szCs w:val="18"/>
              </w:rPr>
            </w:pPr>
            <w:ins w:id="2739" w:author="Verizon" w:date="2020-08-03T15:09:00Z">
              <w:r w:rsidRPr="00232036">
                <w:rPr>
                  <w:rFonts w:ascii="Arial" w:hAnsi="Arial" w:cs="Arial"/>
                  <w:sz w:val="18"/>
                  <w:szCs w:val="18"/>
                </w:rPr>
                <w:t>0</w:t>
              </w:r>
            </w:ins>
          </w:p>
        </w:tc>
      </w:tr>
      <w:tr w:rsidR="00922BD5" w:rsidRPr="00232036" w14:paraId="266CD83A" w14:textId="77777777" w:rsidTr="00F017CA">
        <w:trPr>
          <w:trHeight w:val="125"/>
          <w:jc w:val="center"/>
          <w:ins w:id="2740" w:author="Verizon" w:date="2020-08-03T15:09:00Z"/>
        </w:trPr>
        <w:tc>
          <w:tcPr>
            <w:tcW w:w="2065" w:type="dxa"/>
            <w:vMerge/>
            <w:tcBorders>
              <w:left w:val="single" w:sz="4" w:space="0" w:color="auto"/>
              <w:right w:val="single" w:sz="4" w:space="0" w:color="auto"/>
            </w:tcBorders>
            <w:vAlign w:val="center"/>
          </w:tcPr>
          <w:p w14:paraId="1A3871FF" w14:textId="77777777" w:rsidR="00922BD5" w:rsidRPr="005F6A9D" w:rsidRDefault="00922BD5" w:rsidP="00F017CA">
            <w:pPr>
              <w:pStyle w:val="NoSpacing"/>
              <w:jc w:val="center"/>
              <w:rPr>
                <w:ins w:id="2741"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0279F23F" w14:textId="77777777" w:rsidR="00922BD5" w:rsidRPr="005F6A9D" w:rsidRDefault="00922BD5" w:rsidP="00F017CA">
            <w:pPr>
              <w:pStyle w:val="NoSpacing"/>
              <w:jc w:val="center"/>
              <w:rPr>
                <w:ins w:id="2742" w:author="Verizon" w:date="2020-08-03T15:09:00Z"/>
                <w:rFonts w:ascii="Arial" w:hAnsi="Arial" w:cs="Arial"/>
                <w:sz w:val="18"/>
                <w:szCs w:val="18"/>
              </w:rPr>
            </w:pPr>
          </w:p>
        </w:tc>
        <w:tc>
          <w:tcPr>
            <w:tcW w:w="746" w:type="dxa"/>
            <w:vMerge/>
            <w:tcBorders>
              <w:left w:val="single" w:sz="4" w:space="0" w:color="auto"/>
              <w:right w:val="single" w:sz="4" w:space="0" w:color="auto"/>
            </w:tcBorders>
            <w:vAlign w:val="center"/>
          </w:tcPr>
          <w:p w14:paraId="1B4F0D9E" w14:textId="77777777" w:rsidR="00922BD5" w:rsidRPr="00232036" w:rsidRDefault="00922BD5" w:rsidP="00F017CA">
            <w:pPr>
              <w:jc w:val="center"/>
              <w:rPr>
                <w:ins w:id="274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CA18C1" w14:textId="77777777" w:rsidR="00922BD5" w:rsidRPr="00232036" w:rsidRDefault="00922BD5" w:rsidP="00F017CA">
            <w:pPr>
              <w:jc w:val="center"/>
              <w:rPr>
                <w:ins w:id="2744" w:author="Verizon" w:date="2020-08-03T15:09:00Z"/>
                <w:rFonts w:ascii="Arial" w:hAnsi="Arial" w:cs="Arial"/>
                <w:sz w:val="18"/>
                <w:szCs w:val="18"/>
              </w:rPr>
            </w:pPr>
            <w:ins w:id="2745" w:author="Verizon" w:date="2020-08-03T15:09: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5E2470FD" w14:textId="77777777" w:rsidR="00922BD5" w:rsidRPr="00232036" w:rsidRDefault="00922BD5" w:rsidP="00F017CA">
            <w:pPr>
              <w:jc w:val="center"/>
              <w:rPr>
                <w:ins w:id="274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0F81B0" w14:textId="77777777" w:rsidR="00922BD5" w:rsidRPr="00232036" w:rsidRDefault="00922BD5" w:rsidP="00F017CA">
            <w:pPr>
              <w:jc w:val="center"/>
              <w:rPr>
                <w:ins w:id="2747" w:author="Verizon" w:date="2020-08-03T15:09:00Z"/>
                <w:rFonts w:ascii="Arial" w:hAnsi="Arial" w:cs="Arial"/>
                <w:sz w:val="18"/>
                <w:szCs w:val="18"/>
              </w:rPr>
            </w:pPr>
            <w:ins w:id="274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EF065D" w14:textId="77777777" w:rsidR="00922BD5" w:rsidRPr="00232036" w:rsidRDefault="00922BD5" w:rsidP="00F017CA">
            <w:pPr>
              <w:jc w:val="center"/>
              <w:rPr>
                <w:ins w:id="2749" w:author="Verizon" w:date="2020-08-03T15:09:00Z"/>
                <w:rFonts w:ascii="Arial" w:hAnsi="Arial" w:cs="Arial"/>
                <w:sz w:val="18"/>
                <w:szCs w:val="18"/>
              </w:rPr>
            </w:pPr>
            <w:ins w:id="2750"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D41E4A" w14:textId="77777777" w:rsidR="00922BD5" w:rsidRPr="00232036" w:rsidRDefault="00922BD5" w:rsidP="00F017CA">
            <w:pPr>
              <w:jc w:val="center"/>
              <w:rPr>
                <w:ins w:id="2751" w:author="Verizon" w:date="2020-08-03T15:09:00Z"/>
                <w:rFonts w:ascii="Arial" w:hAnsi="Arial" w:cs="Arial"/>
                <w:sz w:val="18"/>
                <w:szCs w:val="18"/>
              </w:rPr>
            </w:pPr>
            <w:ins w:id="2752"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489AC411" w14:textId="77777777" w:rsidR="00922BD5" w:rsidRPr="00232036" w:rsidRDefault="00922BD5" w:rsidP="00F017CA">
            <w:pPr>
              <w:jc w:val="center"/>
              <w:rPr>
                <w:ins w:id="2753"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608914" w14:textId="77777777" w:rsidR="00922BD5" w:rsidRPr="00232036" w:rsidRDefault="00922BD5" w:rsidP="00F017CA">
            <w:pPr>
              <w:jc w:val="center"/>
              <w:rPr>
                <w:ins w:id="275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77BA5B" w14:textId="77777777" w:rsidR="00922BD5" w:rsidRPr="00232036" w:rsidRDefault="00922BD5" w:rsidP="00F017CA">
            <w:pPr>
              <w:jc w:val="center"/>
              <w:rPr>
                <w:ins w:id="2755" w:author="Verizon" w:date="2020-08-03T15:09:00Z"/>
                <w:rFonts w:ascii="Arial" w:hAnsi="Arial" w:cs="Arial"/>
                <w:sz w:val="18"/>
                <w:szCs w:val="18"/>
              </w:rPr>
            </w:pPr>
            <w:ins w:id="2756"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A34F2BA" w14:textId="77777777" w:rsidR="00922BD5" w:rsidRPr="00232036" w:rsidRDefault="00922BD5" w:rsidP="00F017CA">
            <w:pPr>
              <w:jc w:val="center"/>
              <w:rPr>
                <w:ins w:id="275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508FDA" w14:textId="77777777" w:rsidR="00922BD5" w:rsidRPr="00232036" w:rsidRDefault="00922BD5" w:rsidP="00F017CA">
            <w:pPr>
              <w:jc w:val="center"/>
              <w:rPr>
                <w:ins w:id="275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AB8692" w14:textId="77777777" w:rsidR="00922BD5" w:rsidRPr="00232036" w:rsidRDefault="00922BD5" w:rsidP="00F017CA">
            <w:pPr>
              <w:jc w:val="center"/>
              <w:rPr>
                <w:ins w:id="275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5669DA" w14:textId="77777777" w:rsidR="00922BD5" w:rsidRPr="00232036" w:rsidRDefault="00922BD5" w:rsidP="00F017CA">
            <w:pPr>
              <w:jc w:val="center"/>
              <w:rPr>
                <w:ins w:id="276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227AFBB" w14:textId="77777777" w:rsidR="00922BD5" w:rsidRPr="00232036" w:rsidRDefault="00922BD5" w:rsidP="00F017CA">
            <w:pPr>
              <w:jc w:val="center"/>
              <w:rPr>
                <w:ins w:id="276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78D631E" w14:textId="77777777" w:rsidR="00922BD5" w:rsidRPr="00232036" w:rsidRDefault="00922BD5" w:rsidP="00F017CA">
            <w:pPr>
              <w:jc w:val="center"/>
              <w:rPr>
                <w:ins w:id="2762"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62022A2" w14:textId="77777777" w:rsidR="00922BD5" w:rsidRPr="00232036" w:rsidRDefault="00922BD5" w:rsidP="00F017CA">
            <w:pPr>
              <w:jc w:val="center"/>
              <w:rPr>
                <w:ins w:id="2763"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DD6530" w14:textId="77777777" w:rsidR="00922BD5" w:rsidRPr="00232036" w:rsidRDefault="00922BD5" w:rsidP="00F017CA">
            <w:pPr>
              <w:jc w:val="center"/>
              <w:rPr>
                <w:ins w:id="2764"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7D7FAF16" w14:textId="77777777" w:rsidR="00922BD5" w:rsidRPr="00232036" w:rsidRDefault="00922BD5" w:rsidP="00F017CA">
            <w:pPr>
              <w:jc w:val="center"/>
              <w:rPr>
                <w:ins w:id="2765" w:author="Verizon" w:date="2020-08-03T15:09:00Z"/>
                <w:rFonts w:ascii="Arial" w:hAnsi="Arial" w:cs="Arial"/>
                <w:sz w:val="18"/>
                <w:szCs w:val="18"/>
              </w:rPr>
            </w:pPr>
          </w:p>
        </w:tc>
      </w:tr>
      <w:tr w:rsidR="00922BD5" w:rsidRPr="00232036" w14:paraId="181CD1FC" w14:textId="77777777" w:rsidTr="00F017CA">
        <w:trPr>
          <w:trHeight w:val="125"/>
          <w:jc w:val="center"/>
          <w:ins w:id="2766" w:author="Verizon" w:date="2020-08-03T15:09:00Z"/>
        </w:trPr>
        <w:tc>
          <w:tcPr>
            <w:tcW w:w="2065" w:type="dxa"/>
            <w:vMerge/>
            <w:tcBorders>
              <w:left w:val="single" w:sz="4" w:space="0" w:color="auto"/>
              <w:right w:val="single" w:sz="4" w:space="0" w:color="auto"/>
            </w:tcBorders>
            <w:vAlign w:val="center"/>
          </w:tcPr>
          <w:p w14:paraId="38AFFF04" w14:textId="77777777" w:rsidR="00922BD5" w:rsidRPr="005F6A9D" w:rsidRDefault="00922BD5" w:rsidP="00F017CA">
            <w:pPr>
              <w:pStyle w:val="NoSpacing"/>
              <w:jc w:val="center"/>
              <w:rPr>
                <w:ins w:id="2767"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52D6FD0A" w14:textId="77777777" w:rsidR="00922BD5" w:rsidRPr="005F6A9D" w:rsidRDefault="00922BD5" w:rsidP="00F017CA">
            <w:pPr>
              <w:pStyle w:val="NoSpacing"/>
              <w:jc w:val="center"/>
              <w:rPr>
                <w:ins w:id="2768" w:author="Verizon" w:date="2020-08-03T15:09: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CB65881" w14:textId="77777777" w:rsidR="00922BD5" w:rsidRPr="00232036" w:rsidRDefault="00922BD5" w:rsidP="00F017CA">
            <w:pPr>
              <w:jc w:val="center"/>
              <w:rPr>
                <w:ins w:id="276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A6E079C" w14:textId="77777777" w:rsidR="00922BD5" w:rsidRPr="00232036" w:rsidRDefault="00922BD5" w:rsidP="00F017CA">
            <w:pPr>
              <w:jc w:val="center"/>
              <w:rPr>
                <w:ins w:id="2770" w:author="Verizon" w:date="2020-08-03T15:09:00Z"/>
                <w:rFonts w:ascii="Arial" w:hAnsi="Arial" w:cs="Arial"/>
                <w:sz w:val="18"/>
                <w:szCs w:val="18"/>
              </w:rPr>
            </w:pPr>
            <w:ins w:id="2771" w:author="Verizon" w:date="2020-08-03T15:09: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0A26AEBC" w14:textId="77777777" w:rsidR="00922BD5" w:rsidRPr="00232036" w:rsidRDefault="00922BD5" w:rsidP="00F017CA">
            <w:pPr>
              <w:jc w:val="center"/>
              <w:rPr>
                <w:ins w:id="277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0A2B95" w14:textId="77777777" w:rsidR="00922BD5" w:rsidRPr="00232036" w:rsidRDefault="00922BD5" w:rsidP="00F017CA">
            <w:pPr>
              <w:jc w:val="center"/>
              <w:rPr>
                <w:ins w:id="2773" w:author="Verizon" w:date="2020-08-03T15:09:00Z"/>
                <w:rFonts w:ascii="Arial" w:hAnsi="Arial" w:cs="Arial"/>
                <w:sz w:val="18"/>
                <w:szCs w:val="18"/>
              </w:rPr>
            </w:pPr>
            <w:ins w:id="2774"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63698F7" w14:textId="77777777" w:rsidR="00922BD5" w:rsidRPr="00232036" w:rsidRDefault="00922BD5" w:rsidP="00F017CA">
            <w:pPr>
              <w:jc w:val="center"/>
              <w:rPr>
                <w:ins w:id="2775" w:author="Verizon" w:date="2020-08-03T15:09:00Z"/>
                <w:rFonts w:ascii="Arial" w:hAnsi="Arial" w:cs="Arial"/>
                <w:sz w:val="18"/>
                <w:szCs w:val="18"/>
              </w:rPr>
            </w:pPr>
            <w:ins w:id="2776"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973184" w14:textId="77777777" w:rsidR="00922BD5" w:rsidRPr="00232036" w:rsidRDefault="00922BD5" w:rsidP="00F017CA">
            <w:pPr>
              <w:jc w:val="center"/>
              <w:rPr>
                <w:ins w:id="2777" w:author="Verizon" w:date="2020-08-03T15:09:00Z"/>
                <w:rFonts w:ascii="Arial" w:hAnsi="Arial" w:cs="Arial"/>
                <w:sz w:val="18"/>
                <w:szCs w:val="18"/>
              </w:rPr>
            </w:pPr>
            <w:ins w:id="277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5E538379" w14:textId="77777777" w:rsidR="00922BD5" w:rsidRPr="00232036" w:rsidRDefault="00922BD5" w:rsidP="00F017CA">
            <w:pPr>
              <w:jc w:val="center"/>
              <w:rPr>
                <w:ins w:id="2779"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4E78FB9" w14:textId="77777777" w:rsidR="00922BD5" w:rsidRPr="00232036" w:rsidRDefault="00922BD5" w:rsidP="00F017CA">
            <w:pPr>
              <w:jc w:val="center"/>
              <w:rPr>
                <w:ins w:id="278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2819316" w14:textId="77777777" w:rsidR="00922BD5" w:rsidRPr="00232036" w:rsidRDefault="00922BD5" w:rsidP="00F017CA">
            <w:pPr>
              <w:jc w:val="center"/>
              <w:rPr>
                <w:ins w:id="2781" w:author="Verizon" w:date="2020-08-03T15:09:00Z"/>
                <w:rFonts w:ascii="Arial" w:hAnsi="Arial" w:cs="Arial"/>
                <w:sz w:val="18"/>
                <w:szCs w:val="18"/>
              </w:rPr>
            </w:pPr>
            <w:ins w:id="2782"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FF47587" w14:textId="77777777" w:rsidR="00922BD5" w:rsidRPr="00232036" w:rsidRDefault="00922BD5" w:rsidP="00F017CA">
            <w:pPr>
              <w:jc w:val="center"/>
              <w:rPr>
                <w:ins w:id="278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4DA147" w14:textId="77777777" w:rsidR="00922BD5" w:rsidRPr="00232036" w:rsidRDefault="00922BD5" w:rsidP="00F017CA">
            <w:pPr>
              <w:jc w:val="center"/>
              <w:rPr>
                <w:ins w:id="278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30D41E" w14:textId="77777777" w:rsidR="00922BD5" w:rsidRPr="00232036" w:rsidRDefault="00922BD5" w:rsidP="00F017CA">
            <w:pPr>
              <w:jc w:val="center"/>
              <w:rPr>
                <w:ins w:id="278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466CFF" w14:textId="77777777" w:rsidR="00922BD5" w:rsidRPr="00232036" w:rsidRDefault="00922BD5" w:rsidP="00F017CA">
            <w:pPr>
              <w:jc w:val="center"/>
              <w:rPr>
                <w:ins w:id="278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D05444" w14:textId="77777777" w:rsidR="00922BD5" w:rsidRPr="00232036" w:rsidRDefault="00922BD5" w:rsidP="00F017CA">
            <w:pPr>
              <w:jc w:val="center"/>
              <w:rPr>
                <w:ins w:id="278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83DA88A" w14:textId="77777777" w:rsidR="00922BD5" w:rsidRPr="00232036" w:rsidRDefault="00922BD5" w:rsidP="00F017CA">
            <w:pPr>
              <w:jc w:val="center"/>
              <w:rPr>
                <w:ins w:id="2788"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077AF4A" w14:textId="77777777" w:rsidR="00922BD5" w:rsidRPr="00232036" w:rsidRDefault="00922BD5" w:rsidP="00F017CA">
            <w:pPr>
              <w:jc w:val="center"/>
              <w:rPr>
                <w:ins w:id="2789"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C9F25" w14:textId="77777777" w:rsidR="00922BD5" w:rsidRPr="00232036" w:rsidRDefault="00922BD5" w:rsidP="00F017CA">
            <w:pPr>
              <w:jc w:val="center"/>
              <w:rPr>
                <w:ins w:id="2790"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3FC2329F" w14:textId="77777777" w:rsidR="00922BD5" w:rsidRPr="00232036" w:rsidRDefault="00922BD5" w:rsidP="00F017CA">
            <w:pPr>
              <w:jc w:val="center"/>
              <w:rPr>
                <w:ins w:id="2791" w:author="Verizon" w:date="2020-08-03T15:09:00Z"/>
                <w:rFonts w:ascii="Arial" w:hAnsi="Arial" w:cs="Arial"/>
                <w:sz w:val="18"/>
                <w:szCs w:val="18"/>
              </w:rPr>
            </w:pPr>
          </w:p>
        </w:tc>
      </w:tr>
      <w:tr w:rsidR="00922BD5" w:rsidRPr="00232036" w14:paraId="21BEEAB4" w14:textId="77777777" w:rsidTr="00F017CA">
        <w:trPr>
          <w:trHeight w:val="125"/>
          <w:jc w:val="center"/>
          <w:ins w:id="2792" w:author="Verizon" w:date="2020-08-03T15:09:00Z"/>
        </w:trPr>
        <w:tc>
          <w:tcPr>
            <w:tcW w:w="2065" w:type="dxa"/>
            <w:vMerge/>
            <w:tcBorders>
              <w:left w:val="single" w:sz="4" w:space="0" w:color="auto"/>
              <w:bottom w:val="single" w:sz="4" w:space="0" w:color="auto"/>
              <w:right w:val="single" w:sz="4" w:space="0" w:color="auto"/>
            </w:tcBorders>
            <w:vAlign w:val="center"/>
          </w:tcPr>
          <w:p w14:paraId="24B06A52" w14:textId="77777777" w:rsidR="00922BD5" w:rsidRPr="005F6A9D" w:rsidRDefault="00922BD5" w:rsidP="00F017CA">
            <w:pPr>
              <w:pStyle w:val="NoSpacing"/>
              <w:jc w:val="center"/>
              <w:rPr>
                <w:ins w:id="2793" w:author="Verizon" w:date="2020-08-03T15:09: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1EEB80FE" w14:textId="77777777" w:rsidR="00922BD5" w:rsidRPr="005F6A9D" w:rsidRDefault="00922BD5" w:rsidP="00F017CA">
            <w:pPr>
              <w:pStyle w:val="NoSpacing"/>
              <w:jc w:val="center"/>
              <w:rPr>
                <w:ins w:id="2794" w:author="Verizon" w:date="2020-08-03T15:09: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BC04266" w14:textId="77777777" w:rsidR="00922BD5" w:rsidRPr="00232036" w:rsidRDefault="00922BD5" w:rsidP="00F017CA">
            <w:pPr>
              <w:jc w:val="center"/>
              <w:rPr>
                <w:ins w:id="2795" w:author="Verizon" w:date="2020-08-03T15:09:00Z"/>
                <w:rFonts w:ascii="Arial" w:hAnsi="Arial" w:cs="Arial"/>
                <w:sz w:val="18"/>
                <w:szCs w:val="18"/>
              </w:rPr>
            </w:pPr>
            <w:ins w:id="2796" w:author="Verizon" w:date="2020-08-03T15:09: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29C030C0" w14:textId="77777777" w:rsidR="00922BD5" w:rsidRPr="00232036" w:rsidRDefault="00922BD5" w:rsidP="00F017CA">
            <w:pPr>
              <w:jc w:val="center"/>
              <w:rPr>
                <w:ins w:id="2797" w:author="Verizon" w:date="2020-08-03T15:09:00Z"/>
                <w:rFonts w:ascii="Arial" w:hAnsi="Arial" w:cs="Arial"/>
                <w:sz w:val="18"/>
                <w:szCs w:val="18"/>
              </w:rPr>
            </w:pPr>
            <w:ins w:id="2798" w:author="Verizon" w:date="2020-08-03T15:09:00Z">
              <w:r w:rsidRPr="00232036">
                <w:rPr>
                  <w:rFonts w:ascii="Arial" w:hAnsi="Arial" w:cs="Arial"/>
                  <w:sz w:val="18"/>
                  <w:szCs w:val="18"/>
                </w:rPr>
                <w:t>CA_n260</w:t>
              </w:r>
              <w:r>
                <w:rPr>
                  <w:rFonts w:ascii="Arial" w:hAnsi="Arial" w:cs="Arial"/>
                  <w:sz w:val="18"/>
                  <w:szCs w:val="18"/>
                </w:rPr>
                <w:t>J</w:t>
              </w:r>
            </w:ins>
          </w:p>
        </w:tc>
        <w:tc>
          <w:tcPr>
            <w:tcW w:w="749" w:type="dxa"/>
            <w:vMerge/>
            <w:tcBorders>
              <w:left w:val="single" w:sz="4" w:space="0" w:color="auto"/>
              <w:bottom w:val="single" w:sz="4" w:space="0" w:color="auto"/>
              <w:right w:val="single" w:sz="4" w:space="0" w:color="auto"/>
            </w:tcBorders>
            <w:vAlign w:val="center"/>
          </w:tcPr>
          <w:p w14:paraId="4D1B0C97" w14:textId="77777777" w:rsidR="00922BD5" w:rsidRPr="00232036" w:rsidRDefault="00922BD5" w:rsidP="00F017CA">
            <w:pPr>
              <w:jc w:val="center"/>
              <w:rPr>
                <w:ins w:id="2799" w:author="Verizon" w:date="2020-08-03T15:09:00Z"/>
                <w:rFonts w:ascii="Arial" w:hAnsi="Arial" w:cs="Arial"/>
                <w:sz w:val="18"/>
                <w:szCs w:val="18"/>
              </w:rPr>
            </w:pPr>
          </w:p>
        </w:tc>
      </w:tr>
      <w:tr w:rsidR="00922BD5" w:rsidRPr="00232036" w14:paraId="53D0F58E" w14:textId="77777777" w:rsidTr="00F017CA">
        <w:trPr>
          <w:trHeight w:val="125"/>
          <w:jc w:val="center"/>
          <w:ins w:id="2800" w:author="Verizon" w:date="2020-08-03T15:09:00Z"/>
        </w:trPr>
        <w:tc>
          <w:tcPr>
            <w:tcW w:w="2065" w:type="dxa"/>
            <w:vMerge w:val="restart"/>
            <w:tcBorders>
              <w:top w:val="single" w:sz="4" w:space="0" w:color="auto"/>
              <w:left w:val="single" w:sz="4" w:space="0" w:color="auto"/>
              <w:right w:val="single" w:sz="4" w:space="0" w:color="auto"/>
            </w:tcBorders>
            <w:vAlign w:val="center"/>
          </w:tcPr>
          <w:p w14:paraId="343EB9CF" w14:textId="77777777" w:rsidR="00922BD5" w:rsidRPr="005F6A9D" w:rsidRDefault="00922BD5" w:rsidP="00F017CA">
            <w:pPr>
              <w:pStyle w:val="NoSpacing"/>
              <w:jc w:val="center"/>
              <w:rPr>
                <w:ins w:id="2801" w:author="Verizon" w:date="2020-08-03T15:09:00Z"/>
                <w:rFonts w:ascii="Arial" w:hAnsi="Arial" w:cs="Arial"/>
                <w:sz w:val="18"/>
                <w:szCs w:val="18"/>
              </w:rPr>
            </w:pPr>
            <w:ins w:id="2802" w:author="Verizon" w:date="2020-08-03T15:09:00Z">
              <w:r w:rsidRPr="005F6A9D">
                <w:rPr>
                  <w:rFonts w:ascii="Arial" w:hAnsi="Arial" w:cs="Arial"/>
                  <w:sz w:val="18"/>
                  <w:szCs w:val="18"/>
                  <w:lang w:eastAsia="ja-JP"/>
                </w:rPr>
                <w:t>CA_n66A-n260K</w:t>
              </w:r>
            </w:ins>
          </w:p>
        </w:tc>
        <w:tc>
          <w:tcPr>
            <w:tcW w:w="1980" w:type="dxa"/>
            <w:vMerge w:val="restart"/>
            <w:tcBorders>
              <w:top w:val="single" w:sz="4" w:space="0" w:color="auto"/>
              <w:left w:val="single" w:sz="4" w:space="0" w:color="auto"/>
              <w:right w:val="single" w:sz="4" w:space="0" w:color="auto"/>
            </w:tcBorders>
            <w:vAlign w:val="center"/>
          </w:tcPr>
          <w:p w14:paraId="656AF970" w14:textId="77777777" w:rsidR="00922BD5" w:rsidRPr="005F6A9D" w:rsidRDefault="00922BD5" w:rsidP="00F017CA">
            <w:pPr>
              <w:pStyle w:val="NoSpacing"/>
              <w:jc w:val="center"/>
              <w:rPr>
                <w:ins w:id="2803" w:author="Verizon" w:date="2020-08-03T15:09:00Z"/>
                <w:rFonts w:ascii="Arial" w:hAnsi="Arial" w:cs="Arial"/>
                <w:sz w:val="18"/>
                <w:szCs w:val="18"/>
              </w:rPr>
            </w:pPr>
            <w:ins w:id="2804" w:author="Verizon" w:date="2020-08-03T15:09:00Z">
              <w:r w:rsidRPr="005F6A9D">
                <w:rPr>
                  <w:rFonts w:ascii="Arial" w:hAnsi="Arial" w:cs="Arial"/>
                  <w:sz w:val="18"/>
                  <w:szCs w:val="18"/>
                </w:rPr>
                <w:t>CA_n66A-n260A CA_n66A-n260G CA_n66A-n260H CA_n66A-n260I</w:t>
              </w:r>
            </w:ins>
          </w:p>
          <w:p w14:paraId="53F02337" w14:textId="77777777" w:rsidR="00922BD5" w:rsidRPr="005F6A9D" w:rsidRDefault="00922BD5" w:rsidP="00F017CA">
            <w:pPr>
              <w:pStyle w:val="NoSpacing"/>
              <w:jc w:val="center"/>
              <w:rPr>
                <w:ins w:id="2805" w:author="Verizon" w:date="2020-08-03T15:09:00Z"/>
                <w:rFonts w:ascii="Arial" w:hAnsi="Arial" w:cs="Arial"/>
                <w:sz w:val="18"/>
                <w:szCs w:val="18"/>
              </w:rPr>
            </w:pPr>
            <w:ins w:id="2806" w:author="Verizon" w:date="2020-08-03T15:09:00Z">
              <w:r w:rsidRPr="005F6A9D">
                <w:rPr>
                  <w:rFonts w:ascii="Arial" w:hAnsi="Arial" w:cs="Arial"/>
                  <w:sz w:val="18"/>
                  <w:szCs w:val="18"/>
                </w:rPr>
                <w:t>CA_n66A-n260K</w:t>
              </w:r>
            </w:ins>
          </w:p>
        </w:tc>
        <w:tc>
          <w:tcPr>
            <w:tcW w:w="746" w:type="dxa"/>
            <w:vMerge w:val="restart"/>
            <w:tcBorders>
              <w:top w:val="single" w:sz="4" w:space="0" w:color="auto"/>
              <w:left w:val="single" w:sz="4" w:space="0" w:color="auto"/>
              <w:right w:val="single" w:sz="4" w:space="0" w:color="auto"/>
            </w:tcBorders>
            <w:vAlign w:val="center"/>
          </w:tcPr>
          <w:p w14:paraId="3E83D38A" w14:textId="77777777" w:rsidR="00922BD5" w:rsidRPr="00232036" w:rsidRDefault="00922BD5" w:rsidP="00F017CA">
            <w:pPr>
              <w:jc w:val="center"/>
              <w:rPr>
                <w:ins w:id="2807" w:author="Verizon" w:date="2020-08-03T15:09:00Z"/>
                <w:rFonts w:ascii="Arial" w:hAnsi="Arial" w:cs="Arial"/>
                <w:sz w:val="18"/>
                <w:szCs w:val="18"/>
              </w:rPr>
            </w:pPr>
            <w:ins w:id="2808" w:author="Verizon" w:date="2020-08-03T15:09:00Z">
              <w:r w:rsidRPr="00232036">
                <w:rPr>
                  <w:rFonts w:ascii="Arial" w:hAnsi="Arial" w:cs="Arial"/>
                  <w:sz w:val="18"/>
                  <w:szCs w:val="18"/>
                </w:rPr>
                <w:t>n66</w:t>
              </w:r>
            </w:ins>
          </w:p>
        </w:tc>
        <w:tc>
          <w:tcPr>
            <w:tcW w:w="667" w:type="dxa"/>
            <w:tcBorders>
              <w:top w:val="single" w:sz="4" w:space="0" w:color="auto"/>
              <w:left w:val="single" w:sz="4" w:space="0" w:color="auto"/>
              <w:bottom w:val="single" w:sz="4" w:space="0" w:color="auto"/>
              <w:right w:val="single" w:sz="4" w:space="0" w:color="auto"/>
            </w:tcBorders>
          </w:tcPr>
          <w:p w14:paraId="625737D0" w14:textId="77777777" w:rsidR="00922BD5" w:rsidRPr="00232036" w:rsidRDefault="00922BD5" w:rsidP="00F017CA">
            <w:pPr>
              <w:jc w:val="center"/>
              <w:rPr>
                <w:ins w:id="2809" w:author="Verizon" w:date="2020-08-03T15:09:00Z"/>
                <w:rFonts w:ascii="Arial" w:hAnsi="Arial" w:cs="Arial"/>
                <w:sz w:val="18"/>
                <w:szCs w:val="18"/>
              </w:rPr>
            </w:pPr>
            <w:ins w:id="2810" w:author="Verizon" w:date="2020-08-03T15:09: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470508DE" w14:textId="77777777" w:rsidR="00922BD5" w:rsidRPr="00232036" w:rsidRDefault="00922BD5" w:rsidP="00F017CA">
            <w:pPr>
              <w:jc w:val="center"/>
              <w:rPr>
                <w:ins w:id="2811" w:author="Verizon" w:date="2020-08-03T15:09:00Z"/>
                <w:rFonts w:ascii="Arial" w:hAnsi="Arial" w:cs="Arial"/>
                <w:sz w:val="18"/>
                <w:szCs w:val="18"/>
              </w:rPr>
            </w:pPr>
            <w:ins w:id="2812"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32127A" w14:textId="77777777" w:rsidR="00922BD5" w:rsidRPr="00232036" w:rsidRDefault="00922BD5" w:rsidP="00F017CA">
            <w:pPr>
              <w:jc w:val="center"/>
              <w:rPr>
                <w:ins w:id="2813" w:author="Verizon" w:date="2020-08-03T15:09:00Z"/>
                <w:rFonts w:ascii="Arial" w:hAnsi="Arial" w:cs="Arial"/>
                <w:sz w:val="18"/>
                <w:szCs w:val="18"/>
              </w:rPr>
            </w:pPr>
            <w:ins w:id="2814"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6FBA664" w14:textId="77777777" w:rsidR="00922BD5" w:rsidRPr="00232036" w:rsidRDefault="00922BD5" w:rsidP="00F017CA">
            <w:pPr>
              <w:jc w:val="center"/>
              <w:rPr>
                <w:ins w:id="2815" w:author="Verizon" w:date="2020-08-03T15:09:00Z"/>
                <w:rFonts w:ascii="Arial" w:hAnsi="Arial" w:cs="Arial"/>
                <w:sz w:val="18"/>
                <w:szCs w:val="18"/>
              </w:rPr>
            </w:pPr>
            <w:ins w:id="2816"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2B1C86" w14:textId="77777777" w:rsidR="00922BD5" w:rsidRPr="00232036" w:rsidRDefault="00922BD5" w:rsidP="00F017CA">
            <w:pPr>
              <w:jc w:val="center"/>
              <w:rPr>
                <w:ins w:id="2817" w:author="Verizon" w:date="2020-08-03T15:09:00Z"/>
                <w:rFonts w:ascii="Arial" w:hAnsi="Arial" w:cs="Arial"/>
                <w:sz w:val="18"/>
                <w:szCs w:val="18"/>
              </w:rPr>
            </w:pPr>
            <w:ins w:id="281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73F2247B" w14:textId="77777777" w:rsidR="00922BD5" w:rsidRPr="00232036" w:rsidRDefault="00922BD5" w:rsidP="00F017CA">
            <w:pPr>
              <w:jc w:val="center"/>
              <w:rPr>
                <w:ins w:id="2819"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B6E80CA" w14:textId="77777777" w:rsidR="00922BD5" w:rsidRPr="00232036" w:rsidRDefault="00922BD5" w:rsidP="00F017CA">
            <w:pPr>
              <w:jc w:val="center"/>
              <w:rPr>
                <w:ins w:id="282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94F93D5" w14:textId="77777777" w:rsidR="00922BD5" w:rsidRPr="00232036" w:rsidRDefault="00922BD5" w:rsidP="00F017CA">
            <w:pPr>
              <w:jc w:val="center"/>
              <w:rPr>
                <w:ins w:id="2821" w:author="Verizon" w:date="2020-08-03T15:09:00Z"/>
                <w:rFonts w:ascii="Arial" w:hAnsi="Arial" w:cs="Arial"/>
                <w:sz w:val="18"/>
                <w:szCs w:val="18"/>
              </w:rPr>
            </w:pPr>
            <w:ins w:id="2822"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0CE7330A" w14:textId="77777777" w:rsidR="00922BD5" w:rsidRPr="00232036" w:rsidRDefault="00922BD5" w:rsidP="00F017CA">
            <w:pPr>
              <w:jc w:val="center"/>
              <w:rPr>
                <w:ins w:id="282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9DC640" w14:textId="77777777" w:rsidR="00922BD5" w:rsidRPr="00232036" w:rsidRDefault="00922BD5" w:rsidP="00F017CA">
            <w:pPr>
              <w:jc w:val="center"/>
              <w:rPr>
                <w:ins w:id="282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CB40E4" w14:textId="77777777" w:rsidR="00922BD5" w:rsidRPr="00232036" w:rsidRDefault="00922BD5" w:rsidP="00F017CA">
            <w:pPr>
              <w:jc w:val="center"/>
              <w:rPr>
                <w:ins w:id="282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855B25" w14:textId="77777777" w:rsidR="00922BD5" w:rsidRPr="00232036" w:rsidRDefault="00922BD5" w:rsidP="00F017CA">
            <w:pPr>
              <w:jc w:val="center"/>
              <w:rPr>
                <w:ins w:id="282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067F11" w14:textId="77777777" w:rsidR="00922BD5" w:rsidRPr="00232036" w:rsidRDefault="00922BD5" w:rsidP="00F017CA">
            <w:pPr>
              <w:jc w:val="center"/>
              <w:rPr>
                <w:ins w:id="282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45AD48" w14:textId="77777777" w:rsidR="00922BD5" w:rsidRPr="00232036" w:rsidRDefault="00922BD5" w:rsidP="00F017CA">
            <w:pPr>
              <w:jc w:val="center"/>
              <w:rPr>
                <w:ins w:id="2828"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157189" w14:textId="77777777" w:rsidR="00922BD5" w:rsidRPr="00232036" w:rsidRDefault="00922BD5" w:rsidP="00F017CA">
            <w:pPr>
              <w:jc w:val="center"/>
              <w:rPr>
                <w:ins w:id="2829"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B14818" w14:textId="77777777" w:rsidR="00922BD5" w:rsidRPr="00232036" w:rsidRDefault="00922BD5" w:rsidP="00F017CA">
            <w:pPr>
              <w:jc w:val="center"/>
              <w:rPr>
                <w:ins w:id="2830" w:author="Verizon" w:date="2020-08-03T15:09: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327AAD0" w14:textId="77777777" w:rsidR="00922BD5" w:rsidRPr="00232036" w:rsidRDefault="00922BD5" w:rsidP="00F017CA">
            <w:pPr>
              <w:jc w:val="center"/>
              <w:rPr>
                <w:ins w:id="2831" w:author="Verizon" w:date="2020-08-03T15:09:00Z"/>
                <w:rFonts w:ascii="Arial" w:hAnsi="Arial" w:cs="Arial"/>
                <w:sz w:val="18"/>
                <w:szCs w:val="18"/>
              </w:rPr>
            </w:pPr>
            <w:ins w:id="2832" w:author="Verizon" w:date="2020-08-03T15:09:00Z">
              <w:r w:rsidRPr="00232036">
                <w:rPr>
                  <w:rFonts w:ascii="Arial" w:hAnsi="Arial" w:cs="Arial"/>
                  <w:sz w:val="18"/>
                  <w:szCs w:val="18"/>
                </w:rPr>
                <w:t>0</w:t>
              </w:r>
            </w:ins>
          </w:p>
        </w:tc>
      </w:tr>
      <w:tr w:rsidR="00922BD5" w:rsidRPr="00232036" w14:paraId="6641F490" w14:textId="77777777" w:rsidTr="00F017CA">
        <w:trPr>
          <w:trHeight w:val="125"/>
          <w:jc w:val="center"/>
          <w:ins w:id="2833" w:author="Verizon" w:date="2020-08-03T15:09:00Z"/>
        </w:trPr>
        <w:tc>
          <w:tcPr>
            <w:tcW w:w="2065" w:type="dxa"/>
            <w:vMerge/>
            <w:tcBorders>
              <w:left w:val="single" w:sz="4" w:space="0" w:color="auto"/>
              <w:right w:val="single" w:sz="4" w:space="0" w:color="auto"/>
            </w:tcBorders>
            <w:vAlign w:val="center"/>
          </w:tcPr>
          <w:p w14:paraId="12693C81" w14:textId="77777777" w:rsidR="00922BD5" w:rsidRPr="005F6A9D" w:rsidRDefault="00922BD5" w:rsidP="00F017CA">
            <w:pPr>
              <w:pStyle w:val="NoSpacing"/>
              <w:jc w:val="center"/>
              <w:rPr>
                <w:ins w:id="2834"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6A42D443" w14:textId="77777777" w:rsidR="00922BD5" w:rsidRPr="005F6A9D" w:rsidRDefault="00922BD5" w:rsidP="00F017CA">
            <w:pPr>
              <w:pStyle w:val="NoSpacing"/>
              <w:jc w:val="center"/>
              <w:rPr>
                <w:ins w:id="2835" w:author="Verizon" w:date="2020-08-03T15:09:00Z"/>
                <w:rFonts w:ascii="Arial" w:hAnsi="Arial" w:cs="Arial"/>
                <w:sz w:val="18"/>
                <w:szCs w:val="18"/>
              </w:rPr>
            </w:pPr>
          </w:p>
        </w:tc>
        <w:tc>
          <w:tcPr>
            <w:tcW w:w="746" w:type="dxa"/>
            <w:vMerge/>
            <w:tcBorders>
              <w:left w:val="single" w:sz="4" w:space="0" w:color="auto"/>
              <w:right w:val="single" w:sz="4" w:space="0" w:color="auto"/>
            </w:tcBorders>
            <w:vAlign w:val="center"/>
          </w:tcPr>
          <w:p w14:paraId="20D5FF69" w14:textId="77777777" w:rsidR="00922BD5" w:rsidRPr="00232036" w:rsidRDefault="00922BD5" w:rsidP="00F017CA">
            <w:pPr>
              <w:jc w:val="center"/>
              <w:rPr>
                <w:ins w:id="283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CB4164B" w14:textId="77777777" w:rsidR="00922BD5" w:rsidRPr="00232036" w:rsidRDefault="00922BD5" w:rsidP="00F017CA">
            <w:pPr>
              <w:jc w:val="center"/>
              <w:rPr>
                <w:ins w:id="2837" w:author="Verizon" w:date="2020-08-03T15:09:00Z"/>
                <w:rFonts w:ascii="Arial" w:hAnsi="Arial" w:cs="Arial"/>
                <w:sz w:val="18"/>
                <w:szCs w:val="18"/>
              </w:rPr>
            </w:pPr>
            <w:ins w:id="2838" w:author="Verizon" w:date="2020-08-03T15:09: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33C80919" w14:textId="77777777" w:rsidR="00922BD5" w:rsidRPr="00232036" w:rsidRDefault="00922BD5" w:rsidP="00F017CA">
            <w:pPr>
              <w:jc w:val="center"/>
              <w:rPr>
                <w:ins w:id="283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11D35C" w14:textId="77777777" w:rsidR="00922BD5" w:rsidRPr="00232036" w:rsidRDefault="00922BD5" w:rsidP="00F017CA">
            <w:pPr>
              <w:jc w:val="center"/>
              <w:rPr>
                <w:ins w:id="2840" w:author="Verizon" w:date="2020-08-03T15:09:00Z"/>
                <w:rFonts w:ascii="Arial" w:hAnsi="Arial" w:cs="Arial"/>
                <w:sz w:val="18"/>
                <w:szCs w:val="18"/>
              </w:rPr>
            </w:pPr>
            <w:ins w:id="2841"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E62AA3" w14:textId="77777777" w:rsidR="00922BD5" w:rsidRPr="00232036" w:rsidRDefault="00922BD5" w:rsidP="00F017CA">
            <w:pPr>
              <w:jc w:val="center"/>
              <w:rPr>
                <w:ins w:id="2842" w:author="Verizon" w:date="2020-08-03T15:09:00Z"/>
                <w:rFonts w:ascii="Arial" w:hAnsi="Arial" w:cs="Arial"/>
                <w:sz w:val="18"/>
                <w:szCs w:val="18"/>
              </w:rPr>
            </w:pPr>
            <w:ins w:id="2843"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FEB497" w14:textId="77777777" w:rsidR="00922BD5" w:rsidRPr="00232036" w:rsidRDefault="00922BD5" w:rsidP="00F017CA">
            <w:pPr>
              <w:jc w:val="center"/>
              <w:rPr>
                <w:ins w:id="2844" w:author="Verizon" w:date="2020-08-03T15:09:00Z"/>
                <w:rFonts w:ascii="Arial" w:hAnsi="Arial" w:cs="Arial"/>
                <w:sz w:val="18"/>
                <w:szCs w:val="18"/>
              </w:rPr>
            </w:pPr>
            <w:ins w:id="284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0062C4A0" w14:textId="77777777" w:rsidR="00922BD5" w:rsidRPr="00232036" w:rsidRDefault="00922BD5" w:rsidP="00F017CA">
            <w:pPr>
              <w:jc w:val="center"/>
              <w:rPr>
                <w:ins w:id="2846"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81DD157" w14:textId="77777777" w:rsidR="00922BD5" w:rsidRPr="00232036" w:rsidRDefault="00922BD5" w:rsidP="00F017CA">
            <w:pPr>
              <w:jc w:val="center"/>
              <w:rPr>
                <w:ins w:id="284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F4F5AD" w14:textId="77777777" w:rsidR="00922BD5" w:rsidRPr="00232036" w:rsidRDefault="00922BD5" w:rsidP="00F017CA">
            <w:pPr>
              <w:jc w:val="center"/>
              <w:rPr>
                <w:ins w:id="2848" w:author="Verizon" w:date="2020-08-03T15:09:00Z"/>
                <w:rFonts w:ascii="Arial" w:hAnsi="Arial" w:cs="Arial"/>
                <w:sz w:val="18"/>
                <w:szCs w:val="18"/>
              </w:rPr>
            </w:pPr>
            <w:ins w:id="2849"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0281E031" w14:textId="77777777" w:rsidR="00922BD5" w:rsidRPr="00232036" w:rsidRDefault="00922BD5" w:rsidP="00F017CA">
            <w:pPr>
              <w:jc w:val="center"/>
              <w:rPr>
                <w:ins w:id="285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827252" w14:textId="77777777" w:rsidR="00922BD5" w:rsidRPr="00232036" w:rsidRDefault="00922BD5" w:rsidP="00F017CA">
            <w:pPr>
              <w:jc w:val="center"/>
              <w:rPr>
                <w:ins w:id="285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68884F" w14:textId="77777777" w:rsidR="00922BD5" w:rsidRPr="00232036" w:rsidRDefault="00922BD5" w:rsidP="00F017CA">
            <w:pPr>
              <w:jc w:val="center"/>
              <w:rPr>
                <w:ins w:id="285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422B58" w14:textId="77777777" w:rsidR="00922BD5" w:rsidRPr="00232036" w:rsidRDefault="00922BD5" w:rsidP="00F017CA">
            <w:pPr>
              <w:jc w:val="center"/>
              <w:rPr>
                <w:ins w:id="285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85B758" w14:textId="77777777" w:rsidR="00922BD5" w:rsidRPr="00232036" w:rsidRDefault="00922BD5" w:rsidP="00F017CA">
            <w:pPr>
              <w:jc w:val="center"/>
              <w:rPr>
                <w:ins w:id="285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0D785C9" w14:textId="77777777" w:rsidR="00922BD5" w:rsidRPr="00232036" w:rsidRDefault="00922BD5" w:rsidP="00F017CA">
            <w:pPr>
              <w:jc w:val="center"/>
              <w:rPr>
                <w:ins w:id="2855"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7342932" w14:textId="77777777" w:rsidR="00922BD5" w:rsidRPr="00232036" w:rsidRDefault="00922BD5" w:rsidP="00F017CA">
            <w:pPr>
              <w:jc w:val="center"/>
              <w:rPr>
                <w:ins w:id="2856"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D06FA" w14:textId="77777777" w:rsidR="00922BD5" w:rsidRPr="00232036" w:rsidRDefault="00922BD5" w:rsidP="00F017CA">
            <w:pPr>
              <w:jc w:val="center"/>
              <w:rPr>
                <w:ins w:id="2857"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2FA19E48" w14:textId="77777777" w:rsidR="00922BD5" w:rsidRPr="00232036" w:rsidRDefault="00922BD5" w:rsidP="00F017CA">
            <w:pPr>
              <w:jc w:val="center"/>
              <w:rPr>
                <w:ins w:id="2858" w:author="Verizon" w:date="2020-08-03T15:09:00Z"/>
                <w:rFonts w:ascii="Arial" w:hAnsi="Arial" w:cs="Arial"/>
                <w:sz w:val="18"/>
                <w:szCs w:val="18"/>
              </w:rPr>
            </w:pPr>
          </w:p>
        </w:tc>
      </w:tr>
      <w:tr w:rsidR="00922BD5" w:rsidRPr="00232036" w14:paraId="263DA4F9" w14:textId="77777777" w:rsidTr="00F017CA">
        <w:trPr>
          <w:trHeight w:val="125"/>
          <w:jc w:val="center"/>
          <w:ins w:id="2859" w:author="Verizon" w:date="2020-08-03T15:09:00Z"/>
        </w:trPr>
        <w:tc>
          <w:tcPr>
            <w:tcW w:w="2065" w:type="dxa"/>
            <w:vMerge/>
            <w:tcBorders>
              <w:left w:val="single" w:sz="4" w:space="0" w:color="auto"/>
              <w:right w:val="single" w:sz="4" w:space="0" w:color="auto"/>
            </w:tcBorders>
            <w:vAlign w:val="center"/>
          </w:tcPr>
          <w:p w14:paraId="0B50324D" w14:textId="77777777" w:rsidR="00922BD5" w:rsidRPr="005F6A9D" w:rsidRDefault="00922BD5" w:rsidP="00F017CA">
            <w:pPr>
              <w:pStyle w:val="NoSpacing"/>
              <w:jc w:val="center"/>
              <w:rPr>
                <w:ins w:id="2860"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1EA65C5D" w14:textId="77777777" w:rsidR="00922BD5" w:rsidRPr="005F6A9D" w:rsidRDefault="00922BD5" w:rsidP="00F017CA">
            <w:pPr>
              <w:pStyle w:val="NoSpacing"/>
              <w:jc w:val="center"/>
              <w:rPr>
                <w:ins w:id="2861" w:author="Verizon" w:date="2020-08-03T15:09: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F320B96" w14:textId="77777777" w:rsidR="00922BD5" w:rsidRPr="00232036" w:rsidRDefault="00922BD5" w:rsidP="00F017CA">
            <w:pPr>
              <w:jc w:val="center"/>
              <w:rPr>
                <w:ins w:id="286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DF37559" w14:textId="77777777" w:rsidR="00922BD5" w:rsidRPr="00232036" w:rsidRDefault="00922BD5" w:rsidP="00F017CA">
            <w:pPr>
              <w:jc w:val="center"/>
              <w:rPr>
                <w:ins w:id="2863" w:author="Verizon" w:date="2020-08-03T15:09:00Z"/>
                <w:rFonts w:ascii="Arial" w:hAnsi="Arial" w:cs="Arial"/>
                <w:sz w:val="18"/>
                <w:szCs w:val="18"/>
              </w:rPr>
            </w:pPr>
            <w:ins w:id="2864" w:author="Verizon" w:date="2020-08-03T15:09: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2FE9BAEA" w14:textId="77777777" w:rsidR="00922BD5" w:rsidRPr="00232036" w:rsidRDefault="00922BD5" w:rsidP="00F017CA">
            <w:pPr>
              <w:jc w:val="center"/>
              <w:rPr>
                <w:ins w:id="286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B465EB" w14:textId="77777777" w:rsidR="00922BD5" w:rsidRPr="00232036" w:rsidRDefault="00922BD5" w:rsidP="00F017CA">
            <w:pPr>
              <w:jc w:val="center"/>
              <w:rPr>
                <w:ins w:id="2866" w:author="Verizon" w:date="2020-08-03T15:09:00Z"/>
                <w:rFonts w:ascii="Arial" w:hAnsi="Arial" w:cs="Arial"/>
                <w:sz w:val="18"/>
                <w:szCs w:val="18"/>
              </w:rPr>
            </w:pPr>
            <w:ins w:id="2867"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B6CA15" w14:textId="77777777" w:rsidR="00922BD5" w:rsidRPr="00232036" w:rsidRDefault="00922BD5" w:rsidP="00F017CA">
            <w:pPr>
              <w:jc w:val="center"/>
              <w:rPr>
                <w:ins w:id="2868" w:author="Verizon" w:date="2020-08-03T15:09:00Z"/>
                <w:rFonts w:ascii="Arial" w:hAnsi="Arial" w:cs="Arial"/>
                <w:sz w:val="18"/>
                <w:szCs w:val="18"/>
              </w:rPr>
            </w:pPr>
            <w:ins w:id="2869"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7335B7" w14:textId="77777777" w:rsidR="00922BD5" w:rsidRPr="00232036" w:rsidRDefault="00922BD5" w:rsidP="00F017CA">
            <w:pPr>
              <w:jc w:val="center"/>
              <w:rPr>
                <w:ins w:id="2870" w:author="Verizon" w:date="2020-08-03T15:09:00Z"/>
                <w:rFonts w:ascii="Arial" w:hAnsi="Arial" w:cs="Arial"/>
                <w:sz w:val="18"/>
                <w:szCs w:val="18"/>
              </w:rPr>
            </w:pPr>
            <w:ins w:id="2871"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00E055CC" w14:textId="77777777" w:rsidR="00922BD5" w:rsidRPr="00232036" w:rsidRDefault="00922BD5" w:rsidP="00F017CA">
            <w:pPr>
              <w:jc w:val="center"/>
              <w:rPr>
                <w:ins w:id="2872"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9481BF2" w14:textId="77777777" w:rsidR="00922BD5" w:rsidRPr="00232036" w:rsidRDefault="00922BD5" w:rsidP="00F017CA">
            <w:pPr>
              <w:jc w:val="center"/>
              <w:rPr>
                <w:ins w:id="287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64EC88" w14:textId="77777777" w:rsidR="00922BD5" w:rsidRPr="00232036" w:rsidRDefault="00922BD5" w:rsidP="00F017CA">
            <w:pPr>
              <w:jc w:val="center"/>
              <w:rPr>
                <w:ins w:id="2874" w:author="Verizon" w:date="2020-08-03T15:09:00Z"/>
                <w:rFonts w:ascii="Arial" w:hAnsi="Arial" w:cs="Arial"/>
                <w:sz w:val="18"/>
                <w:szCs w:val="18"/>
              </w:rPr>
            </w:pPr>
            <w:ins w:id="287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0D2E5A4" w14:textId="77777777" w:rsidR="00922BD5" w:rsidRPr="00232036" w:rsidRDefault="00922BD5" w:rsidP="00F017CA">
            <w:pPr>
              <w:jc w:val="center"/>
              <w:rPr>
                <w:ins w:id="287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C07BF3" w14:textId="77777777" w:rsidR="00922BD5" w:rsidRPr="00232036" w:rsidRDefault="00922BD5" w:rsidP="00F017CA">
            <w:pPr>
              <w:jc w:val="center"/>
              <w:rPr>
                <w:ins w:id="287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5FFC08" w14:textId="77777777" w:rsidR="00922BD5" w:rsidRPr="00232036" w:rsidRDefault="00922BD5" w:rsidP="00F017CA">
            <w:pPr>
              <w:jc w:val="center"/>
              <w:rPr>
                <w:ins w:id="287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54A82F" w14:textId="77777777" w:rsidR="00922BD5" w:rsidRPr="00232036" w:rsidRDefault="00922BD5" w:rsidP="00F017CA">
            <w:pPr>
              <w:jc w:val="center"/>
              <w:rPr>
                <w:ins w:id="287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C4CE6B" w14:textId="77777777" w:rsidR="00922BD5" w:rsidRPr="00232036" w:rsidRDefault="00922BD5" w:rsidP="00F017CA">
            <w:pPr>
              <w:jc w:val="center"/>
              <w:rPr>
                <w:ins w:id="288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2FB351" w14:textId="77777777" w:rsidR="00922BD5" w:rsidRPr="00232036" w:rsidRDefault="00922BD5" w:rsidP="00F017CA">
            <w:pPr>
              <w:jc w:val="center"/>
              <w:rPr>
                <w:ins w:id="2881"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FF0499" w14:textId="77777777" w:rsidR="00922BD5" w:rsidRPr="00232036" w:rsidRDefault="00922BD5" w:rsidP="00F017CA">
            <w:pPr>
              <w:jc w:val="center"/>
              <w:rPr>
                <w:ins w:id="2882"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6065C1" w14:textId="77777777" w:rsidR="00922BD5" w:rsidRPr="00232036" w:rsidRDefault="00922BD5" w:rsidP="00F017CA">
            <w:pPr>
              <w:jc w:val="center"/>
              <w:rPr>
                <w:ins w:id="2883"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6B2C86D6" w14:textId="77777777" w:rsidR="00922BD5" w:rsidRPr="00232036" w:rsidRDefault="00922BD5" w:rsidP="00F017CA">
            <w:pPr>
              <w:jc w:val="center"/>
              <w:rPr>
                <w:ins w:id="2884" w:author="Verizon" w:date="2020-08-03T15:09:00Z"/>
                <w:rFonts w:ascii="Arial" w:hAnsi="Arial" w:cs="Arial"/>
                <w:sz w:val="18"/>
                <w:szCs w:val="18"/>
              </w:rPr>
            </w:pPr>
          </w:p>
        </w:tc>
      </w:tr>
      <w:tr w:rsidR="00922BD5" w:rsidRPr="00232036" w14:paraId="57C1722E" w14:textId="77777777" w:rsidTr="00F017CA">
        <w:trPr>
          <w:trHeight w:val="125"/>
          <w:jc w:val="center"/>
          <w:ins w:id="2885" w:author="Verizon" w:date="2020-08-03T15:09:00Z"/>
        </w:trPr>
        <w:tc>
          <w:tcPr>
            <w:tcW w:w="2065" w:type="dxa"/>
            <w:vMerge/>
            <w:tcBorders>
              <w:left w:val="single" w:sz="4" w:space="0" w:color="auto"/>
              <w:bottom w:val="single" w:sz="4" w:space="0" w:color="auto"/>
              <w:right w:val="single" w:sz="4" w:space="0" w:color="auto"/>
            </w:tcBorders>
            <w:vAlign w:val="center"/>
          </w:tcPr>
          <w:p w14:paraId="25EEA738" w14:textId="77777777" w:rsidR="00922BD5" w:rsidRPr="005F6A9D" w:rsidRDefault="00922BD5" w:rsidP="00F017CA">
            <w:pPr>
              <w:pStyle w:val="NoSpacing"/>
              <w:jc w:val="center"/>
              <w:rPr>
                <w:ins w:id="2886" w:author="Verizon" w:date="2020-08-03T15:09: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F91E31D" w14:textId="77777777" w:rsidR="00922BD5" w:rsidRPr="005F6A9D" w:rsidRDefault="00922BD5" w:rsidP="00F017CA">
            <w:pPr>
              <w:pStyle w:val="NoSpacing"/>
              <w:jc w:val="center"/>
              <w:rPr>
                <w:ins w:id="2887" w:author="Verizon" w:date="2020-08-03T15:09: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AC2AC39" w14:textId="77777777" w:rsidR="00922BD5" w:rsidRPr="00232036" w:rsidRDefault="00922BD5" w:rsidP="00F017CA">
            <w:pPr>
              <w:jc w:val="center"/>
              <w:rPr>
                <w:ins w:id="2888" w:author="Verizon" w:date="2020-08-03T15:09:00Z"/>
                <w:rFonts w:ascii="Arial" w:hAnsi="Arial" w:cs="Arial"/>
                <w:sz w:val="18"/>
                <w:szCs w:val="18"/>
              </w:rPr>
            </w:pPr>
            <w:ins w:id="2889" w:author="Verizon" w:date="2020-08-03T15:09: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0955D4A3" w14:textId="77777777" w:rsidR="00922BD5" w:rsidRPr="00232036" w:rsidRDefault="00922BD5" w:rsidP="00F017CA">
            <w:pPr>
              <w:jc w:val="center"/>
              <w:rPr>
                <w:ins w:id="2890" w:author="Verizon" w:date="2020-08-03T15:09:00Z"/>
                <w:rFonts w:ascii="Arial" w:hAnsi="Arial" w:cs="Arial"/>
                <w:sz w:val="18"/>
                <w:szCs w:val="18"/>
              </w:rPr>
            </w:pPr>
            <w:ins w:id="2891" w:author="Verizon" w:date="2020-08-03T15:09:00Z">
              <w:r w:rsidRPr="00232036">
                <w:rPr>
                  <w:rFonts w:ascii="Arial" w:hAnsi="Arial" w:cs="Arial"/>
                  <w:sz w:val="18"/>
                  <w:szCs w:val="18"/>
                </w:rPr>
                <w:t>CA_n260</w:t>
              </w:r>
              <w:r>
                <w:rPr>
                  <w:rFonts w:ascii="Arial" w:hAnsi="Arial" w:cs="Arial"/>
                  <w:sz w:val="18"/>
                  <w:szCs w:val="18"/>
                </w:rPr>
                <w:t>K</w:t>
              </w:r>
            </w:ins>
          </w:p>
        </w:tc>
        <w:tc>
          <w:tcPr>
            <w:tcW w:w="749" w:type="dxa"/>
            <w:vMerge/>
            <w:tcBorders>
              <w:left w:val="single" w:sz="4" w:space="0" w:color="auto"/>
              <w:bottom w:val="single" w:sz="4" w:space="0" w:color="auto"/>
              <w:right w:val="single" w:sz="4" w:space="0" w:color="auto"/>
            </w:tcBorders>
            <w:vAlign w:val="center"/>
          </w:tcPr>
          <w:p w14:paraId="3CCB2118" w14:textId="77777777" w:rsidR="00922BD5" w:rsidRPr="00232036" w:rsidRDefault="00922BD5" w:rsidP="00F017CA">
            <w:pPr>
              <w:jc w:val="center"/>
              <w:rPr>
                <w:ins w:id="2892" w:author="Verizon" w:date="2020-08-03T15:09:00Z"/>
                <w:rFonts w:ascii="Arial" w:hAnsi="Arial" w:cs="Arial"/>
                <w:sz w:val="18"/>
                <w:szCs w:val="18"/>
              </w:rPr>
            </w:pPr>
          </w:p>
        </w:tc>
      </w:tr>
      <w:tr w:rsidR="00922BD5" w:rsidRPr="00232036" w14:paraId="55698D9A" w14:textId="77777777" w:rsidTr="00F017CA">
        <w:trPr>
          <w:trHeight w:val="125"/>
          <w:jc w:val="center"/>
          <w:ins w:id="2893" w:author="Verizon" w:date="2020-08-03T15:09:00Z"/>
        </w:trPr>
        <w:tc>
          <w:tcPr>
            <w:tcW w:w="2065" w:type="dxa"/>
            <w:vMerge w:val="restart"/>
            <w:tcBorders>
              <w:top w:val="single" w:sz="4" w:space="0" w:color="auto"/>
              <w:left w:val="single" w:sz="4" w:space="0" w:color="auto"/>
              <w:right w:val="single" w:sz="4" w:space="0" w:color="auto"/>
            </w:tcBorders>
            <w:vAlign w:val="center"/>
          </w:tcPr>
          <w:p w14:paraId="33462E19" w14:textId="77777777" w:rsidR="00922BD5" w:rsidRPr="005F6A9D" w:rsidRDefault="00922BD5" w:rsidP="00F017CA">
            <w:pPr>
              <w:pStyle w:val="NoSpacing"/>
              <w:jc w:val="center"/>
              <w:rPr>
                <w:ins w:id="2894" w:author="Verizon" w:date="2020-08-03T15:09:00Z"/>
                <w:rFonts w:ascii="Arial" w:hAnsi="Arial" w:cs="Arial"/>
                <w:sz w:val="18"/>
                <w:szCs w:val="18"/>
              </w:rPr>
            </w:pPr>
            <w:ins w:id="2895" w:author="Verizon" w:date="2020-08-03T15:09:00Z">
              <w:r w:rsidRPr="005F6A9D">
                <w:rPr>
                  <w:rFonts w:ascii="Arial" w:hAnsi="Arial" w:cs="Arial"/>
                  <w:sz w:val="18"/>
                  <w:szCs w:val="18"/>
                  <w:lang w:eastAsia="ja-JP"/>
                </w:rPr>
                <w:t>CA_n66A-n260L</w:t>
              </w:r>
            </w:ins>
          </w:p>
        </w:tc>
        <w:tc>
          <w:tcPr>
            <w:tcW w:w="1980" w:type="dxa"/>
            <w:vMerge w:val="restart"/>
            <w:tcBorders>
              <w:top w:val="single" w:sz="4" w:space="0" w:color="auto"/>
              <w:left w:val="single" w:sz="4" w:space="0" w:color="auto"/>
              <w:right w:val="single" w:sz="4" w:space="0" w:color="auto"/>
            </w:tcBorders>
            <w:vAlign w:val="center"/>
          </w:tcPr>
          <w:p w14:paraId="26633154" w14:textId="77777777" w:rsidR="00922BD5" w:rsidRPr="005F6A9D" w:rsidRDefault="00922BD5" w:rsidP="00F017CA">
            <w:pPr>
              <w:pStyle w:val="NoSpacing"/>
              <w:jc w:val="center"/>
              <w:rPr>
                <w:ins w:id="2896" w:author="Verizon" w:date="2020-08-03T15:09:00Z"/>
                <w:rFonts w:ascii="Arial" w:hAnsi="Arial" w:cs="Arial"/>
                <w:sz w:val="18"/>
                <w:szCs w:val="18"/>
              </w:rPr>
            </w:pPr>
            <w:ins w:id="2897" w:author="Verizon" w:date="2020-08-03T15:09:00Z">
              <w:r w:rsidRPr="005F6A9D">
                <w:rPr>
                  <w:rFonts w:ascii="Arial" w:hAnsi="Arial" w:cs="Arial"/>
                  <w:sz w:val="18"/>
                  <w:szCs w:val="18"/>
                </w:rPr>
                <w:t>CA_n66A-n260A CA_n66A-n260G CA_n66A-n260H CA_n66A-n260I</w:t>
              </w:r>
            </w:ins>
          </w:p>
          <w:p w14:paraId="4668187D" w14:textId="77777777" w:rsidR="00922BD5" w:rsidRPr="005F6A9D" w:rsidRDefault="00922BD5" w:rsidP="00F017CA">
            <w:pPr>
              <w:pStyle w:val="NoSpacing"/>
              <w:jc w:val="center"/>
              <w:rPr>
                <w:ins w:id="2898" w:author="Verizon" w:date="2020-08-03T15:09:00Z"/>
                <w:rFonts w:ascii="Arial" w:hAnsi="Arial" w:cs="Arial"/>
                <w:sz w:val="18"/>
                <w:szCs w:val="18"/>
              </w:rPr>
            </w:pPr>
            <w:ins w:id="2899" w:author="Verizon" w:date="2020-08-03T15:09:00Z">
              <w:r w:rsidRPr="005F6A9D">
                <w:rPr>
                  <w:rFonts w:ascii="Arial" w:hAnsi="Arial" w:cs="Arial"/>
                  <w:sz w:val="18"/>
                  <w:szCs w:val="18"/>
                </w:rPr>
                <w:t>CA_n66A-n260K CA_n66A-n260L</w:t>
              </w:r>
            </w:ins>
          </w:p>
        </w:tc>
        <w:tc>
          <w:tcPr>
            <w:tcW w:w="746" w:type="dxa"/>
            <w:vMerge w:val="restart"/>
            <w:tcBorders>
              <w:top w:val="single" w:sz="4" w:space="0" w:color="auto"/>
              <w:left w:val="single" w:sz="4" w:space="0" w:color="auto"/>
              <w:right w:val="single" w:sz="4" w:space="0" w:color="auto"/>
            </w:tcBorders>
            <w:vAlign w:val="center"/>
          </w:tcPr>
          <w:p w14:paraId="22805D5C" w14:textId="77777777" w:rsidR="00922BD5" w:rsidRPr="00232036" w:rsidRDefault="00922BD5" w:rsidP="00F017CA">
            <w:pPr>
              <w:jc w:val="center"/>
              <w:rPr>
                <w:ins w:id="2900" w:author="Verizon" w:date="2020-08-03T15:09:00Z"/>
                <w:rFonts w:ascii="Arial" w:hAnsi="Arial" w:cs="Arial"/>
                <w:sz w:val="18"/>
                <w:szCs w:val="18"/>
              </w:rPr>
            </w:pPr>
            <w:ins w:id="2901" w:author="Verizon" w:date="2020-08-03T15:09:00Z">
              <w:r w:rsidRPr="00232036">
                <w:rPr>
                  <w:rFonts w:ascii="Arial" w:hAnsi="Arial" w:cs="Arial"/>
                  <w:sz w:val="18"/>
                  <w:szCs w:val="18"/>
                </w:rPr>
                <w:t>n66</w:t>
              </w:r>
            </w:ins>
          </w:p>
        </w:tc>
        <w:tc>
          <w:tcPr>
            <w:tcW w:w="667" w:type="dxa"/>
            <w:tcBorders>
              <w:top w:val="single" w:sz="4" w:space="0" w:color="auto"/>
              <w:left w:val="single" w:sz="4" w:space="0" w:color="auto"/>
              <w:bottom w:val="single" w:sz="4" w:space="0" w:color="auto"/>
              <w:right w:val="single" w:sz="4" w:space="0" w:color="auto"/>
            </w:tcBorders>
          </w:tcPr>
          <w:p w14:paraId="318A661E" w14:textId="77777777" w:rsidR="00922BD5" w:rsidRPr="00232036" w:rsidRDefault="00922BD5" w:rsidP="00F017CA">
            <w:pPr>
              <w:jc w:val="center"/>
              <w:rPr>
                <w:ins w:id="2902" w:author="Verizon" w:date="2020-08-03T15:09:00Z"/>
                <w:rFonts w:ascii="Arial" w:hAnsi="Arial" w:cs="Arial"/>
                <w:sz w:val="18"/>
                <w:szCs w:val="18"/>
              </w:rPr>
            </w:pPr>
            <w:ins w:id="2903" w:author="Verizon" w:date="2020-08-03T15:09: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257C629E" w14:textId="77777777" w:rsidR="00922BD5" w:rsidRPr="00232036" w:rsidRDefault="00922BD5" w:rsidP="00F017CA">
            <w:pPr>
              <w:jc w:val="center"/>
              <w:rPr>
                <w:ins w:id="2904" w:author="Verizon" w:date="2020-08-03T15:09:00Z"/>
                <w:rFonts w:ascii="Arial" w:hAnsi="Arial" w:cs="Arial"/>
                <w:sz w:val="18"/>
                <w:szCs w:val="18"/>
              </w:rPr>
            </w:pPr>
            <w:ins w:id="290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FE01972" w14:textId="77777777" w:rsidR="00922BD5" w:rsidRPr="00232036" w:rsidRDefault="00922BD5" w:rsidP="00F017CA">
            <w:pPr>
              <w:jc w:val="center"/>
              <w:rPr>
                <w:ins w:id="2906" w:author="Verizon" w:date="2020-08-03T15:09:00Z"/>
                <w:rFonts w:ascii="Arial" w:hAnsi="Arial" w:cs="Arial"/>
                <w:sz w:val="18"/>
                <w:szCs w:val="18"/>
              </w:rPr>
            </w:pPr>
            <w:ins w:id="2907"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3D0048" w14:textId="77777777" w:rsidR="00922BD5" w:rsidRPr="00232036" w:rsidRDefault="00922BD5" w:rsidP="00F017CA">
            <w:pPr>
              <w:jc w:val="center"/>
              <w:rPr>
                <w:ins w:id="2908" w:author="Verizon" w:date="2020-08-03T15:09:00Z"/>
                <w:rFonts w:ascii="Arial" w:hAnsi="Arial" w:cs="Arial"/>
                <w:sz w:val="18"/>
                <w:szCs w:val="18"/>
              </w:rPr>
            </w:pPr>
            <w:ins w:id="2909"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40AA24" w14:textId="77777777" w:rsidR="00922BD5" w:rsidRPr="00232036" w:rsidRDefault="00922BD5" w:rsidP="00F017CA">
            <w:pPr>
              <w:jc w:val="center"/>
              <w:rPr>
                <w:ins w:id="2910" w:author="Verizon" w:date="2020-08-03T15:09:00Z"/>
                <w:rFonts w:ascii="Arial" w:hAnsi="Arial" w:cs="Arial"/>
                <w:sz w:val="18"/>
                <w:szCs w:val="18"/>
              </w:rPr>
            </w:pPr>
            <w:ins w:id="2911"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49CBF4B4" w14:textId="77777777" w:rsidR="00922BD5" w:rsidRPr="00232036" w:rsidRDefault="00922BD5" w:rsidP="00F017CA">
            <w:pPr>
              <w:jc w:val="center"/>
              <w:rPr>
                <w:ins w:id="2912"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0777E20" w14:textId="77777777" w:rsidR="00922BD5" w:rsidRPr="00232036" w:rsidRDefault="00922BD5" w:rsidP="00F017CA">
            <w:pPr>
              <w:jc w:val="center"/>
              <w:rPr>
                <w:ins w:id="291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32E5834" w14:textId="77777777" w:rsidR="00922BD5" w:rsidRPr="00232036" w:rsidRDefault="00922BD5" w:rsidP="00F017CA">
            <w:pPr>
              <w:jc w:val="center"/>
              <w:rPr>
                <w:ins w:id="2914" w:author="Verizon" w:date="2020-08-03T15:09:00Z"/>
                <w:rFonts w:ascii="Arial" w:hAnsi="Arial" w:cs="Arial"/>
                <w:sz w:val="18"/>
                <w:szCs w:val="18"/>
              </w:rPr>
            </w:pPr>
            <w:ins w:id="291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53FAC723" w14:textId="77777777" w:rsidR="00922BD5" w:rsidRPr="00232036" w:rsidRDefault="00922BD5" w:rsidP="00F017CA">
            <w:pPr>
              <w:jc w:val="center"/>
              <w:rPr>
                <w:ins w:id="291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B67A7B" w14:textId="77777777" w:rsidR="00922BD5" w:rsidRPr="00232036" w:rsidRDefault="00922BD5" w:rsidP="00F017CA">
            <w:pPr>
              <w:jc w:val="center"/>
              <w:rPr>
                <w:ins w:id="291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85A8AF" w14:textId="77777777" w:rsidR="00922BD5" w:rsidRPr="00232036" w:rsidRDefault="00922BD5" w:rsidP="00F017CA">
            <w:pPr>
              <w:jc w:val="center"/>
              <w:rPr>
                <w:ins w:id="291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A51FE8" w14:textId="77777777" w:rsidR="00922BD5" w:rsidRPr="00232036" w:rsidRDefault="00922BD5" w:rsidP="00F017CA">
            <w:pPr>
              <w:jc w:val="center"/>
              <w:rPr>
                <w:ins w:id="291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C5FB6C" w14:textId="77777777" w:rsidR="00922BD5" w:rsidRPr="00232036" w:rsidRDefault="00922BD5" w:rsidP="00F017CA">
            <w:pPr>
              <w:jc w:val="center"/>
              <w:rPr>
                <w:ins w:id="292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4B26B1" w14:textId="77777777" w:rsidR="00922BD5" w:rsidRPr="00232036" w:rsidRDefault="00922BD5" w:rsidP="00F017CA">
            <w:pPr>
              <w:jc w:val="center"/>
              <w:rPr>
                <w:ins w:id="2921"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8182094" w14:textId="77777777" w:rsidR="00922BD5" w:rsidRPr="00232036" w:rsidRDefault="00922BD5" w:rsidP="00F017CA">
            <w:pPr>
              <w:jc w:val="center"/>
              <w:rPr>
                <w:ins w:id="2922"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6A429" w14:textId="77777777" w:rsidR="00922BD5" w:rsidRPr="00232036" w:rsidRDefault="00922BD5" w:rsidP="00F017CA">
            <w:pPr>
              <w:jc w:val="center"/>
              <w:rPr>
                <w:ins w:id="2923" w:author="Verizon" w:date="2020-08-03T15:09: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3F47CEF" w14:textId="77777777" w:rsidR="00922BD5" w:rsidRPr="00232036" w:rsidRDefault="00922BD5" w:rsidP="00F017CA">
            <w:pPr>
              <w:jc w:val="center"/>
              <w:rPr>
                <w:ins w:id="2924" w:author="Verizon" w:date="2020-08-03T15:09:00Z"/>
                <w:rFonts w:ascii="Arial" w:hAnsi="Arial" w:cs="Arial"/>
                <w:sz w:val="18"/>
                <w:szCs w:val="18"/>
              </w:rPr>
            </w:pPr>
            <w:ins w:id="2925" w:author="Verizon" w:date="2020-08-03T15:09:00Z">
              <w:r w:rsidRPr="00232036">
                <w:rPr>
                  <w:rFonts w:ascii="Arial" w:hAnsi="Arial" w:cs="Arial"/>
                  <w:sz w:val="18"/>
                  <w:szCs w:val="18"/>
                </w:rPr>
                <w:t>0</w:t>
              </w:r>
            </w:ins>
          </w:p>
        </w:tc>
      </w:tr>
      <w:tr w:rsidR="00922BD5" w:rsidRPr="00232036" w14:paraId="5F63263B" w14:textId="77777777" w:rsidTr="00F017CA">
        <w:trPr>
          <w:trHeight w:val="125"/>
          <w:jc w:val="center"/>
          <w:ins w:id="2926" w:author="Verizon" w:date="2020-08-03T15:09:00Z"/>
        </w:trPr>
        <w:tc>
          <w:tcPr>
            <w:tcW w:w="2065" w:type="dxa"/>
            <w:vMerge/>
            <w:tcBorders>
              <w:left w:val="single" w:sz="4" w:space="0" w:color="auto"/>
              <w:right w:val="single" w:sz="4" w:space="0" w:color="auto"/>
            </w:tcBorders>
            <w:vAlign w:val="center"/>
          </w:tcPr>
          <w:p w14:paraId="4D6A304D" w14:textId="77777777" w:rsidR="00922BD5" w:rsidRPr="005F6A9D" w:rsidRDefault="00922BD5" w:rsidP="00F017CA">
            <w:pPr>
              <w:pStyle w:val="NoSpacing"/>
              <w:jc w:val="center"/>
              <w:rPr>
                <w:ins w:id="2927"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7DCBCE43" w14:textId="77777777" w:rsidR="00922BD5" w:rsidRPr="005F6A9D" w:rsidRDefault="00922BD5" w:rsidP="00F017CA">
            <w:pPr>
              <w:pStyle w:val="NoSpacing"/>
              <w:jc w:val="center"/>
              <w:rPr>
                <w:ins w:id="2928" w:author="Verizon" w:date="2020-08-03T15:09:00Z"/>
                <w:rFonts w:ascii="Arial" w:hAnsi="Arial" w:cs="Arial"/>
                <w:sz w:val="18"/>
                <w:szCs w:val="18"/>
              </w:rPr>
            </w:pPr>
          </w:p>
        </w:tc>
        <w:tc>
          <w:tcPr>
            <w:tcW w:w="746" w:type="dxa"/>
            <w:vMerge/>
            <w:tcBorders>
              <w:left w:val="single" w:sz="4" w:space="0" w:color="auto"/>
              <w:right w:val="single" w:sz="4" w:space="0" w:color="auto"/>
            </w:tcBorders>
            <w:vAlign w:val="center"/>
          </w:tcPr>
          <w:p w14:paraId="0EB4EDCF" w14:textId="77777777" w:rsidR="00922BD5" w:rsidRPr="00232036" w:rsidRDefault="00922BD5" w:rsidP="00F017CA">
            <w:pPr>
              <w:jc w:val="center"/>
              <w:rPr>
                <w:ins w:id="292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13CF47" w14:textId="77777777" w:rsidR="00922BD5" w:rsidRPr="00232036" w:rsidRDefault="00922BD5" w:rsidP="00F017CA">
            <w:pPr>
              <w:jc w:val="center"/>
              <w:rPr>
                <w:ins w:id="2930" w:author="Verizon" w:date="2020-08-03T15:09:00Z"/>
                <w:rFonts w:ascii="Arial" w:hAnsi="Arial" w:cs="Arial"/>
                <w:sz w:val="18"/>
                <w:szCs w:val="18"/>
              </w:rPr>
            </w:pPr>
            <w:ins w:id="2931" w:author="Verizon" w:date="2020-08-03T15:09: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6903AFA8" w14:textId="77777777" w:rsidR="00922BD5" w:rsidRPr="00232036" w:rsidRDefault="00922BD5" w:rsidP="00F017CA">
            <w:pPr>
              <w:jc w:val="center"/>
              <w:rPr>
                <w:ins w:id="293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D76AA34" w14:textId="77777777" w:rsidR="00922BD5" w:rsidRPr="00232036" w:rsidRDefault="00922BD5" w:rsidP="00F017CA">
            <w:pPr>
              <w:jc w:val="center"/>
              <w:rPr>
                <w:ins w:id="2933" w:author="Verizon" w:date="2020-08-03T15:09:00Z"/>
                <w:rFonts w:ascii="Arial" w:hAnsi="Arial" w:cs="Arial"/>
                <w:sz w:val="18"/>
                <w:szCs w:val="18"/>
              </w:rPr>
            </w:pPr>
            <w:ins w:id="2934"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6C757D" w14:textId="77777777" w:rsidR="00922BD5" w:rsidRPr="00232036" w:rsidRDefault="00922BD5" w:rsidP="00F017CA">
            <w:pPr>
              <w:jc w:val="center"/>
              <w:rPr>
                <w:ins w:id="2935" w:author="Verizon" w:date="2020-08-03T15:09:00Z"/>
                <w:rFonts w:ascii="Arial" w:hAnsi="Arial" w:cs="Arial"/>
                <w:sz w:val="18"/>
                <w:szCs w:val="18"/>
              </w:rPr>
            </w:pPr>
            <w:ins w:id="2936"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E42C21" w14:textId="77777777" w:rsidR="00922BD5" w:rsidRPr="00232036" w:rsidRDefault="00922BD5" w:rsidP="00F017CA">
            <w:pPr>
              <w:jc w:val="center"/>
              <w:rPr>
                <w:ins w:id="2937" w:author="Verizon" w:date="2020-08-03T15:09:00Z"/>
                <w:rFonts w:ascii="Arial" w:hAnsi="Arial" w:cs="Arial"/>
                <w:sz w:val="18"/>
                <w:szCs w:val="18"/>
              </w:rPr>
            </w:pPr>
            <w:ins w:id="293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177DC129" w14:textId="77777777" w:rsidR="00922BD5" w:rsidRPr="00232036" w:rsidRDefault="00922BD5" w:rsidP="00F017CA">
            <w:pPr>
              <w:jc w:val="center"/>
              <w:rPr>
                <w:ins w:id="2939"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680D32" w14:textId="77777777" w:rsidR="00922BD5" w:rsidRPr="00232036" w:rsidRDefault="00922BD5" w:rsidP="00F017CA">
            <w:pPr>
              <w:jc w:val="center"/>
              <w:rPr>
                <w:ins w:id="294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CF2610" w14:textId="77777777" w:rsidR="00922BD5" w:rsidRPr="00232036" w:rsidRDefault="00922BD5" w:rsidP="00F017CA">
            <w:pPr>
              <w:jc w:val="center"/>
              <w:rPr>
                <w:ins w:id="2941" w:author="Verizon" w:date="2020-08-03T15:09:00Z"/>
                <w:rFonts w:ascii="Arial" w:hAnsi="Arial" w:cs="Arial"/>
                <w:sz w:val="18"/>
                <w:szCs w:val="18"/>
              </w:rPr>
            </w:pPr>
            <w:ins w:id="2942"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0DF3E0B3" w14:textId="77777777" w:rsidR="00922BD5" w:rsidRPr="00232036" w:rsidRDefault="00922BD5" w:rsidP="00F017CA">
            <w:pPr>
              <w:jc w:val="center"/>
              <w:rPr>
                <w:ins w:id="294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FFDEEF" w14:textId="77777777" w:rsidR="00922BD5" w:rsidRPr="00232036" w:rsidRDefault="00922BD5" w:rsidP="00F017CA">
            <w:pPr>
              <w:jc w:val="center"/>
              <w:rPr>
                <w:ins w:id="294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186198" w14:textId="77777777" w:rsidR="00922BD5" w:rsidRPr="00232036" w:rsidRDefault="00922BD5" w:rsidP="00F017CA">
            <w:pPr>
              <w:jc w:val="center"/>
              <w:rPr>
                <w:ins w:id="294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64FE34" w14:textId="77777777" w:rsidR="00922BD5" w:rsidRPr="00232036" w:rsidRDefault="00922BD5" w:rsidP="00F017CA">
            <w:pPr>
              <w:jc w:val="center"/>
              <w:rPr>
                <w:ins w:id="294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78DFA4" w14:textId="77777777" w:rsidR="00922BD5" w:rsidRPr="00232036" w:rsidRDefault="00922BD5" w:rsidP="00F017CA">
            <w:pPr>
              <w:jc w:val="center"/>
              <w:rPr>
                <w:ins w:id="294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286CC0" w14:textId="77777777" w:rsidR="00922BD5" w:rsidRPr="00232036" w:rsidRDefault="00922BD5" w:rsidP="00F017CA">
            <w:pPr>
              <w:jc w:val="center"/>
              <w:rPr>
                <w:ins w:id="2948"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6E0B0E2" w14:textId="77777777" w:rsidR="00922BD5" w:rsidRPr="00232036" w:rsidRDefault="00922BD5" w:rsidP="00F017CA">
            <w:pPr>
              <w:jc w:val="center"/>
              <w:rPr>
                <w:ins w:id="2949"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EE8B3E" w14:textId="77777777" w:rsidR="00922BD5" w:rsidRPr="00232036" w:rsidRDefault="00922BD5" w:rsidP="00F017CA">
            <w:pPr>
              <w:jc w:val="center"/>
              <w:rPr>
                <w:ins w:id="2950"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7E60B741" w14:textId="77777777" w:rsidR="00922BD5" w:rsidRPr="00232036" w:rsidRDefault="00922BD5" w:rsidP="00F017CA">
            <w:pPr>
              <w:jc w:val="center"/>
              <w:rPr>
                <w:ins w:id="2951" w:author="Verizon" w:date="2020-08-03T15:09:00Z"/>
                <w:rFonts w:ascii="Arial" w:hAnsi="Arial" w:cs="Arial"/>
                <w:sz w:val="18"/>
                <w:szCs w:val="18"/>
              </w:rPr>
            </w:pPr>
          </w:p>
        </w:tc>
      </w:tr>
      <w:tr w:rsidR="00922BD5" w:rsidRPr="00232036" w14:paraId="3ADAFA0C" w14:textId="77777777" w:rsidTr="00F017CA">
        <w:trPr>
          <w:trHeight w:val="125"/>
          <w:jc w:val="center"/>
          <w:ins w:id="2952" w:author="Verizon" w:date="2020-08-03T15:09:00Z"/>
        </w:trPr>
        <w:tc>
          <w:tcPr>
            <w:tcW w:w="2065" w:type="dxa"/>
            <w:vMerge/>
            <w:tcBorders>
              <w:left w:val="single" w:sz="4" w:space="0" w:color="auto"/>
              <w:right w:val="single" w:sz="4" w:space="0" w:color="auto"/>
            </w:tcBorders>
            <w:vAlign w:val="center"/>
          </w:tcPr>
          <w:p w14:paraId="79BE9BBE" w14:textId="77777777" w:rsidR="00922BD5" w:rsidRPr="005F6A9D" w:rsidRDefault="00922BD5" w:rsidP="00F017CA">
            <w:pPr>
              <w:pStyle w:val="NoSpacing"/>
              <w:jc w:val="center"/>
              <w:rPr>
                <w:ins w:id="2953"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2069C0F6" w14:textId="77777777" w:rsidR="00922BD5" w:rsidRPr="005F6A9D" w:rsidRDefault="00922BD5" w:rsidP="00F017CA">
            <w:pPr>
              <w:pStyle w:val="NoSpacing"/>
              <w:jc w:val="center"/>
              <w:rPr>
                <w:ins w:id="2954" w:author="Verizon" w:date="2020-08-03T15:09: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41C5771" w14:textId="77777777" w:rsidR="00922BD5" w:rsidRPr="00232036" w:rsidRDefault="00922BD5" w:rsidP="00F017CA">
            <w:pPr>
              <w:jc w:val="center"/>
              <w:rPr>
                <w:ins w:id="295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5334C3" w14:textId="77777777" w:rsidR="00922BD5" w:rsidRPr="00232036" w:rsidRDefault="00922BD5" w:rsidP="00F017CA">
            <w:pPr>
              <w:jc w:val="center"/>
              <w:rPr>
                <w:ins w:id="2956" w:author="Verizon" w:date="2020-08-03T15:09:00Z"/>
                <w:rFonts w:ascii="Arial" w:hAnsi="Arial" w:cs="Arial"/>
                <w:sz w:val="18"/>
                <w:szCs w:val="18"/>
              </w:rPr>
            </w:pPr>
            <w:ins w:id="2957" w:author="Verizon" w:date="2020-08-03T15:09: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791BE4D8" w14:textId="77777777" w:rsidR="00922BD5" w:rsidRPr="00232036" w:rsidRDefault="00922BD5" w:rsidP="00F017CA">
            <w:pPr>
              <w:jc w:val="center"/>
              <w:rPr>
                <w:ins w:id="295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2721AA" w14:textId="77777777" w:rsidR="00922BD5" w:rsidRPr="00232036" w:rsidRDefault="00922BD5" w:rsidP="00F017CA">
            <w:pPr>
              <w:jc w:val="center"/>
              <w:rPr>
                <w:ins w:id="2959" w:author="Verizon" w:date="2020-08-03T15:09:00Z"/>
                <w:rFonts w:ascii="Arial" w:hAnsi="Arial" w:cs="Arial"/>
                <w:sz w:val="18"/>
                <w:szCs w:val="18"/>
              </w:rPr>
            </w:pPr>
            <w:ins w:id="2960"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433F82" w14:textId="77777777" w:rsidR="00922BD5" w:rsidRPr="00232036" w:rsidRDefault="00922BD5" w:rsidP="00F017CA">
            <w:pPr>
              <w:jc w:val="center"/>
              <w:rPr>
                <w:ins w:id="2961" w:author="Verizon" w:date="2020-08-03T15:09:00Z"/>
                <w:rFonts w:ascii="Arial" w:hAnsi="Arial" w:cs="Arial"/>
                <w:sz w:val="18"/>
                <w:szCs w:val="18"/>
              </w:rPr>
            </w:pPr>
            <w:ins w:id="2962"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E86CBD" w14:textId="77777777" w:rsidR="00922BD5" w:rsidRPr="00232036" w:rsidRDefault="00922BD5" w:rsidP="00F017CA">
            <w:pPr>
              <w:jc w:val="center"/>
              <w:rPr>
                <w:ins w:id="2963" w:author="Verizon" w:date="2020-08-03T15:09:00Z"/>
                <w:rFonts w:ascii="Arial" w:hAnsi="Arial" w:cs="Arial"/>
                <w:sz w:val="18"/>
                <w:szCs w:val="18"/>
              </w:rPr>
            </w:pPr>
            <w:ins w:id="2964"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13A07B16" w14:textId="77777777" w:rsidR="00922BD5" w:rsidRPr="00232036" w:rsidRDefault="00922BD5" w:rsidP="00F017CA">
            <w:pPr>
              <w:jc w:val="center"/>
              <w:rPr>
                <w:ins w:id="2965"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E9EA82D" w14:textId="77777777" w:rsidR="00922BD5" w:rsidRPr="00232036" w:rsidRDefault="00922BD5" w:rsidP="00F017CA">
            <w:pPr>
              <w:jc w:val="center"/>
              <w:rPr>
                <w:ins w:id="296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A68E20" w14:textId="77777777" w:rsidR="00922BD5" w:rsidRPr="00232036" w:rsidRDefault="00922BD5" w:rsidP="00F017CA">
            <w:pPr>
              <w:jc w:val="center"/>
              <w:rPr>
                <w:ins w:id="2967" w:author="Verizon" w:date="2020-08-03T15:09:00Z"/>
                <w:rFonts w:ascii="Arial" w:hAnsi="Arial" w:cs="Arial"/>
                <w:sz w:val="18"/>
                <w:szCs w:val="18"/>
              </w:rPr>
            </w:pPr>
            <w:ins w:id="296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4BA76247" w14:textId="77777777" w:rsidR="00922BD5" w:rsidRPr="00232036" w:rsidRDefault="00922BD5" w:rsidP="00F017CA">
            <w:pPr>
              <w:jc w:val="center"/>
              <w:rPr>
                <w:ins w:id="296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7212FC" w14:textId="77777777" w:rsidR="00922BD5" w:rsidRPr="00232036" w:rsidRDefault="00922BD5" w:rsidP="00F017CA">
            <w:pPr>
              <w:jc w:val="center"/>
              <w:rPr>
                <w:ins w:id="297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4F3B8C" w14:textId="77777777" w:rsidR="00922BD5" w:rsidRPr="00232036" w:rsidRDefault="00922BD5" w:rsidP="00F017CA">
            <w:pPr>
              <w:jc w:val="center"/>
              <w:rPr>
                <w:ins w:id="297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AC0FDA" w14:textId="77777777" w:rsidR="00922BD5" w:rsidRPr="00232036" w:rsidRDefault="00922BD5" w:rsidP="00F017CA">
            <w:pPr>
              <w:jc w:val="center"/>
              <w:rPr>
                <w:ins w:id="297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E8D531" w14:textId="77777777" w:rsidR="00922BD5" w:rsidRPr="00232036" w:rsidRDefault="00922BD5" w:rsidP="00F017CA">
            <w:pPr>
              <w:jc w:val="center"/>
              <w:rPr>
                <w:ins w:id="297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E479F14" w14:textId="77777777" w:rsidR="00922BD5" w:rsidRPr="00232036" w:rsidRDefault="00922BD5" w:rsidP="00F017CA">
            <w:pPr>
              <w:jc w:val="center"/>
              <w:rPr>
                <w:ins w:id="2974"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AE99DA" w14:textId="77777777" w:rsidR="00922BD5" w:rsidRPr="00232036" w:rsidRDefault="00922BD5" w:rsidP="00F017CA">
            <w:pPr>
              <w:jc w:val="center"/>
              <w:rPr>
                <w:ins w:id="2975"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14D5C" w14:textId="77777777" w:rsidR="00922BD5" w:rsidRPr="00232036" w:rsidRDefault="00922BD5" w:rsidP="00F017CA">
            <w:pPr>
              <w:jc w:val="center"/>
              <w:rPr>
                <w:ins w:id="2976"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3711A45B" w14:textId="77777777" w:rsidR="00922BD5" w:rsidRPr="00232036" w:rsidRDefault="00922BD5" w:rsidP="00F017CA">
            <w:pPr>
              <w:jc w:val="center"/>
              <w:rPr>
                <w:ins w:id="2977" w:author="Verizon" w:date="2020-08-03T15:09:00Z"/>
                <w:rFonts w:ascii="Arial" w:hAnsi="Arial" w:cs="Arial"/>
                <w:sz w:val="18"/>
                <w:szCs w:val="18"/>
              </w:rPr>
            </w:pPr>
          </w:p>
        </w:tc>
      </w:tr>
      <w:tr w:rsidR="00922BD5" w:rsidRPr="00232036" w14:paraId="42FE097D" w14:textId="77777777" w:rsidTr="00F017CA">
        <w:trPr>
          <w:trHeight w:val="125"/>
          <w:jc w:val="center"/>
          <w:ins w:id="2978" w:author="Verizon" w:date="2020-08-03T15:09:00Z"/>
        </w:trPr>
        <w:tc>
          <w:tcPr>
            <w:tcW w:w="2065" w:type="dxa"/>
            <w:vMerge/>
            <w:tcBorders>
              <w:left w:val="single" w:sz="4" w:space="0" w:color="auto"/>
              <w:bottom w:val="single" w:sz="4" w:space="0" w:color="auto"/>
              <w:right w:val="single" w:sz="4" w:space="0" w:color="auto"/>
            </w:tcBorders>
            <w:vAlign w:val="center"/>
          </w:tcPr>
          <w:p w14:paraId="7DB760AB" w14:textId="77777777" w:rsidR="00922BD5" w:rsidRPr="005F6A9D" w:rsidRDefault="00922BD5" w:rsidP="00F017CA">
            <w:pPr>
              <w:pStyle w:val="NoSpacing"/>
              <w:jc w:val="center"/>
              <w:rPr>
                <w:ins w:id="2979" w:author="Verizon" w:date="2020-08-03T15:09: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F0476CE" w14:textId="77777777" w:rsidR="00922BD5" w:rsidRPr="005F6A9D" w:rsidRDefault="00922BD5" w:rsidP="00F017CA">
            <w:pPr>
              <w:pStyle w:val="NoSpacing"/>
              <w:jc w:val="center"/>
              <w:rPr>
                <w:ins w:id="2980" w:author="Verizon" w:date="2020-08-03T15:09: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94EB23F" w14:textId="77777777" w:rsidR="00922BD5" w:rsidRPr="00232036" w:rsidRDefault="00922BD5" w:rsidP="00F017CA">
            <w:pPr>
              <w:jc w:val="center"/>
              <w:rPr>
                <w:ins w:id="2981" w:author="Verizon" w:date="2020-08-03T15:09:00Z"/>
                <w:rFonts w:ascii="Arial" w:hAnsi="Arial" w:cs="Arial"/>
                <w:sz w:val="18"/>
                <w:szCs w:val="18"/>
              </w:rPr>
            </w:pPr>
            <w:ins w:id="2982" w:author="Verizon" w:date="2020-08-03T15:09: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0B190D02" w14:textId="77777777" w:rsidR="00922BD5" w:rsidRPr="00232036" w:rsidRDefault="00922BD5" w:rsidP="00F017CA">
            <w:pPr>
              <w:jc w:val="center"/>
              <w:rPr>
                <w:ins w:id="2983" w:author="Verizon" w:date="2020-08-03T15:09:00Z"/>
                <w:rFonts w:ascii="Arial" w:hAnsi="Arial" w:cs="Arial"/>
                <w:sz w:val="18"/>
                <w:szCs w:val="18"/>
              </w:rPr>
            </w:pPr>
            <w:ins w:id="2984" w:author="Verizon" w:date="2020-08-03T15:09:00Z">
              <w:r w:rsidRPr="00232036">
                <w:rPr>
                  <w:rFonts w:ascii="Arial" w:hAnsi="Arial" w:cs="Arial"/>
                  <w:sz w:val="18"/>
                  <w:szCs w:val="18"/>
                </w:rPr>
                <w:t>CA_n260</w:t>
              </w:r>
              <w:r>
                <w:rPr>
                  <w:rFonts w:ascii="Arial" w:hAnsi="Arial" w:cs="Arial"/>
                  <w:sz w:val="18"/>
                  <w:szCs w:val="18"/>
                </w:rPr>
                <w:t>L</w:t>
              </w:r>
            </w:ins>
          </w:p>
        </w:tc>
        <w:tc>
          <w:tcPr>
            <w:tcW w:w="749" w:type="dxa"/>
            <w:vMerge/>
            <w:tcBorders>
              <w:left w:val="single" w:sz="4" w:space="0" w:color="auto"/>
              <w:bottom w:val="single" w:sz="4" w:space="0" w:color="auto"/>
              <w:right w:val="single" w:sz="4" w:space="0" w:color="auto"/>
            </w:tcBorders>
            <w:vAlign w:val="center"/>
          </w:tcPr>
          <w:p w14:paraId="5B14AB57" w14:textId="77777777" w:rsidR="00922BD5" w:rsidRPr="00232036" w:rsidRDefault="00922BD5" w:rsidP="00F017CA">
            <w:pPr>
              <w:jc w:val="center"/>
              <w:rPr>
                <w:ins w:id="2985" w:author="Verizon" w:date="2020-08-03T15:09:00Z"/>
                <w:rFonts w:ascii="Arial" w:hAnsi="Arial" w:cs="Arial"/>
                <w:sz w:val="18"/>
                <w:szCs w:val="18"/>
              </w:rPr>
            </w:pPr>
          </w:p>
        </w:tc>
      </w:tr>
      <w:tr w:rsidR="00922BD5" w:rsidRPr="00232036" w14:paraId="671B17D2" w14:textId="77777777" w:rsidTr="00F017CA">
        <w:trPr>
          <w:trHeight w:val="125"/>
          <w:jc w:val="center"/>
          <w:ins w:id="2986" w:author="Verizon" w:date="2020-08-03T15:09:00Z"/>
        </w:trPr>
        <w:tc>
          <w:tcPr>
            <w:tcW w:w="2065" w:type="dxa"/>
            <w:vMerge w:val="restart"/>
            <w:tcBorders>
              <w:top w:val="single" w:sz="4" w:space="0" w:color="auto"/>
              <w:left w:val="single" w:sz="4" w:space="0" w:color="auto"/>
              <w:right w:val="single" w:sz="4" w:space="0" w:color="auto"/>
            </w:tcBorders>
            <w:vAlign w:val="center"/>
          </w:tcPr>
          <w:p w14:paraId="26BED4EE" w14:textId="77777777" w:rsidR="00922BD5" w:rsidRPr="005F6A9D" w:rsidRDefault="00922BD5" w:rsidP="00F017CA">
            <w:pPr>
              <w:pStyle w:val="NoSpacing"/>
              <w:jc w:val="center"/>
              <w:rPr>
                <w:ins w:id="2987" w:author="Verizon" w:date="2020-08-03T15:09:00Z"/>
                <w:rFonts w:ascii="Arial" w:hAnsi="Arial" w:cs="Arial"/>
                <w:sz w:val="18"/>
                <w:szCs w:val="18"/>
              </w:rPr>
            </w:pPr>
            <w:ins w:id="2988" w:author="Verizon" w:date="2020-08-03T15:09:00Z">
              <w:r w:rsidRPr="005F6A9D">
                <w:rPr>
                  <w:rFonts w:ascii="Arial" w:hAnsi="Arial" w:cs="Arial"/>
                  <w:sz w:val="18"/>
                  <w:szCs w:val="18"/>
                  <w:lang w:eastAsia="ja-JP"/>
                </w:rPr>
                <w:t>CA_n66A-n260M</w:t>
              </w:r>
            </w:ins>
          </w:p>
        </w:tc>
        <w:tc>
          <w:tcPr>
            <w:tcW w:w="1980" w:type="dxa"/>
            <w:vMerge w:val="restart"/>
            <w:tcBorders>
              <w:top w:val="single" w:sz="4" w:space="0" w:color="auto"/>
              <w:left w:val="single" w:sz="4" w:space="0" w:color="auto"/>
              <w:right w:val="single" w:sz="4" w:space="0" w:color="auto"/>
            </w:tcBorders>
            <w:vAlign w:val="center"/>
          </w:tcPr>
          <w:p w14:paraId="01FB841C" w14:textId="77777777" w:rsidR="00922BD5" w:rsidRPr="005F6A9D" w:rsidRDefault="00922BD5" w:rsidP="00F017CA">
            <w:pPr>
              <w:pStyle w:val="NoSpacing"/>
              <w:jc w:val="center"/>
              <w:rPr>
                <w:ins w:id="2989" w:author="Verizon" w:date="2020-08-03T15:09:00Z"/>
                <w:rFonts w:ascii="Arial" w:hAnsi="Arial" w:cs="Arial"/>
                <w:sz w:val="18"/>
                <w:szCs w:val="18"/>
              </w:rPr>
            </w:pPr>
            <w:ins w:id="2990" w:author="Verizon" w:date="2020-08-03T15:09:00Z">
              <w:r w:rsidRPr="005F6A9D">
                <w:rPr>
                  <w:rFonts w:ascii="Arial" w:hAnsi="Arial" w:cs="Arial"/>
                  <w:sz w:val="18"/>
                  <w:szCs w:val="18"/>
                </w:rPr>
                <w:t>CA_n66A-n260A CA_n66A-n260G CA_n66A-n260H CA_n66A-n260I CA_n66A-n260K CA_n66A-n260L CA_n66A-n260M</w:t>
              </w:r>
            </w:ins>
          </w:p>
        </w:tc>
        <w:tc>
          <w:tcPr>
            <w:tcW w:w="746" w:type="dxa"/>
            <w:vMerge w:val="restart"/>
            <w:tcBorders>
              <w:top w:val="single" w:sz="4" w:space="0" w:color="auto"/>
              <w:left w:val="single" w:sz="4" w:space="0" w:color="auto"/>
              <w:right w:val="single" w:sz="4" w:space="0" w:color="auto"/>
            </w:tcBorders>
            <w:vAlign w:val="center"/>
          </w:tcPr>
          <w:p w14:paraId="2907CAE3" w14:textId="77777777" w:rsidR="00922BD5" w:rsidRPr="00232036" w:rsidRDefault="00922BD5" w:rsidP="00F017CA">
            <w:pPr>
              <w:jc w:val="center"/>
              <w:rPr>
                <w:ins w:id="2991" w:author="Verizon" w:date="2020-08-03T15:09:00Z"/>
                <w:rFonts w:ascii="Arial" w:hAnsi="Arial" w:cs="Arial"/>
                <w:sz w:val="18"/>
                <w:szCs w:val="18"/>
              </w:rPr>
            </w:pPr>
            <w:ins w:id="2992" w:author="Verizon" w:date="2020-08-03T15:09:00Z">
              <w:r w:rsidRPr="00232036">
                <w:rPr>
                  <w:rFonts w:ascii="Arial" w:hAnsi="Arial" w:cs="Arial"/>
                  <w:sz w:val="18"/>
                  <w:szCs w:val="18"/>
                </w:rPr>
                <w:t>n66</w:t>
              </w:r>
            </w:ins>
          </w:p>
        </w:tc>
        <w:tc>
          <w:tcPr>
            <w:tcW w:w="667" w:type="dxa"/>
            <w:tcBorders>
              <w:top w:val="single" w:sz="4" w:space="0" w:color="auto"/>
              <w:left w:val="single" w:sz="4" w:space="0" w:color="auto"/>
              <w:bottom w:val="single" w:sz="4" w:space="0" w:color="auto"/>
              <w:right w:val="single" w:sz="4" w:space="0" w:color="auto"/>
            </w:tcBorders>
          </w:tcPr>
          <w:p w14:paraId="2AFF4075" w14:textId="77777777" w:rsidR="00922BD5" w:rsidRPr="00232036" w:rsidRDefault="00922BD5" w:rsidP="00F017CA">
            <w:pPr>
              <w:jc w:val="center"/>
              <w:rPr>
                <w:ins w:id="2993" w:author="Verizon" w:date="2020-08-03T15:09:00Z"/>
                <w:rFonts w:ascii="Arial" w:hAnsi="Arial" w:cs="Arial"/>
                <w:sz w:val="18"/>
                <w:szCs w:val="18"/>
              </w:rPr>
            </w:pPr>
            <w:ins w:id="2994" w:author="Verizon" w:date="2020-08-03T15:09: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1D5898C1" w14:textId="77777777" w:rsidR="00922BD5" w:rsidRPr="00232036" w:rsidRDefault="00922BD5" w:rsidP="00F017CA">
            <w:pPr>
              <w:jc w:val="center"/>
              <w:rPr>
                <w:ins w:id="2995" w:author="Verizon" w:date="2020-08-03T15:09:00Z"/>
                <w:rFonts w:ascii="Arial" w:hAnsi="Arial" w:cs="Arial"/>
                <w:sz w:val="18"/>
                <w:szCs w:val="18"/>
              </w:rPr>
            </w:pPr>
            <w:ins w:id="2996"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E8EC31" w14:textId="77777777" w:rsidR="00922BD5" w:rsidRPr="00232036" w:rsidRDefault="00922BD5" w:rsidP="00F017CA">
            <w:pPr>
              <w:jc w:val="center"/>
              <w:rPr>
                <w:ins w:id="2997" w:author="Verizon" w:date="2020-08-03T15:09:00Z"/>
                <w:rFonts w:ascii="Arial" w:hAnsi="Arial" w:cs="Arial"/>
                <w:sz w:val="18"/>
                <w:szCs w:val="18"/>
              </w:rPr>
            </w:pPr>
            <w:ins w:id="2998"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BA09F7" w14:textId="77777777" w:rsidR="00922BD5" w:rsidRPr="00232036" w:rsidRDefault="00922BD5" w:rsidP="00F017CA">
            <w:pPr>
              <w:jc w:val="center"/>
              <w:rPr>
                <w:ins w:id="2999" w:author="Verizon" w:date="2020-08-03T15:09:00Z"/>
                <w:rFonts w:ascii="Arial" w:hAnsi="Arial" w:cs="Arial"/>
                <w:sz w:val="18"/>
                <w:szCs w:val="18"/>
              </w:rPr>
            </w:pPr>
            <w:ins w:id="3000"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D0D70" w14:textId="77777777" w:rsidR="00922BD5" w:rsidRPr="00232036" w:rsidRDefault="00922BD5" w:rsidP="00F017CA">
            <w:pPr>
              <w:jc w:val="center"/>
              <w:rPr>
                <w:ins w:id="3001" w:author="Verizon" w:date="2020-08-03T15:09:00Z"/>
                <w:rFonts w:ascii="Arial" w:hAnsi="Arial" w:cs="Arial"/>
                <w:sz w:val="18"/>
                <w:szCs w:val="18"/>
              </w:rPr>
            </w:pPr>
            <w:ins w:id="3002"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599712F" w14:textId="77777777" w:rsidR="00922BD5" w:rsidRPr="00232036" w:rsidRDefault="00922BD5" w:rsidP="00F017CA">
            <w:pPr>
              <w:jc w:val="center"/>
              <w:rPr>
                <w:ins w:id="3003"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97D658" w14:textId="77777777" w:rsidR="00922BD5" w:rsidRPr="00232036" w:rsidRDefault="00922BD5" w:rsidP="00F017CA">
            <w:pPr>
              <w:jc w:val="center"/>
              <w:rPr>
                <w:ins w:id="300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E069F45" w14:textId="77777777" w:rsidR="00922BD5" w:rsidRPr="00232036" w:rsidRDefault="00922BD5" w:rsidP="00F017CA">
            <w:pPr>
              <w:jc w:val="center"/>
              <w:rPr>
                <w:ins w:id="3005" w:author="Verizon" w:date="2020-08-03T15:09:00Z"/>
                <w:rFonts w:ascii="Arial" w:hAnsi="Arial" w:cs="Arial"/>
                <w:sz w:val="18"/>
                <w:szCs w:val="18"/>
              </w:rPr>
            </w:pPr>
            <w:ins w:id="3006"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5F1907D6" w14:textId="77777777" w:rsidR="00922BD5" w:rsidRPr="00232036" w:rsidRDefault="00922BD5" w:rsidP="00F017CA">
            <w:pPr>
              <w:jc w:val="center"/>
              <w:rPr>
                <w:ins w:id="300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4E7AA0" w14:textId="77777777" w:rsidR="00922BD5" w:rsidRPr="00232036" w:rsidRDefault="00922BD5" w:rsidP="00F017CA">
            <w:pPr>
              <w:jc w:val="center"/>
              <w:rPr>
                <w:ins w:id="300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C33CD2" w14:textId="77777777" w:rsidR="00922BD5" w:rsidRPr="00232036" w:rsidRDefault="00922BD5" w:rsidP="00F017CA">
            <w:pPr>
              <w:jc w:val="center"/>
              <w:rPr>
                <w:ins w:id="300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00FEF4" w14:textId="77777777" w:rsidR="00922BD5" w:rsidRPr="00232036" w:rsidRDefault="00922BD5" w:rsidP="00F017CA">
            <w:pPr>
              <w:jc w:val="center"/>
              <w:rPr>
                <w:ins w:id="301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541DF75" w14:textId="77777777" w:rsidR="00922BD5" w:rsidRPr="00232036" w:rsidRDefault="00922BD5" w:rsidP="00F017CA">
            <w:pPr>
              <w:jc w:val="center"/>
              <w:rPr>
                <w:ins w:id="301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B267F6B" w14:textId="77777777" w:rsidR="00922BD5" w:rsidRPr="00232036" w:rsidRDefault="00922BD5" w:rsidP="00F017CA">
            <w:pPr>
              <w:jc w:val="center"/>
              <w:rPr>
                <w:ins w:id="3012"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EF305A2" w14:textId="77777777" w:rsidR="00922BD5" w:rsidRPr="00232036" w:rsidRDefault="00922BD5" w:rsidP="00F017CA">
            <w:pPr>
              <w:jc w:val="center"/>
              <w:rPr>
                <w:ins w:id="3013"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C08EB" w14:textId="77777777" w:rsidR="00922BD5" w:rsidRPr="00232036" w:rsidRDefault="00922BD5" w:rsidP="00F017CA">
            <w:pPr>
              <w:jc w:val="center"/>
              <w:rPr>
                <w:ins w:id="3014" w:author="Verizon" w:date="2020-08-03T15:09: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05EFCF5" w14:textId="77777777" w:rsidR="00922BD5" w:rsidRPr="00232036" w:rsidRDefault="00922BD5" w:rsidP="00F017CA">
            <w:pPr>
              <w:jc w:val="center"/>
              <w:rPr>
                <w:ins w:id="3015" w:author="Verizon" w:date="2020-08-03T15:09:00Z"/>
                <w:rFonts w:ascii="Arial" w:hAnsi="Arial" w:cs="Arial"/>
                <w:sz w:val="18"/>
                <w:szCs w:val="18"/>
              </w:rPr>
            </w:pPr>
            <w:ins w:id="3016" w:author="Verizon" w:date="2020-08-03T15:09:00Z">
              <w:r w:rsidRPr="00232036">
                <w:rPr>
                  <w:rFonts w:ascii="Arial" w:hAnsi="Arial" w:cs="Arial"/>
                  <w:sz w:val="18"/>
                  <w:szCs w:val="18"/>
                </w:rPr>
                <w:t>0</w:t>
              </w:r>
            </w:ins>
          </w:p>
        </w:tc>
      </w:tr>
      <w:tr w:rsidR="00922BD5" w:rsidRPr="00232036" w14:paraId="521D884B" w14:textId="77777777" w:rsidTr="00F017CA">
        <w:trPr>
          <w:trHeight w:val="125"/>
          <w:jc w:val="center"/>
          <w:ins w:id="3017" w:author="Verizon" w:date="2020-08-03T15:09:00Z"/>
        </w:trPr>
        <w:tc>
          <w:tcPr>
            <w:tcW w:w="2065" w:type="dxa"/>
            <w:vMerge/>
            <w:tcBorders>
              <w:left w:val="single" w:sz="4" w:space="0" w:color="auto"/>
              <w:right w:val="single" w:sz="4" w:space="0" w:color="auto"/>
            </w:tcBorders>
            <w:vAlign w:val="center"/>
          </w:tcPr>
          <w:p w14:paraId="156DC4CF" w14:textId="77777777" w:rsidR="00922BD5" w:rsidRPr="00232036" w:rsidRDefault="00922BD5" w:rsidP="00F017CA">
            <w:pPr>
              <w:pStyle w:val="NoSpacing"/>
              <w:jc w:val="center"/>
              <w:rPr>
                <w:ins w:id="3018"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2F23F3CB" w14:textId="77777777" w:rsidR="00922BD5" w:rsidRPr="00232036" w:rsidRDefault="00922BD5" w:rsidP="00F017CA">
            <w:pPr>
              <w:pStyle w:val="NoSpacing"/>
              <w:jc w:val="center"/>
              <w:rPr>
                <w:ins w:id="3019" w:author="Verizon" w:date="2020-08-03T15:09:00Z"/>
                <w:rFonts w:ascii="Arial" w:hAnsi="Arial" w:cs="Arial"/>
                <w:sz w:val="18"/>
                <w:szCs w:val="18"/>
              </w:rPr>
            </w:pPr>
          </w:p>
        </w:tc>
        <w:tc>
          <w:tcPr>
            <w:tcW w:w="746" w:type="dxa"/>
            <w:vMerge/>
            <w:tcBorders>
              <w:left w:val="single" w:sz="4" w:space="0" w:color="auto"/>
              <w:right w:val="single" w:sz="4" w:space="0" w:color="auto"/>
            </w:tcBorders>
            <w:vAlign w:val="center"/>
          </w:tcPr>
          <w:p w14:paraId="114C8E3D" w14:textId="77777777" w:rsidR="00922BD5" w:rsidRPr="00232036" w:rsidRDefault="00922BD5" w:rsidP="00F017CA">
            <w:pPr>
              <w:jc w:val="center"/>
              <w:rPr>
                <w:ins w:id="302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F96552" w14:textId="77777777" w:rsidR="00922BD5" w:rsidRPr="00232036" w:rsidRDefault="00922BD5" w:rsidP="00F017CA">
            <w:pPr>
              <w:jc w:val="center"/>
              <w:rPr>
                <w:ins w:id="3021" w:author="Verizon" w:date="2020-08-03T15:09:00Z"/>
                <w:rFonts w:ascii="Arial" w:hAnsi="Arial" w:cs="Arial"/>
                <w:sz w:val="18"/>
                <w:szCs w:val="18"/>
              </w:rPr>
            </w:pPr>
            <w:ins w:id="3022" w:author="Verizon" w:date="2020-08-03T15:09: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3AB0C63E" w14:textId="77777777" w:rsidR="00922BD5" w:rsidRPr="00232036" w:rsidRDefault="00922BD5" w:rsidP="00F017CA">
            <w:pPr>
              <w:jc w:val="center"/>
              <w:rPr>
                <w:ins w:id="302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AB20EFE" w14:textId="77777777" w:rsidR="00922BD5" w:rsidRPr="00232036" w:rsidRDefault="00922BD5" w:rsidP="00F017CA">
            <w:pPr>
              <w:jc w:val="center"/>
              <w:rPr>
                <w:ins w:id="3024" w:author="Verizon" w:date="2020-08-03T15:09:00Z"/>
                <w:rFonts w:ascii="Arial" w:hAnsi="Arial" w:cs="Arial"/>
                <w:sz w:val="18"/>
                <w:szCs w:val="18"/>
              </w:rPr>
            </w:pPr>
            <w:ins w:id="302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F5F148" w14:textId="77777777" w:rsidR="00922BD5" w:rsidRPr="00232036" w:rsidRDefault="00922BD5" w:rsidP="00F017CA">
            <w:pPr>
              <w:jc w:val="center"/>
              <w:rPr>
                <w:ins w:id="3026" w:author="Verizon" w:date="2020-08-03T15:09:00Z"/>
                <w:rFonts w:ascii="Arial" w:hAnsi="Arial" w:cs="Arial"/>
                <w:sz w:val="18"/>
                <w:szCs w:val="18"/>
              </w:rPr>
            </w:pPr>
            <w:ins w:id="3027"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3603D0" w14:textId="77777777" w:rsidR="00922BD5" w:rsidRPr="00232036" w:rsidRDefault="00922BD5" w:rsidP="00F017CA">
            <w:pPr>
              <w:jc w:val="center"/>
              <w:rPr>
                <w:ins w:id="3028" w:author="Verizon" w:date="2020-08-03T15:09:00Z"/>
                <w:rFonts w:ascii="Arial" w:hAnsi="Arial" w:cs="Arial"/>
                <w:sz w:val="18"/>
                <w:szCs w:val="18"/>
              </w:rPr>
            </w:pPr>
            <w:ins w:id="3029"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343D264B" w14:textId="77777777" w:rsidR="00922BD5" w:rsidRPr="00232036" w:rsidRDefault="00922BD5" w:rsidP="00F017CA">
            <w:pPr>
              <w:jc w:val="center"/>
              <w:rPr>
                <w:ins w:id="3030"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8F2DC18" w14:textId="77777777" w:rsidR="00922BD5" w:rsidRPr="00232036" w:rsidRDefault="00922BD5" w:rsidP="00F017CA">
            <w:pPr>
              <w:jc w:val="center"/>
              <w:rPr>
                <w:ins w:id="303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7F25E30" w14:textId="77777777" w:rsidR="00922BD5" w:rsidRPr="00232036" w:rsidRDefault="00922BD5" w:rsidP="00F017CA">
            <w:pPr>
              <w:jc w:val="center"/>
              <w:rPr>
                <w:ins w:id="3032" w:author="Verizon" w:date="2020-08-03T15:09:00Z"/>
                <w:rFonts w:ascii="Arial" w:hAnsi="Arial" w:cs="Arial"/>
                <w:sz w:val="18"/>
                <w:szCs w:val="18"/>
              </w:rPr>
            </w:pPr>
            <w:ins w:id="3033"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78140644" w14:textId="77777777" w:rsidR="00922BD5" w:rsidRPr="00232036" w:rsidRDefault="00922BD5" w:rsidP="00F017CA">
            <w:pPr>
              <w:jc w:val="center"/>
              <w:rPr>
                <w:ins w:id="303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414CB3" w14:textId="77777777" w:rsidR="00922BD5" w:rsidRPr="00232036" w:rsidRDefault="00922BD5" w:rsidP="00F017CA">
            <w:pPr>
              <w:jc w:val="center"/>
              <w:rPr>
                <w:ins w:id="3035"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283B61" w14:textId="77777777" w:rsidR="00922BD5" w:rsidRPr="00232036" w:rsidRDefault="00922BD5" w:rsidP="00F017CA">
            <w:pPr>
              <w:jc w:val="center"/>
              <w:rPr>
                <w:ins w:id="303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7AD59A" w14:textId="77777777" w:rsidR="00922BD5" w:rsidRPr="00232036" w:rsidRDefault="00922BD5" w:rsidP="00F017CA">
            <w:pPr>
              <w:jc w:val="center"/>
              <w:rPr>
                <w:ins w:id="303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613502" w14:textId="77777777" w:rsidR="00922BD5" w:rsidRPr="00232036" w:rsidRDefault="00922BD5" w:rsidP="00F017CA">
            <w:pPr>
              <w:jc w:val="center"/>
              <w:rPr>
                <w:ins w:id="3038"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3B732F" w14:textId="77777777" w:rsidR="00922BD5" w:rsidRPr="00232036" w:rsidRDefault="00922BD5" w:rsidP="00F017CA">
            <w:pPr>
              <w:jc w:val="center"/>
              <w:rPr>
                <w:ins w:id="3039"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BE8EC4" w14:textId="77777777" w:rsidR="00922BD5" w:rsidRPr="00232036" w:rsidRDefault="00922BD5" w:rsidP="00F017CA">
            <w:pPr>
              <w:jc w:val="center"/>
              <w:rPr>
                <w:ins w:id="3040"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77D3FD" w14:textId="77777777" w:rsidR="00922BD5" w:rsidRPr="00232036" w:rsidRDefault="00922BD5" w:rsidP="00F017CA">
            <w:pPr>
              <w:jc w:val="center"/>
              <w:rPr>
                <w:ins w:id="3041"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0C0C6223" w14:textId="77777777" w:rsidR="00922BD5" w:rsidRPr="00232036" w:rsidRDefault="00922BD5" w:rsidP="00F017CA">
            <w:pPr>
              <w:jc w:val="center"/>
              <w:rPr>
                <w:ins w:id="3042" w:author="Verizon" w:date="2020-08-03T15:09:00Z"/>
                <w:rFonts w:ascii="Arial" w:hAnsi="Arial" w:cs="Arial"/>
                <w:sz w:val="18"/>
                <w:szCs w:val="18"/>
              </w:rPr>
            </w:pPr>
          </w:p>
        </w:tc>
      </w:tr>
      <w:tr w:rsidR="00922BD5" w:rsidRPr="00232036" w14:paraId="28D72279" w14:textId="77777777" w:rsidTr="00F017CA">
        <w:trPr>
          <w:trHeight w:val="125"/>
          <w:jc w:val="center"/>
          <w:ins w:id="3043" w:author="Verizon" w:date="2020-08-03T15:09:00Z"/>
        </w:trPr>
        <w:tc>
          <w:tcPr>
            <w:tcW w:w="2065" w:type="dxa"/>
            <w:vMerge/>
            <w:tcBorders>
              <w:left w:val="single" w:sz="4" w:space="0" w:color="auto"/>
              <w:right w:val="single" w:sz="4" w:space="0" w:color="auto"/>
            </w:tcBorders>
            <w:vAlign w:val="center"/>
          </w:tcPr>
          <w:p w14:paraId="52028C32" w14:textId="77777777" w:rsidR="00922BD5" w:rsidRPr="00232036" w:rsidRDefault="00922BD5" w:rsidP="00F017CA">
            <w:pPr>
              <w:pStyle w:val="NoSpacing"/>
              <w:jc w:val="center"/>
              <w:rPr>
                <w:ins w:id="3044" w:author="Verizon" w:date="2020-08-03T15:09:00Z"/>
                <w:rFonts w:ascii="Arial" w:hAnsi="Arial" w:cs="Arial"/>
                <w:sz w:val="18"/>
                <w:szCs w:val="18"/>
              </w:rPr>
            </w:pPr>
          </w:p>
        </w:tc>
        <w:tc>
          <w:tcPr>
            <w:tcW w:w="1980" w:type="dxa"/>
            <w:vMerge/>
            <w:tcBorders>
              <w:left w:val="single" w:sz="4" w:space="0" w:color="auto"/>
              <w:right w:val="single" w:sz="4" w:space="0" w:color="auto"/>
            </w:tcBorders>
            <w:vAlign w:val="center"/>
          </w:tcPr>
          <w:p w14:paraId="46C94A08" w14:textId="77777777" w:rsidR="00922BD5" w:rsidRPr="00232036" w:rsidRDefault="00922BD5" w:rsidP="00F017CA">
            <w:pPr>
              <w:pStyle w:val="NoSpacing"/>
              <w:jc w:val="center"/>
              <w:rPr>
                <w:ins w:id="3045" w:author="Verizon" w:date="2020-08-03T15:09: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329F604" w14:textId="77777777" w:rsidR="00922BD5" w:rsidRPr="00232036" w:rsidRDefault="00922BD5" w:rsidP="00F017CA">
            <w:pPr>
              <w:jc w:val="center"/>
              <w:rPr>
                <w:ins w:id="3046"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CFBA83" w14:textId="77777777" w:rsidR="00922BD5" w:rsidRPr="00232036" w:rsidRDefault="00922BD5" w:rsidP="00F017CA">
            <w:pPr>
              <w:jc w:val="center"/>
              <w:rPr>
                <w:ins w:id="3047" w:author="Verizon" w:date="2020-08-03T15:09:00Z"/>
                <w:rFonts w:ascii="Arial" w:hAnsi="Arial" w:cs="Arial"/>
                <w:sz w:val="18"/>
                <w:szCs w:val="18"/>
              </w:rPr>
            </w:pPr>
            <w:ins w:id="3048" w:author="Verizon" w:date="2020-08-03T15:09: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B33233C" w14:textId="77777777" w:rsidR="00922BD5" w:rsidRPr="00232036" w:rsidRDefault="00922BD5" w:rsidP="00F017CA">
            <w:pPr>
              <w:jc w:val="center"/>
              <w:rPr>
                <w:ins w:id="3049"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DB8127" w14:textId="77777777" w:rsidR="00922BD5" w:rsidRPr="00232036" w:rsidRDefault="00922BD5" w:rsidP="00F017CA">
            <w:pPr>
              <w:jc w:val="center"/>
              <w:rPr>
                <w:ins w:id="3050" w:author="Verizon" w:date="2020-08-03T15:09:00Z"/>
                <w:rFonts w:ascii="Arial" w:hAnsi="Arial" w:cs="Arial"/>
                <w:sz w:val="18"/>
                <w:szCs w:val="18"/>
              </w:rPr>
            </w:pPr>
            <w:ins w:id="3051"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6F66C2A" w14:textId="77777777" w:rsidR="00922BD5" w:rsidRPr="00232036" w:rsidRDefault="00922BD5" w:rsidP="00F017CA">
            <w:pPr>
              <w:jc w:val="center"/>
              <w:rPr>
                <w:ins w:id="3052" w:author="Verizon" w:date="2020-08-03T15:09:00Z"/>
                <w:rFonts w:ascii="Arial" w:hAnsi="Arial" w:cs="Arial"/>
                <w:sz w:val="18"/>
                <w:szCs w:val="18"/>
              </w:rPr>
            </w:pPr>
            <w:ins w:id="3053" w:author="Verizon" w:date="2020-08-03T15:09: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A06D8A" w14:textId="77777777" w:rsidR="00922BD5" w:rsidRPr="00232036" w:rsidRDefault="00922BD5" w:rsidP="00F017CA">
            <w:pPr>
              <w:jc w:val="center"/>
              <w:rPr>
                <w:ins w:id="3054" w:author="Verizon" w:date="2020-08-03T15:09:00Z"/>
                <w:rFonts w:ascii="Arial" w:hAnsi="Arial" w:cs="Arial"/>
                <w:sz w:val="18"/>
                <w:szCs w:val="18"/>
              </w:rPr>
            </w:pPr>
            <w:ins w:id="3055"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2396F84A" w14:textId="77777777" w:rsidR="00922BD5" w:rsidRPr="00232036" w:rsidRDefault="00922BD5" w:rsidP="00F017CA">
            <w:pPr>
              <w:jc w:val="center"/>
              <w:rPr>
                <w:ins w:id="3056"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1BFE85A" w14:textId="77777777" w:rsidR="00922BD5" w:rsidRPr="00232036" w:rsidRDefault="00922BD5" w:rsidP="00F017CA">
            <w:pPr>
              <w:jc w:val="center"/>
              <w:rPr>
                <w:ins w:id="3057"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41AABF" w14:textId="77777777" w:rsidR="00922BD5" w:rsidRPr="00232036" w:rsidRDefault="00922BD5" w:rsidP="00F017CA">
            <w:pPr>
              <w:jc w:val="center"/>
              <w:rPr>
                <w:ins w:id="3058" w:author="Verizon" w:date="2020-08-03T15:09:00Z"/>
                <w:rFonts w:ascii="Arial" w:hAnsi="Arial" w:cs="Arial"/>
                <w:sz w:val="18"/>
                <w:szCs w:val="18"/>
              </w:rPr>
            </w:pPr>
            <w:ins w:id="3059" w:author="Verizon" w:date="2020-08-03T15:09: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tcPr>
          <w:p w14:paraId="74404A82" w14:textId="77777777" w:rsidR="00922BD5" w:rsidRPr="00232036" w:rsidRDefault="00922BD5" w:rsidP="00F017CA">
            <w:pPr>
              <w:jc w:val="center"/>
              <w:rPr>
                <w:ins w:id="3060"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77575C" w14:textId="77777777" w:rsidR="00922BD5" w:rsidRPr="00232036" w:rsidRDefault="00922BD5" w:rsidP="00F017CA">
            <w:pPr>
              <w:jc w:val="center"/>
              <w:rPr>
                <w:ins w:id="3061"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5F4142" w14:textId="77777777" w:rsidR="00922BD5" w:rsidRPr="00232036" w:rsidRDefault="00922BD5" w:rsidP="00F017CA">
            <w:pPr>
              <w:jc w:val="center"/>
              <w:rPr>
                <w:ins w:id="3062"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575CD6" w14:textId="77777777" w:rsidR="00922BD5" w:rsidRPr="00232036" w:rsidRDefault="00922BD5" w:rsidP="00F017CA">
            <w:pPr>
              <w:jc w:val="center"/>
              <w:rPr>
                <w:ins w:id="3063"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91721A" w14:textId="77777777" w:rsidR="00922BD5" w:rsidRPr="00232036" w:rsidRDefault="00922BD5" w:rsidP="00F017CA">
            <w:pPr>
              <w:jc w:val="center"/>
              <w:rPr>
                <w:ins w:id="3064" w:author="Verizon" w:date="2020-08-03T15:09: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D35318" w14:textId="77777777" w:rsidR="00922BD5" w:rsidRPr="00232036" w:rsidRDefault="00922BD5" w:rsidP="00F017CA">
            <w:pPr>
              <w:jc w:val="center"/>
              <w:rPr>
                <w:ins w:id="3065" w:author="Verizon" w:date="2020-08-03T15:09: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5279F1A" w14:textId="77777777" w:rsidR="00922BD5" w:rsidRPr="00232036" w:rsidRDefault="00922BD5" w:rsidP="00F017CA">
            <w:pPr>
              <w:jc w:val="center"/>
              <w:rPr>
                <w:ins w:id="3066" w:author="Verizon" w:date="2020-08-03T15:09: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0F8B0C" w14:textId="77777777" w:rsidR="00922BD5" w:rsidRPr="00232036" w:rsidRDefault="00922BD5" w:rsidP="00F017CA">
            <w:pPr>
              <w:jc w:val="center"/>
              <w:rPr>
                <w:ins w:id="3067" w:author="Verizon" w:date="2020-08-03T15:09:00Z"/>
                <w:rFonts w:ascii="Arial" w:hAnsi="Arial" w:cs="Arial"/>
                <w:sz w:val="18"/>
                <w:szCs w:val="18"/>
              </w:rPr>
            </w:pPr>
          </w:p>
        </w:tc>
        <w:tc>
          <w:tcPr>
            <w:tcW w:w="749" w:type="dxa"/>
            <w:vMerge/>
            <w:tcBorders>
              <w:left w:val="single" w:sz="4" w:space="0" w:color="auto"/>
              <w:right w:val="single" w:sz="4" w:space="0" w:color="auto"/>
            </w:tcBorders>
            <w:vAlign w:val="center"/>
          </w:tcPr>
          <w:p w14:paraId="2B564D10" w14:textId="77777777" w:rsidR="00922BD5" w:rsidRPr="00232036" w:rsidRDefault="00922BD5" w:rsidP="00F017CA">
            <w:pPr>
              <w:jc w:val="center"/>
              <w:rPr>
                <w:ins w:id="3068" w:author="Verizon" w:date="2020-08-03T15:09:00Z"/>
                <w:rFonts w:ascii="Arial" w:hAnsi="Arial" w:cs="Arial"/>
                <w:sz w:val="18"/>
                <w:szCs w:val="18"/>
              </w:rPr>
            </w:pPr>
          </w:p>
        </w:tc>
      </w:tr>
      <w:tr w:rsidR="00922BD5" w:rsidRPr="00232036" w14:paraId="39A6F2C8" w14:textId="77777777" w:rsidTr="00F017CA">
        <w:trPr>
          <w:trHeight w:val="125"/>
          <w:jc w:val="center"/>
          <w:ins w:id="3069" w:author="Verizon" w:date="2020-08-03T15:09:00Z"/>
        </w:trPr>
        <w:tc>
          <w:tcPr>
            <w:tcW w:w="2065" w:type="dxa"/>
            <w:vMerge/>
            <w:tcBorders>
              <w:left w:val="single" w:sz="4" w:space="0" w:color="auto"/>
              <w:bottom w:val="single" w:sz="4" w:space="0" w:color="auto"/>
              <w:right w:val="single" w:sz="4" w:space="0" w:color="auto"/>
            </w:tcBorders>
            <w:vAlign w:val="center"/>
          </w:tcPr>
          <w:p w14:paraId="6052569E" w14:textId="77777777" w:rsidR="00922BD5" w:rsidRPr="00232036" w:rsidRDefault="00922BD5" w:rsidP="00F017CA">
            <w:pPr>
              <w:pStyle w:val="NoSpacing"/>
              <w:jc w:val="center"/>
              <w:rPr>
                <w:ins w:id="3070" w:author="Verizon" w:date="2020-08-03T15:09: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1D1E35C" w14:textId="77777777" w:rsidR="00922BD5" w:rsidRPr="00232036" w:rsidRDefault="00922BD5" w:rsidP="00F017CA">
            <w:pPr>
              <w:pStyle w:val="NoSpacing"/>
              <w:jc w:val="center"/>
              <w:rPr>
                <w:ins w:id="3071" w:author="Verizon" w:date="2020-08-03T15:09: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C0C12D7" w14:textId="77777777" w:rsidR="00922BD5" w:rsidRPr="00232036" w:rsidRDefault="00922BD5" w:rsidP="00F017CA">
            <w:pPr>
              <w:jc w:val="center"/>
              <w:rPr>
                <w:ins w:id="3072" w:author="Verizon" w:date="2020-08-03T15:09:00Z"/>
                <w:rFonts w:ascii="Arial" w:hAnsi="Arial" w:cs="Arial"/>
                <w:sz w:val="18"/>
                <w:szCs w:val="18"/>
              </w:rPr>
            </w:pPr>
            <w:ins w:id="3073" w:author="Verizon" w:date="2020-08-03T15:09:00Z">
              <w:r w:rsidRPr="00232036">
                <w:rPr>
                  <w:rFonts w:ascii="Arial" w:hAnsi="Arial" w:cs="Arial"/>
                  <w:sz w:val="18"/>
                  <w:szCs w:val="18"/>
                </w:rPr>
                <w:t>n260</w:t>
              </w:r>
            </w:ins>
          </w:p>
        </w:tc>
        <w:tc>
          <w:tcPr>
            <w:tcW w:w="10676" w:type="dxa"/>
            <w:gridSpan w:val="19"/>
            <w:tcBorders>
              <w:top w:val="single" w:sz="4" w:space="0" w:color="auto"/>
              <w:left w:val="single" w:sz="4" w:space="0" w:color="auto"/>
              <w:bottom w:val="single" w:sz="4" w:space="0" w:color="auto"/>
              <w:right w:val="single" w:sz="4" w:space="0" w:color="auto"/>
            </w:tcBorders>
          </w:tcPr>
          <w:p w14:paraId="763BBAD0" w14:textId="77777777" w:rsidR="00922BD5" w:rsidRPr="00232036" w:rsidRDefault="00922BD5" w:rsidP="00F017CA">
            <w:pPr>
              <w:jc w:val="center"/>
              <w:rPr>
                <w:ins w:id="3074" w:author="Verizon" w:date="2020-08-03T15:09:00Z"/>
                <w:rFonts w:ascii="Arial" w:hAnsi="Arial" w:cs="Arial"/>
                <w:sz w:val="18"/>
                <w:szCs w:val="18"/>
              </w:rPr>
            </w:pPr>
            <w:ins w:id="3075" w:author="Verizon" w:date="2020-08-03T15:09:00Z">
              <w:r w:rsidRPr="00232036">
                <w:rPr>
                  <w:rFonts w:ascii="Arial" w:hAnsi="Arial" w:cs="Arial"/>
                  <w:sz w:val="18"/>
                  <w:szCs w:val="18"/>
                </w:rPr>
                <w:t>CA_n260</w:t>
              </w:r>
              <w:r>
                <w:rPr>
                  <w:rFonts w:ascii="Arial" w:hAnsi="Arial" w:cs="Arial"/>
                  <w:sz w:val="18"/>
                  <w:szCs w:val="18"/>
                </w:rPr>
                <w:t>M</w:t>
              </w:r>
            </w:ins>
          </w:p>
        </w:tc>
        <w:tc>
          <w:tcPr>
            <w:tcW w:w="749" w:type="dxa"/>
            <w:vMerge/>
            <w:tcBorders>
              <w:left w:val="single" w:sz="4" w:space="0" w:color="auto"/>
              <w:bottom w:val="single" w:sz="4" w:space="0" w:color="auto"/>
              <w:right w:val="single" w:sz="4" w:space="0" w:color="auto"/>
            </w:tcBorders>
            <w:vAlign w:val="center"/>
          </w:tcPr>
          <w:p w14:paraId="6C7AAF60" w14:textId="77777777" w:rsidR="00922BD5" w:rsidRPr="00232036" w:rsidRDefault="00922BD5" w:rsidP="00F017CA">
            <w:pPr>
              <w:jc w:val="center"/>
              <w:rPr>
                <w:ins w:id="3076" w:author="Verizon" w:date="2020-08-03T15:09:00Z"/>
                <w:rFonts w:ascii="Arial" w:hAnsi="Arial" w:cs="Arial"/>
                <w:sz w:val="18"/>
                <w:szCs w:val="18"/>
              </w:rPr>
            </w:pPr>
          </w:p>
        </w:tc>
      </w:tr>
      <w:tr w:rsidR="00071EFC" w:rsidRPr="00232036" w14:paraId="5ED2F312"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1577C6E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tc>
        <w:tc>
          <w:tcPr>
            <w:tcW w:w="1980" w:type="dxa"/>
            <w:vMerge w:val="restart"/>
            <w:tcBorders>
              <w:top w:val="single" w:sz="4" w:space="0" w:color="auto"/>
              <w:left w:val="single" w:sz="4" w:space="0" w:color="auto"/>
              <w:right w:val="single" w:sz="4" w:space="0" w:color="auto"/>
            </w:tcBorders>
            <w:vAlign w:val="center"/>
          </w:tcPr>
          <w:p w14:paraId="2F164C2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14:paraId="05738C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3CF071B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F4821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0CE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80F2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EFCC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787703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1E938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2CB2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CC200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ECAF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0C69A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3DE6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D152A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5D168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537146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6DD47"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133E4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A5FC957" w14:textId="77777777" w:rsidTr="009A5134">
        <w:trPr>
          <w:trHeight w:val="90"/>
          <w:jc w:val="center"/>
        </w:trPr>
        <w:tc>
          <w:tcPr>
            <w:tcW w:w="2065" w:type="dxa"/>
            <w:vMerge/>
            <w:tcBorders>
              <w:left w:val="single" w:sz="4" w:space="0" w:color="auto"/>
              <w:right w:val="single" w:sz="4" w:space="0" w:color="auto"/>
            </w:tcBorders>
            <w:vAlign w:val="center"/>
          </w:tcPr>
          <w:p w14:paraId="5DC3E62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F62817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10CF3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E9C7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B93118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137B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6EE3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19FF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F5ADBA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BAA9E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B8A55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4F1FE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AA4C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50FF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5A76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70CC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6093A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F0C22E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A430E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8F56CE7" w14:textId="77777777" w:rsidR="00071EFC" w:rsidRPr="00232036" w:rsidRDefault="00071EFC" w:rsidP="00071EFC">
            <w:pPr>
              <w:jc w:val="center"/>
              <w:rPr>
                <w:rFonts w:ascii="Arial" w:hAnsi="Arial" w:cs="Arial"/>
                <w:sz w:val="18"/>
                <w:szCs w:val="18"/>
              </w:rPr>
            </w:pPr>
          </w:p>
        </w:tc>
      </w:tr>
      <w:tr w:rsidR="00071EFC" w:rsidRPr="00232036" w14:paraId="197867CA" w14:textId="77777777" w:rsidTr="009A5134">
        <w:trPr>
          <w:trHeight w:val="125"/>
          <w:jc w:val="center"/>
        </w:trPr>
        <w:tc>
          <w:tcPr>
            <w:tcW w:w="2065" w:type="dxa"/>
            <w:vMerge/>
            <w:tcBorders>
              <w:left w:val="single" w:sz="4" w:space="0" w:color="auto"/>
              <w:right w:val="single" w:sz="4" w:space="0" w:color="auto"/>
            </w:tcBorders>
            <w:vAlign w:val="center"/>
          </w:tcPr>
          <w:p w14:paraId="37BBC5E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9A40AB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53B88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FB68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2DF1C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5B62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E554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DB07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5B0535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8794D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0928FC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1A212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AF1F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5DA9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3067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ED25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C20A2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00CA3E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F7D88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23AEBE4" w14:textId="77777777" w:rsidR="00071EFC" w:rsidRPr="00232036" w:rsidRDefault="00071EFC" w:rsidP="00071EFC">
            <w:pPr>
              <w:jc w:val="center"/>
              <w:rPr>
                <w:rFonts w:ascii="Arial" w:hAnsi="Arial" w:cs="Arial"/>
                <w:sz w:val="18"/>
                <w:szCs w:val="18"/>
              </w:rPr>
            </w:pPr>
          </w:p>
        </w:tc>
      </w:tr>
      <w:tr w:rsidR="00071EFC" w:rsidRPr="00232036" w14:paraId="7395522F" w14:textId="77777777" w:rsidTr="009A5134">
        <w:trPr>
          <w:trHeight w:val="125"/>
          <w:jc w:val="center"/>
        </w:trPr>
        <w:tc>
          <w:tcPr>
            <w:tcW w:w="2065" w:type="dxa"/>
            <w:vMerge/>
            <w:tcBorders>
              <w:left w:val="single" w:sz="4" w:space="0" w:color="auto"/>
              <w:right w:val="single" w:sz="4" w:space="0" w:color="auto"/>
            </w:tcBorders>
            <w:vAlign w:val="center"/>
          </w:tcPr>
          <w:p w14:paraId="3B3281A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BA5CD20"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42BB01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1B25BF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2342E2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DBFC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70463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4219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E9554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78E6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1F2E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4BE9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5C8E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D41E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99048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B4F2D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95F5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EF0117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BE10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0554DC5" w14:textId="77777777" w:rsidR="00071EFC" w:rsidRPr="00232036" w:rsidRDefault="00071EFC" w:rsidP="00071EFC">
            <w:pPr>
              <w:jc w:val="center"/>
              <w:rPr>
                <w:rFonts w:ascii="Arial" w:hAnsi="Arial" w:cs="Arial"/>
                <w:sz w:val="18"/>
                <w:szCs w:val="18"/>
              </w:rPr>
            </w:pPr>
          </w:p>
        </w:tc>
      </w:tr>
      <w:tr w:rsidR="00071EFC" w:rsidRPr="00232036" w14:paraId="16D2ED36" w14:textId="77777777" w:rsidTr="009A5134">
        <w:trPr>
          <w:trHeight w:val="125"/>
          <w:jc w:val="center"/>
        </w:trPr>
        <w:tc>
          <w:tcPr>
            <w:tcW w:w="2065" w:type="dxa"/>
            <w:vMerge/>
            <w:tcBorders>
              <w:left w:val="single" w:sz="4" w:space="0" w:color="auto"/>
              <w:right w:val="single" w:sz="4" w:space="0" w:color="auto"/>
            </w:tcBorders>
            <w:vAlign w:val="center"/>
          </w:tcPr>
          <w:p w14:paraId="427ECA3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51F69A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12614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F3E9D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45FCC5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2E94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10221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F9AC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E6D784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8AC92B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8441A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D87E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7D1A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6240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6006B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7EDF0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39A2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41E13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56D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76C8F7AF" w14:textId="77777777" w:rsidR="00071EFC" w:rsidRPr="00232036" w:rsidRDefault="00071EFC" w:rsidP="00071EFC">
            <w:pPr>
              <w:jc w:val="center"/>
              <w:rPr>
                <w:rFonts w:ascii="Arial" w:hAnsi="Arial" w:cs="Arial"/>
                <w:sz w:val="18"/>
                <w:szCs w:val="18"/>
              </w:rPr>
            </w:pPr>
          </w:p>
        </w:tc>
      </w:tr>
      <w:tr w:rsidR="00071EFC" w:rsidRPr="00232036" w14:paraId="2CB2EE3E"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34E2F52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1E4A0E9"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AFDAA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08DDE4E"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tcPr>
          <w:p w14:paraId="4D96156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bottom w:val="single" w:sz="4" w:space="0" w:color="auto"/>
              <w:right w:val="single" w:sz="4" w:space="0" w:color="auto"/>
            </w:tcBorders>
            <w:vAlign w:val="center"/>
          </w:tcPr>
          <w:p w14:paraId="11C0CE31" w14:textId="77777777" w:rsidR="00071EFC" w:rsidRPr="00232036" w:rsidRDefault="00071EFC" w:rsidP="00071EFC">
            <w:pPr>
              <w:jc w:val="center"/>
              <w:rPr>
                <w:rFonts w:ascii="Arial" w:hAnsi="Arial" w:cs="Arial"/>
                <w:sz w:val="18"/>
                <w:szCs w:val="18"/>
              </w:rPr>
            </w:pPr>
          </w:p>
        </w:tc>
      </w:tr>
      <w:tr w:rsidR="00071EFC" w:rsidRPr="00232036" w14:paraId="084FC201"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676A7C1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CA_n66A-n261(2A)</w:t>
            </w:r>
          </w:p>
        </w:tc>
        <w:tc>
          <w:tcPr>
            <w:tcW w:w="1980" w:type="dxa"/>
            <w:vMerge w:val="restart"/>
            <w:tcBorders>
              <w:top w:val="single" w:sz="4" w:space="0" w:color="auto"/>
              <w:left w:val="single" w:sz="4" w:space="0" w:color="auto"/>
              <w:right w:val="single" w:sz="4" w:space="0" w:color="auto"/>
            </w:tcBorders>
            <w:vAlign w:val="center"/>
          </w:tcPr>
          <w:p w14:paraId="7B2767B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14:paraId="31C24D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061355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EC6BE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83FC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85BD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B57C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D74ED9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CADC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66882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25C1BB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9F2D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8FCD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C68F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7081B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2C98B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2EB01B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AD988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AC165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F83C2A8" w14:textId="77777777" w:rsidTr="009A5134">
        <w:trPr>
          <w:trHeight w:val="125"/>
          <w:jc w:val="center"/>
        </w:trPr>
        <w:tc>
          <w:tcPr>
            <w:tcW w:w="2065" w:type="dxa"/>
            <w:vMerge/>
            <w:tcBorders>
              <w:left w:val="single" w:sz="4" w:space="0" w:color="auto"/>
              <w:right w:val="single" w:sz="4" w:space="0" w:color="auto"/>
            </w:tcBorders>
            <w:vAlign w:val="center"/>
          </w:tcPr>
          <w:p w14:paraId="76D25F0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F937D8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842BD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36B64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A0CE5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BDF22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2FE6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B726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F5AA99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4285C9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7423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188BC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C6674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762D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AED06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7E42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CB34F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8BB041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9836C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F7A3D05" w14:textId="77777777" w:rsidR="00071EFC" w:rsidRPr="00232036" w:rsidRDefault="00071EFC" w:rsidP="00071EFC">
            <w:pPr>
              <w:jc w:val="center"/>
              <w:rPr>
                <w:rFonts w:ascii="Arial" w:hAnsi="Arial" w:cs="Arial"/>
                <w:sz w:val="18"/>
                <w:szCs w:val="18"/>
              </w:rPr>
            </w:pPr>
          </w:p>
        </w:tc>
      </w:tr>
      <w:tr w:rsidR="00071EFC" w:rsidRPr="00232036" w14:paraId="73E31396" w14:textId="77777777" w:rsidTr="009A5134">
        <w:trPr>
          <w:trHeight w:val="125"/>
          <w:jc w:val="center"/>
        </w:trPr>
        <w:tc>
          <w:tcPr>
            <w:tcW w:w="2065" w:type="dxa"/>
            <w:vMerge/>
            <w:tcBorders>
              <w:left w:val="single" w:sz="4" w:space="0" w:color="auto"/>
              <w:right w:val="single" w:sz="4" w:space="0" w:color="auto"/>
            </w:tcBorders>
            <w:vAlign w:val="center"/>
          </w:tcPr>
          <w:p w14:paraId="1CCF78B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E566AC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44B48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737D1D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37A8A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218A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D0FD3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8DF01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04020B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73399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A3AD5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F3F04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A73C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C439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D5D2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4F388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D0629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E62343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879C5C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2A5F634" w14:textId="77777777" w:rsidR="00071EFC" w:rsidRPr="00232036" w:rsidRDefault="00071EFC" w:rsidP="00071EFC">
            <w:pPr>
              <w:jc w:val="center"/>
              <w:rPr>
                <w:rFonts w:ascii="Arial" w:hAnsi="Arial" w:cs="Arial"/>
                <w:sz w:val="18"/>
                <w:szCs w:val="18"/>
              </w:rPr>
            </w:pPr>
          </w:p>
        </w:tc>
      </w:tr>
      <w:tr w:rsidR="00071EFC" w:rsidRPr="00232036" w14:paraId="123AF6A2" w14:textId="77777777" w:rsidTr="009A5134">
        <w:trPr>
          <w:trHeight w:val="90"/>
          <w:jc w:val="center"/>
        </w:trPr>
        <w:tc>
          <w:tcPr>
            <w:tcW w:w="2065" w:type="dxa"/>
            <w:vMerge/>
            <w:tcBorders>
              <w:left w:val="single" w:sz="4" w:space="0" w:color="auto"/>
              <w:bottom w:val="single" w:sz="4" w:space="0" w:color="auto"/>
              <w:right w:val="single" w:sz="4" w:space="0" w:color="auto"/>
            </w:tcBorders>
            <w:vAlign w:val="center"/>
          </w:tcPr>
          <w:p w14:paraId="6973548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87DD22D"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DF4BE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1467A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CA_n261(2A)</w:t>
            </w:r>
          </w:p>
        </w:tc>
        <w:tc>
          <w:tcPr>
            <w:tcW w:w="749" w:type="dxa"/>
            <w:vMerge/>
            <w:tcBorders>
              <w:left w:val="single" w:sz="4" w:space="0" w:color="auto"/>
              <w:bottom w:val="single" w:sz="4" w:space="0" w:color="auto"/>
              <w:right w:val="single" w:sz="4" w:space="0" w:color="auto"/>
            </w:tcBorders>
            <w:vAlign w:val="center"/>
          </w:tcPr>
          <w:p w14:paraId="57CDEE47" w14:textId="77777777" w:rsidR="00071EFC" w:rsidRPr="00232036" w:rsidRDefault="00071EFC" w:rsidP="00071EFC">
            <w:pPr>
              <w:jc w:val="center"/>
              <w:rPr>
                <w:rFonts w:ascii="Arial" w:hAnsi="Arial" w:cs="Arial"/>
                <w:sz w:val="18"/>
                <w:szCs w:val="18"/>
              </w:rPr>
            </w:pPr>
          </w:p>
        </w:tc>
      </w:tr>
      <w:tr w:rsidR="00071EFC" w:rsidRPr="00232036" w14:paraId="705E7891"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7B145A5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CA_n66A-n261(3A)</w:t>
            </w:r>
          </w:p>
        </w:tc>
        <w:tc>
          <w:tcPr>
            <w:tcW w:w="1980" w:type="dxa"/>
            <w:vMerge w:val="restart"/>
            <w:tcBorders>
              <w:top w:val="single" w:sz="4" w:space="0" w:color="auto"/>
              <w:left w:val="single" w:sz="4" w:space="0" w:color="auto"/>
              <w:right w:val="single" w:sz="4" w:space="0" w:color="auto"/>
            </w:tcBorders>
            <w:vAlign w:val="center"/>
          </w:tcPr>
          <w:p w14:paraId="56DAFCB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14:paraId="2A1D15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38DFEA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13758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CC9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0903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EAE3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029FA2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6EDC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1679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E3A4AD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56B9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1B476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8FEB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48864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5504A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19F40F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8D4C6E"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8B9F0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6E5B89B" w14:textId="77777777" w:rsidTr="009A5134">
        <w:trPr>
          <w:trHeight w:val="125"/>
          <w:jc w:val="center"/>
        </w:trPr>
        <w:tc>
          <w:tcPr>
            <w:tcW w:w="2065" w:type="dxa"/>
            <w:vMerge/>
            <w:tcBorders>
              <w:left w:val="single" w:sz="4" w:space="0" w:color="auto"/>
              <w:right w:val="single" w:sz="4" w:space="0" w:color="auto"/>
            </w:tcBorders>
            <w:vAlign w:val="center"/>
          </w:tcPr>
          <w:p w14:paraId="7344330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A66AA8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FA8B0D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5942F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0EDFE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3696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21F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C0B8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D66049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CAEC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CEC17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85109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E120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95C3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851F4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0DF3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43A0B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37941D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DF487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9EAFC81" w14:textId="77777777" w:rsidR="00071EFC" w:rsidRPr="00232036" w:rsidRDefault="00071EFC" w:rsidP="00071EFC">
            <w:pPr>
              <w:jc w:val="center"/>
              <w:rPr>
                <w:rFonts w:ascii="Arial" w:hAnsi="Arial" w:cs="Arial"/>
                <w:sz w:val="18"/>
                <w:szCs w:val="18"/>
              </w:rPr>
            </w:pPr>
          </w:p>
        </w:tc>
      </w:tr>
      <w:tr w:rsidR="00071EFC" w:rsidRPr="00232036" w14:paraId="6CC9E5C7" w14:textId="77777777" w:rsidTr="009A5134">
        <w:trPr>
          <w:trHeight w:val="125"/>
          <w:jc w:val="center"/>
        </w:trPr>
        <w:tc>
          <w:tcPr>
            <w:tcW w:w="2065" w:type="dxa"/>
            <w:vMerge/>
            <w:tcBorders>
              <w:left w:val="single" w:sz="4" w:space="0" w:color="auto"/>
              <w:right w:val="single" w:sz="4" w:space="0" w:color="auto"/>
            </w:tcBorders>
            <w:vAlign w:val="center"/>
          </w:tcPr>
          <w:p w14:paraId="25E7E0A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BA3734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889BB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E899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44EAC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337F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AF20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77ED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7D701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E57FE7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0CB06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7C48D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6D9D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2E545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66B6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613A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0F11A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26025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35DF4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1C2E4A2" w14:textId="77777777" w:rsidR="00071EFC" w:rsidRPr="00232036" w:rsidRDefault="00071EFC" w:rsidP="00071EFC">
            <w:pPr>
              <w:jc w:val="center"/>
              <w:rPr>
                <w:rFonts w:ascii="Arial" w:hAnsi="Arial" w:cs="Arial"/>
                <w:sz w:val="18"/>
                <w:szCs w:val="18"/>
              </w:rPr>
            </w:pPr>
          </w:p>
        </w:tc>
      </w:tr>
      <w:tr w:rsidR="00071EFC" w:rsidRPr="00232036" w14:paraId="67D03629"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1880F5B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265F08AE"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6DCD2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008749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CA_n261(3A)</w:t>
            </w:r>
          </w:p>
        </w:tc>
        <w:tc>
          <w:tcPr>
            <w:tcW w:w="749" w:type="dxa"/>
            <w:vMerge/>
            <w:tcBorders>
              <w:left w:val="single" w:sz="4" w:space="0" w:color="auto"/>
              <w:bottom w:val="single" w:sz="4" w:space="0" w:color="auto"/>
              <w:right w:val="single" w:sz="4" w:space="0" w:color="auto"/>
            </w:tcBorders>
            <w:vAlign w:val="center"/>
          </w:tcPr>
          <w:p w14:paraId="6121C6B0" w14:textId="77777777" w:rsidR="00071EFC" w:rsidRPr="00232036" w:rsidRDefault="00071EFC" w:rsidP="00071EFC">
            <w:pPr>
              <w:jc w:val="center"/>
              <w:rPr>
                <w:rFonts w:ascii="Arial" w:hAnsi="Arial" w:cs="Arial"/>
                <w:sz w:val="18"/>
                <w:szCs w:val="18"/>
              </w:rPr>
            </w:pPr>
          </w:p>
        </w:tc>
      </w:tr>
      <w:tr w:rsidR="00071EFC" w:rsidRPr="00232036" w14:paraId="754F12E5"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39BAC19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CA_n66A-n261(4A)</w:t>
            </w:r>
          </w:p>
        </w:tc>
        <w:tc>
          <w:tcPr>
            <w:tcW w:w="1980" w:type="dxa"/>
            <w:vMerge w:val="restart"/>
            <w:tcBorders>
              <w:top w:val="single" w:sz="4" w:space="0" w:color="auto"/>
              <w:left w:val="single" w:sz="4" w:space="0" w:color="auto"/>
              <w:right w:val="single" w:sz="4" w:space="0" w:color="auto"/>
            </w:tcBorders>
            <w:vAlign w:val="center"/>
          </w:tcPr>
          <w:p w14:paraId="4CA1EA5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tc>
        <w:tc>
          <w:tcPr>
            <w:tcW w:w="746" w:type="dxa"/>
            <w:vMerge w:val="restart"/>
            <w:tcBorders>
              <w:top w:val="single" w:sz="4" w:space="0" w:color="auto"/>
              <w:left w:val="single" w:sz="4" w:space="0" w:color="auto"/>
              <w:right w:val="single" w:sz="4" w:space="0" w:color="auto"/>
            </w:tcBorders>
            <w:vAlign w:val="center"/>
          </w:tcPr>
          <w:p w14:paraId="7AA7EA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16E34F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95BD1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89B5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262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BD62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48B9B3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ACD766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4316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3D4F6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05F3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490F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2AEC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88C2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EA7A02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B8B1A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84C65C"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FBA9E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9586953" w14:textId="77777777" w:rsidTr="009A5134">
        <w:trPr>
          <w:trHeight w:val="125"/>
          <w:jc w:val="center"/>
        </w:trPr>
        <w:tc>
          <w:tcPr>
            <w:tcW w:w="2065" w:type="dxa"/>
            <w:vMerge/>
            <w:tcBorders>
              <w:left w:val="single" w:sz="4" w:space="0" w:color="auto"/>
              <w:right w:val="single" w:sz="4" w:space="0" w:color="auto"/>
            </w:tcBorders>
            <w:vAlign w:val="center"/>
          </w:tcPr>
          <w:p w14:paraId="7594CCC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880FC9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766B7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9D34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C036C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A5697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CDE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192C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8C7669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B880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5315A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15BD6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48264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26E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8BE1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4C18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351195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944C92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E50A9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3D479FA" w14:textId="77777777" w:rsidR="00071EFC" w:rsidRPr="00232036" w:rsidRDefault="00071EFC" w:rsidP="00071EFC">
            <w:pPr>
              <w:jc w:val="center"/>
              <w:rPr>
                <w:rFonts w:ascii="Arial" w:hAnsi="Arial" w:cs="Arial"/>
                <w:sz w:val="18"/>
                <w:szCs w:val="18"/>
              </w:rPr>
            </w:pPr>
          </w:p>
        </w:tc>
      </w:tr>
      <w:tr w:rsidR="00071EFC" w:rsidRPr="00232036" w14:paraId="124982FB" w14:textId="77777777" w:rsidTr="009A5134">
        <w:trPr>
          <w:trHeight w:val="125"/>
          <w:jc w:val="center"/>
        </w:trPr>
        <w:tc>
          <w:tcPr>
            <w:tcW w:w="2065" w:type="dxa"/>
            <w:vMerge/>
            <w:tcBorders>
              <w:left w:val="single" w:sz="4" w:space="0" w:color="auto"/>
              <w:right w:val="single" w:sz="4" w:space="0" w:color="auto"/>
            </w:tcBorders>
            <w:vAlign w:val="center"/>
          </w:tcPr>
          <w:p w14:paraId="0FCD789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897C76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1C92A4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68F0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DDFCD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D3B2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6752D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120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AA7A82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EAFD7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09BC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67E58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04643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85004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6942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2AADA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54D3B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24B94A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91F3A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23E121C" w14:textId="77777777" w:rsidR="00071EFC" w:rsidRPr="00232036" w:rsidRDefault="00071EFC" w:rsidP="00071EFC">
            <w:pPr>
              <w:jc w:val="center"/>
              <w:rPr>
                <w:rFonts w:ascii="Arial" w:hAnsi="Arial" w:cs="Arial"/>
                <w:sz w:val="18"/>
                <w:szCs w:val="18"/>
              </w:rPr>
            </w:pPr>
          </w:p>
        </w:tc>
      </w:tr>
      <w:tr w:rsidR="00071EFC" w:rsidRPr="00232036" w14:paraId="73DD774E" w14:textId="77777777" w:rsidTr="009A5134">
        <w:trPr>
          <w:trHeight w:val="90"/>
          <w:jc w:val="center"/>
        </w:trPr>
        <w:tc>
          <w:tcPr>
            <w:tcW w:w="2065" w:type="dxa"/>
            <w:vMerge/>
            <w:tcBorders>
              <w:left w:val="single" w:sz="4" w:space="0" w:color="auto"/>
              <w:bottom w:val="single" w:sz="4" w:space="0" w:color="auto"/>
              <w:right w:val="single" w:sz="4" w:space="0" w:color="auto"/>
            </w:tcBorders>
            <w:vAlign w:val="center"/>
          </w:tcPr>
          <w:p w14:paraId="2932A39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16BB7C01"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190EE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200D4C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CA_n261(4A)</w:t>
            </w:r>
          </w:p>
        </w:tc>
        <w:tc>
          <w:tcPr>
            <w:tcW w:w="749" w:type="dxa"/>
            <w:vMerge/>
            <w:tcBorders>
              <w:left w:val="single" w:sz="4" w:space="0" w:color="auto"/>
              <w:bottom w:val="single" w:sz="4" w:space="0" w:color="auto"/>
              <w:right w:val="single" w:sz="4" w:space="0" w:color="auto"/>
            </w:tcBorders>
            <w:vAlign w:val="center"/>
          </w:tcPr>
          <w:p w14:paraId="3939A78C" w14:textId="77777777" w:rsidR="00071EFC" w:rsidRPr="00232036" w:rsidRDefault="00071EFC" w:rsidP="00071EFC">
            <w:pPr>
              <w:jc w:val="center"/>
              <w:rPr>
                <w:rFonts w:ascii="Arial" w:hAnsi="Arial" w:cs="Arial"/>
                <w:sz w:val="18"/>
                <w:szCs w:val="18"/>
              </w:rPr>
            </w:pPr>
          </w:p>
        </w:tc>
      </w:tr>
      <w:tr w:rsidR="00071EFC" w:rsidRPr="00232036" w14:paraId="461512A0"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1236D63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CA_n66A-n261G</w:t>
            </w:r>
          </w:p>
        </w:tc>
        <w:tc>
          <w:tcPr>
            <w:tcW w:w="1980" w:type="dxa"/>
            <w:vMerge w:val="restart"/>
            <w:tcBorders>
              <w:top w:val="single" w:sz="4" w:space="0" w:color="auto"/>
              <w:left w:val="single" w:sz="4" w:space="0" w:color="auto"/>
              <w:right w:val="single" w:sz="4" w:space="0" w:color="auto"/>
            </w:tcBorders>
            <w:vAlign w:val="center"/>
          </w:tcPr>
          <w:p w14:paraId="5CC3A3D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p w14:paraId="58703B2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CA_n66A_n261G</w:t>
            </w:r>
          </w:p>
        </w:tc>
        <w:tc>
          <w:tcPr>
            <w:tcW w:w="746" w:type="dxa"/>
            <w:vMerge w:val="restart"/>
            <w:tcBorders>
              <w:top w:val="single" w:sz="4" w:space="0" w:color="auto"/>
              <w:left w:val="single" w:sz="4" w:space="0" w:color="auto"/>
              <w:right w:val="single" w:sz="4" w:space="0" w:color="auto"/>
            </w:tcBorders>
            <w:vAlign w:val="center"/>
          </w:tcPr>
          <w:p w14:paraId="64992F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63B7FC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4628E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F4C2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712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FEDB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4414F0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881D0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29B7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664A4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FCC9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D635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C4F3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FABF7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34E96B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F9C8F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A0AD89"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C2E44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2041CC3" w14:textId="77777777" w:rsidTr="009A5134">
        <w:trPr>
          <w:trHeight w:val="125"/>
          <w:jc w:val="center"/>
        </w:trPr>
        <w:tc>
          <w:tcPr>
            <w:tcW w:w="2065" w:type="dxa"/>
            <w:vMerge/>
            <w:tcBorders>
              <w:left w:val="single" w:sz="4" w:space="0" w:color="auto"/>
              <w:right w:val="single" w:sz="4" w:space="0" w:color="auto"/>
            </w:tcBorders>
            <w:vAlign w:val="center"/>
          </w:tcPr>
          <w:p w14:paraId="3178687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34C0C4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78097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B40E5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3C00D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9E157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54B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8564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75F9D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A20C13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A07B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8A6EE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0BE6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959D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0C6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5760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32FA28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57AAA6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E7DBF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2EEE640" w14:textId="77777777" w:rsidR="00071EFC" w:rsidRPr="00232036" w:rsidRDefault="00071EFC" w:rsidP="00071EFC">
            <w:pPr>
              <w:jc w:val="center"/>
              <w:rPr>
                <w:rFonts w:ascii="Arial" w:hAnsi="Arial" w:cs="Arial"/>
                <w:sz w:val="18"/>
                <w:szCs w:val="18"/>
              </w:rPr>
            </w:pPr>
          </w:p>
        </w:tc>
      </w:tr>
      <w:tr w:rsidR="00071EFC" w:rsidRPr="00232036" w14:paraId="1BE0A699" w14:textId="77777777" w:rsidTr="009A5134">
        <w:trPr>
          <w:trHeight w:val="125"/>
          <w:jc w:val="center"/>
        </w:trPr>
        <w:tc>
          <w:tcPr>
            <w:tcW w:w="2065" w:type="dxa"/>
            <w:vMerge/>
            <w:tcBorders>
              <w:left w:val="single" w:sz="4" w:space="0" w:color="auto"/>
              <w:right w:val="single" w:sz="4" w:space="0" w:color="auto"/>
            </w:tcBorders>
            <w:vAlign w:val="center"/>
          </w:tcPr>
          <w:p w14:paraId="02D033E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8637D8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BD2A9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B35E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7B4873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961C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D717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AF5B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A688B4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7B39CE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9609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705C1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E3C18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83E3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C183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6E9BB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C9B16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7A788D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9AAC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C5A3644" w14:textId="77777777" w:rsidR="00071EFC" w:rsidRPr="00232036" w:rsidRDefault="00071EFC" w:rsidP="00071EFC">
            <w:pPr>
              <w:jc w:val="center"/>
              <w:rPr>
                <w:rFonts w:ascii="Arial" w:hAnsi="Arial" w:cs="Arial"/>
                <w:sz w:val="18"/>
                <w:szCs w:val="18"/>
              </w:rPr>
            </w:pPr>
          </w:p>
        </w:tc>
      </w:tr>
      <w:tr w:rsidR="00071EFC" w:rsidRPr="00232036" w14:paraId="41D2C9C0"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1463F18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935BFDA"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E0DF9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917F5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 n261G</w:t>
            </w:r>
          </w:p>
        </w:tc>
        <w:tc>
          <w:tcPr>
            <w:tcW w:w="749" w:type="dxa"/>
            <w:vMerge/>
            <w:tcBorders>
              <w:left w:val="single" w:sz="4" w:space="0" w:color="auto"/>
              <w:bottom w:val="single" w:sz="4" w:space="0" w:color="auto"/>
              <w:right w:val="single" w:sz="4" w:space="0" w:color="auto"/>
            </w:tcBorders>
            <w:vAlign w:val="center"/>
          </w:tcPr>
          <w:p w14:paraId="27354633" w14:textId="77777777" w:rsidR="00071EFC" w:rsidRPr="00232036" w:rsidRDefault="00071EFC" w:rsidP="00071EFC">
            <w:pPr>
              <w:jc w:val="center"/>
              <w:rPr>
                <w:rFonts w:ascii="Arial" w:hAnsi="Arial" w:cs="Arial"/>
                <w:sz w:val="18"/>
                <w:szCs w:val="18"/>
              </w:rPr>
            </w:pPr>
          </w:p>
        </w:tc>
      </w:tr>
      <w:tr w:rsidR="00071EFC" w:rsidRPr="00232036" w14:paraId="68D80A04"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4E929F9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CA_n66A-n261H</w:t>
            </w:r>
          </w:p>
        </w:tc>
        <w:tc>
          <w:tcPr>
            <w:tcW w:w="1980" w:type="dxa"/>
            <w:vMerge w:val="restart"/>
            <w:tcBorders>
              <w:top w:val="single" w:sz="4" w:space="0" w:color="auto"/>
              <w:left w:val="single" w:sz="4" w:space="0" w:color="auto"/>
              <w:right w:val="single" w:sz="4" w:space="0" w:color="auto"/>
            </w:tcBorders>
            <w:vAlign w:val="center"/>
          </w:tcPr>
          <w:p w14:paraId="6A006F3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p w14:paraId="2DB68BC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CA_n66A_n261G</w:t>
            </w:r>
          </w:p>
          <w:p w14:paraId="4F1C6CF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CA_n66A_n261H</w:t>
            </w:r>
          </w:p>
        </w:tc>
        <w:tc>
          <w:tcPr>
            <w:tcW w:w="746" w:type="dxa"/>
            <w:vMerge w:val="restart"/>
            <w:tcBorders>
              <w:top w:val="single" w:sz="4" w:space="0" w:color="auto"/>
              <w:left w:val="single" w:sz="4" w:space="0" w:color="auto"/>
              <w:right w:val="single" w:sz="4" w:space="0" w:color="auto"/>
            </w:tcBorders>
            <w:vAlign w:val="center"/>
          </w:tcPr>
          <w:p w14:paraId="108D11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lastRenderedPageBreak/>
              <w:t>n66</w:t>
            </w:r>
          </w:p>
        </w:tc>
        <w:tc>
          <w:tcPr>
            <w:tcW w:w="667" w:type="dxa"/>
            <w:tcBorders>
              <w:top w:val="single" w:sz="4" w:space="0" w:color="auto"/>
              <w:left w:val="single" w:sz="4" w:space="0" w:color="auto"/>
              <w:bottom w:val="single" w:sz="4" w:space="0" w:color="auto"/>
              <w:right w:val="single" w:sz="4" w:space="0" w:color="auto"/>
            </w:tcBorders>
          </w:tcPr>
          <w:p w14:paraId="0EDBB6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DE480A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2804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528AF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A8D6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13BD65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9B59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5D565A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6AAD83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34C6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9E39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0697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E368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32A27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8E7F6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B953CC"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3D0B5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A7AAB81" w14:textId="77777777" w:rsidTr="009A5134">
        <w:trPr>
          <w:trHeight w:val="125"/>
          <w:jc w:val="center"/>
        </w:trPr>
        <w:tc>
          <w:tcPr>
            <w:tcW w:w="2065" w:type="dxa"/>
            <w:vMerge/>
            <w:tcBorders>
              <w:left w:val="single" w:sz="4" w:space="0" w:color="auto"/>
              <w:right w:val="single" w:sz="4" w:space="0" w:color="auto"/>
            </w:tcBorders>
            <w:vAlign w:val="center"/>
          </w:tcPr>
          <w:p w14:paraId="430521C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6EEBA5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F6EB7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828FE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CD85CA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6644A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65D0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F32F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582303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E7FE8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0B07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E36411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6C33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0CF4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FA8A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95E3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46BA0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5BDF1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B07F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DBD83EB" w14:textId="77777777" w:rsidR="00071EFC" w:rsidRPr="00232036" w:rsidRDefault="00071EFC" w:rsidP="00071EFC">
            <w:pPr>
              <w:jc w:val="center"/>
              <w:rPr>
                <w:rFonts w:ascii="Arial" w:hAnsi="Arial" w:cs="Arial"/>
                <w:sz w:val="18"/>
                <w:szCs w:val="18"/>
              </w:rPr>
            </w:pPr>
          </w:p>
        </w:tc>
      </w:tr>
      <w:tr w:rsidR="00071EFC" w:rsidRPr="00232036" w14:paraId="018EFD1B" w14:textId="77777777" w:rsidTr="009A5134">
        <w:trPr>
          <w:trHeight w:val="125"/>
          <w:jc w:val="center"/>
        </w:trPr>
        <w:tc>
          <w:tcPr>
            <w:tcW w:w="2065" w:type="dxa"/>
            <w:vMerge/>
            <w:tcBorders>
              <w:left w:val="single" w:sz="4" w:space="0" w:color="auto"/>
              <w:right w:val="single" w:sz="4" w:space="0" w:color="auto"/>
            </w:tcBorders>
            <w:vAlign w:val="center"/>
          </w:tcPr>
          <w:p w14:paraId="4F12771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26E7CC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3B4A6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6CB9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A25DE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D7305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6776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4CB6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D10AFF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43AF1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45ABD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825DA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3C67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567F8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682E8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CE81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3BD74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ABDA89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F86EE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DC2B463" w14:textId="77777777" w:rsidR="00071EFC" w:rsidRPr="00232036" w:rsidRDefault="00071EFC" w:rsidP="00071EFC">
            <w:pPr>
              <w:jc w:val="center"/>
              <w:rPr>
                <w:rFonts w:ascii="Arial" w:hAnsi="Arial" w:cs="Arial"/>
                <w:sz w:val="18"/>
                <w:szCs w:val="18"/>
              </w:rPr>
            </w:pPr>
          </w:p>
        </w:tc>
      </w:tr>
      <w:tr w:rsidR="00071EFC" w:rsidRPr="00232036" w14:paraId="2C82AB5E"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65909EB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824DABE"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8E8AC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1343F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 n261H</w:t>
            </w:r>
          </w:p>
        </w:tc>
        <w:tc>
          <w:tcPr>
            <w:tcW w:w="749" w:type="dxa"/>
            <w:vMerge/>
            <w:tcBorders>
              <w:left w:val="single" w:sz="4" w:space="0" w:color="auto"/>
              <w:bottom w:val="single" w:sz="4" w:space="0" w:color="auto"/>
              <w:right w:val="single" w:sz="4" w:space="0" w:color="auto"/>
            </w:tcBorders>
            <w:vAlign w:val="center"/>
          </w:tcPr>
          <w:p w14:paraId="5C726B13" w14:textId="77777777" w:rsidR="00071EFC" w:rsidRPr="00232036" w:rsidRDefault="00071EFC" w:rsidP="00071EFC">
            <w:pPr>
              <w:jc w:val="center"/>
              <w:rPr>
                <w:rFonts w:ascii="Arial" w:hAnsi="Arial" w:cs="Arial"/>
                <w:sz w:val="18"/>
                <w:szCs w:val="18"/>
              </w:rPr>
            </w:pPr>
          </w:p>
        </w:tc>
      </w:tr>
      <w:tr w:rsidR="00071EFC" w:rsidRPr="00232036" w14:paraId="754C4CAD"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2BF50B7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CA_n66A-n261I</w:t>
            </w:r>
          </w:p>
        </w:tc>
        <w:tc>
          <w:tcPr>
            <w:tcW w:w="1980" w:type="dxa"/>
            <w:vMerge w:val="restart"/>
            <w:tcBorders>
              <w:top w:val="single" w:sz="4" w:space="0" w:color="auto"/>
              <w:left w:val="single" w:sz="4" w:space="0" w:color="auto"/>
              <w:right w:val="single" w:sz="4" w:space="0" w:color="auto"/>
            </w:tcBorders>
            <w:vAlign w:val="center"/>
          </w:tcPr>
          <w:p w14:paraId="72C5B7A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p w14:paraId="2623A9A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CA_n66A_n261G</w:t>
            </w:r>
          </w:p>
          <w:p w14:paraId="4130752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CA_n66A_n261H</w:t>
            </w:r>
          </w:p>
          <w:p w14:paraId="7B0B8BA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CA_n66A_n261I</w:t>
            </w:r>
          </w:p>
        </w:tc>
        <w:tc>
          <w:tcPr>
            <w:tcW w:w="746" w:type="dxa"/>
            <w:vMerge w:val="restart"/>
            <w:tcBorders>
              <w:top w:val="single" w:sz="4" w:space="0" w:color="auto"/>
              <w:left w:val="single" w:sz="4" w:space="0" w:color="auto"/>
              <w:right w:val="single" w:sz="4" w:space="0" w:color="auto"/>
            </w:tcBorders>
            <w:vAlign w:val="center"/>
          </w:tcPr>
          <w:p w14:paraId="04F92C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662968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D8E4A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C868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6724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EB71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F6F558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D3033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D3AFF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B7B50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D48B7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F65D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7821D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B5FA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64A82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93B3C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651B22"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BCEBD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03C669F" w14:textId="77777777" w:rsidTr="009A5134">
        <w:trPr>
          <w:trHeight w:val="125"/>
          <w:jc w:val="center"/>
        </w:trPr>
        <w:tc>
          <w:tcPr>
            <w:tcW w:w="2065" w:type="dxa"/>
            <w:vMerge/>
            <w:tcBorders>
              <w:left w:val="single" w:sz="4" w:space="0" w:color="auto"/>
              <w:right w:val="single" w:sz="4" w:space="0" w:color="auto"/>
            </w:tcBorders>
            <w:vAlign w:val="center"/>
          </w:tcPr>
          <w:p w14:paraId="0B268EC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3EFFA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8E210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A54A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71AAD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8116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4149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084F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41892F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DCB45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3A1B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23A45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80FF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6EAF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D18E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A5E47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E3F4E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D36238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D7F9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815326D" w14:textId="77777777" w:rsidR="00071EFC" w:rsidRPr="00232036" w:rsidRDefault="00071EFC" w:rsidP="00071EFC">
            <w:pPr>
              <w:jc w:val="center"/>
              <w:rPr>
                <w:rFonts w:ascii="Arial" w:hAnsi="Arial" w:cs="Arial"/>
                <w:sz w:val="18"/>
                <w:szCs w:val="18"/>
              </w:rPr>
            </w:pPr>
          </w:p>
        </w:tc>
      </w:tr>
      <w:tr w:rsidR="00071EFC" w:rsidRPr="00232036" w14:paraId="0080F1A5" w14:textId="77777777" w:rsidTr="009A5134">
        <w:trPr>
          <w:trHeight w:val="125"/>
          <w:jc w:val="center"/>
        </w:trPr>
        <w:tc>
          <w:tcPr>
            <w:tcW w:w="2065" w:type="dxa"/>
            <w:vMerge/>
            <w:tcBorders>
              <w:left w:val="single" w:sz="4" w:space="0" w:color="auto"/>
              <w:right w:val="single" w:sz="4" w:space="0" w:color="auto"/>
            </w:tcBorders>
            <w:vAlign w:val="center"/>
          </w:tcPr>
          <w:p w14:paraId="5839D89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E3742B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9075E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B647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DEFA1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188E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107B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6D00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9BC6DE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D05D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9E09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9E41AE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E94A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CA42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77D5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4DF0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121413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3D0AC6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202A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BDD3682" w14:textId="77777777" w:rsidR="00071EFC" w:rsidRPr="00232036" w:rsidRDefault="00071EFC" w:rsidP="00071EFC">
            <w:pPr>
              <w:jc w:val="center"/>
              <w:rPr>
                <w:rFonts w:ascii="Arial" w:hAnsi="Arial" w:cs="Arial"/>
                <w:sz w:val="18"/>
                <w:szCs w:val="18"/>
              </w:rPr>
            </w:pPr>
          </w:p>
        </w:tc>
      </w:tr>
      <w:tr w:rsidR="00071EFC" w:rsidRPr="00232036" w14:paraId="1964DB09"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6DC3074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6DFC164C"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AF05A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1D146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 n261I</w:t>
            </w:r>
          </w:p>
        </w:tc>
        <w:tc>
          <w:tcPr>
            <w:tcW w:w="749" w:type="dxa"/>
            <w:vMerge/>
            <w:tcBorders>
              <w:left w:val="single" w:sz="4" w:space="0" w:color="auto"/>
              <w:bottom w:val="single" w:sz="4" w:space="0" w:color="auto"/>
              <w:right w:val="single" w:sz="4" w:space="0" w:color="auto"/>
            </w:tcBorders>
            <w:vAlign w:val="center"/>
          </w:tcPr>
          <w:p w14:paraId="049313A2" w14:textId="77777777" w:rsidR="00071EFC" w:rsidRPr="00232036" w:rsidRDefault="00071EFC" w:rsidP="00071EFC">
            <w:pPr>
              <w:jc w:val="center"/>
              <w:rPr>
                <w:rFonts w:ascii="Arial" w:hAnsi="Arial" w:cs="Arial"/>
                <w:sz w:val="18"/>
                <w:szCs w:val="18"/>
              </w:rPr>
            </w:pPr>
          </w:p>
        </w:tc>
      </w:tr>
      <w:tr w:rsidR="00071EFC" w:rsidRPr="00232036" w14:paraId="1A6201CA"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4D33B00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CA_n66A-n261J</w:t>
            </w:r>
          </w:p>
        </w:tc>
        <w:tc>
          <w:tcPr>
            <w:tcW w:w="1980" w:type="dxa"/>
            <w:vMerge w:val="restart"/>
            <w:tcBorders>
              <w:top w:val="single" w:sz="4" w:space="0" w:color="auto"/>
              <w:left w:val="single" w:sz="4" w:space="0" w:color="auto"/>
              <w:right w:val="single" w:sz="4" w:space="0" w:color="auto"/>
            </w:tcBorders>
            <w:vAlign w:val="center"/>
          </w:tcPr>
          <w:p w14:paraId="6F7F20E4" w14:textId="77777777" w:rsidR="00071EFC" w:rsidRDefault="00071EFC" w:rsidP="00071EFC">
            <w:pPr>
              <w:pStyle w:val="NoSpacing"/>
              <w:jc w:val="center"/>
              <w:rPr>
                <w:ins w:id="3077" w:author="Verizon" w:date="2020-08-03T15:13:00Z"/>
                <w:rFonts w:ascii="Arial" w:hAnsi="Arial" w:cs="Arial"/>
                <w:sz w:val="18"/>
                <w:szCs w:val="18"/>
              </w:rPr>
            </w:pPr>
            <w:r w:rsidRPr="00232036">
              <w:rPr>
                <w:rFonts w:ascii="Arial" w:hAnsi="Arial" w:cs="Arial"/>
                <w:sz w:val="18"/>
                <w:szCs w:val="18"/>
              </w:rPr>
              <w:t>CA_n66A-n261A</w:t>
            </w:r>
          </w:p>
          <w:p w14:paraId="7B1DB4D9" w14:textId="77777777" w:rsidR="00585091" w:rsidRPr="00232036" w:rsidRDefault="00585091" w:rsidP="00585091">
            <w:pPr>
              <w:pStyle w:val="NoSpacing"/>
              <w:jc w:val="center"/>
              <w:rPr>
                <w:ins w:id="3078" w:author="Verizon" w:date="2020-08-03T15:13:00Z"/>
                <w:rFonts w:ascii="Arial" w:eastAsia="MS Mincho" w:hAnsi="Arial" w:cs="Arial"/>
                <w:sz w:val="18"/>
                <w:szCs w:val="18"/>
                <w:lang w:eastAsia="ja-JP"/>
              </w:rPr>
            </w:pPr>
            <w:ins w:id="3079" w:author="Verizon" w:date="2020-08-03T15:13:00Z">
              <w:r w:rsidRPr="00232036">
                <w:rPr>
                  <w:rFonts w:ascii="Arial" w:eastAsia="MS Mincho" w:hAnsi="Arial" w:cs="Arial"/>
                  <w:sz w:val="18"/>
                  <w:szCs w:val="18"/>
                  <w:lang w:eastAsia="ja-JP"/>
                </w:rPr>
                <w:t>CA_</w:t>
              </w:r>
              <w:r w:rsidRPr="00232036">
                <w:rPr>
                  <w:rFonts w:ascii="Arial" w:eastAsia="SimSun" w:hAnsi="Arial" w:cs="Arial"/>
                  <w:sz w:val="18"/>
                  <w:szCs w:val="18"/>
                  <w:lang w:eastAsia="zh-CN"/>
                </w:rPr>
                <w:t>n66</w:t>
              </w:r>
              <w:r w:rsidRPr="00232036">
                <w:rPr>
                  <w:rFonts w:ascii="Arial" w:eastAsia="MS Mincho" w:hAnsi="Arial" w:cs="Arial"/>
                  <w:sz w:val="18"/>
                  <w:szCs w:val="18"/>
                  <w:lang w:eastAsia="ja-JP"/>
                </w:rPr>
                <w:t>A_n261G</w:t>
              </w:r>
            </w:ins>
          </w:p>
          <w:p w14:paraId="3DAFE9EF" w14:textId="77777777" w:rsidR="00585091" w:rsidRPr="00232036" w:rsidRDefault="00585091" w:rsidP="00585091">
            <w:pPr>
              <w:pStyle w:val="NoSpacing"/>
              <w:jc w:val="center"/>
              <w:rPr>
                <w:ins w:id="3080" w:author="Verizon" w:date="2020-08-03T15:13:00Z"/>
                <w:rFonts w:ascii="Arial" w:eastAsia="MS Mincho" w:hAnsi="Arial" w:cs="Arial"/>
                <w:sz w:val="18"/>
                <w:szCs w:val="18"/>
                <w:lang w:eastAsia="ja-JP"/>
              </w:rPr>
            </w:pPr>
            <w:ins w:id="3081" w:author="Verizon" w:date="2020-08-03T15:13:00Z">
              <w:r w:rsidRPr="00232036">
                <w:rPr>
                  <w:rFonts w:ascii="Arial" w:eastAsia="MS Mincho" w:hAnsi="Arial" w:cs="Arial"/>
                  <w:sz w:val="18"/>
                  <w:szCs w:val="18"/>
                  <w:lang w:eastAsia="ja-JP"/>
                </w:rPr>
                <w:t>CA_</w:t>
              </w:r>
              <w:r w:rsidRPr="00232036">
                <w:rPr>
                  <w:rFonts w:ascii="Arial" w:eastAsia="SimSun" w:hAnsi="Arial" w:cs="Arial"/>
                  <w:sz w:val="18"/>
                  <w:szCs w:val="18"/>
                  <w:lang w:eastAsia="zh-CN"/>
                </w:rPr>
                <w:t>n66</w:t>
              </w:r>
              <w:r w:rsidRPr="00232036">
                <w:rPr>
                  <w:rFonts w:ascii="Arial" w:eastAsia="MS Mincho" w:hAnsi="Arial" w:cs="Arial"/>
                  <w:sz w:val="18"/>
                  <w:szCs w:val="18"/>
                  <w:lang w:eastAsia="ja-JP"/>
                </w:rPr>
                <w:t>A_n261H</w:t>
              </w:r>
            </w:ins>
          </w:p>
          <w:p w14:paraId="52F5BD03" w14:textId="20AE4E77" w:rsidR="00585091" w:rsidRPr="00232036" w:rsidRDefault="00585091" w:rsidP="00585091">
            <w:pPr>
              <w:pStyle w:val="NoSpacing"/>
              <w:jc w:val="center"/>
              <w:rPr>
                <w:rFonts w:ascii="Arial" w:hAnsi="Arial" w:cs="Arial"/>
                <w:sz w:val="18"/>
                <w:szCs w:val="18"/>
              </w:rPr>
            </w:pPr>
            <w:ins w:id="3082" w:author="Verizon" w:date="2020-08-03T15:13:00Z">
              <w:r w:rsidRPr="00232036">
                <w:rPr>
                  <w:rFonts w:ascii="Arial" w:eastAsia="MS Mincho" w:hAnsi="Arial" w:cs="Arial"/>
                  <w:sz w:val="18"/>
                  <w:szCs w:val="18"/>
                  <w:lang w:eastAsia="ja-JP"/>
                </w:rPr>
                <w:t>CA_</w:t>
              </w:r>
              <w:r w:rsidRPr="00232036">
                <w:rPr>
                  <w:rFonts w:ascii="Arial" w:eastAsia="SimSun" w:hAnsi="Arial" w:cs="Arial"/>
                  <w:sz w:val="18"/>
                  <w:szCs w:val="18"/>
                  <w:lang w:eastAsia="zh-CN"/>
                </w:rPr>
                <w:t>n66</w:t>
              </w:r>
              <w:r w:rsidRPr="00232036">
                <w:rPr>
                  <w:rFonts w:ascii="Arial" w:eastAsia="MS Mincho" w:hAnsi="Arial" w:cs="Arial"/>
                  <w:sz w:val="18"/>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14:paraId="3860F1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7A1265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EC44B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963C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A097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E0C7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E3FC32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F2EEC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3437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C47E8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A585E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0F31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E5579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5ED6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95FD23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C0F85F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93C267"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195C9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2306C90" w14:textId="77777777" w:rsidTr="009A5134">
        <w:trPr>
          <w:trHeight w:val="125"/>
          <w:jc w:val="center"/>
        </w:trPr>
        <w:tc>
          <w:tcPr>
            <w:tcW w:w="2065" w:type="dxa"/>
            <w:vMerge/>
            <w:tcBorders>
              <w:left w:val="single" w:sz="4" w:space="0" w:color="auto"/>
              <w:right w:val="single" w:sz="4" w:space="0" w:color="auto"/>
            </w:tcBorders>
            <w:vAlign w:val="center"/>
          </w:tcPr>
          <w:p w14:paraId="3CEB54A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B1BACA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FBBC4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168C5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B7375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76BD3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9128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C80D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2B7DAC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251B9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45854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BB1AA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F16C3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D023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A5E6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34CC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AA906D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17916E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70E58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F232433" w14:textId="77777777" w:rsidR="00071EFC" w:rsidRPr="00232036" w:rsidRDefault="00071EFC" w:rsidP="00071EFC">
            <w:pPr>
              <w:jc w:val="center"/>
              <w:rPr>
                <w:rFonts w:ascii="Arial" w:hAnsi="Arial" w:cs="Arial"/>
                <w:sz w:val="18"/>
                <w:szCs w:val="18"/>
              </w:rPr>
            </w:pPr>
          </w:p>
        </w:tc>
      </w:tr>
      <w:tr w:rsidR="00071EFC" w:rsidRPr="00232036" w14:paraId="546E1C1A" w14:textId="77777777" w:rsidTr="009A5134">
        <w:trPr>
          <w:trHeight w:val="125"/>
          <w:jc w:val="center"/>
        </w:trPr>
        <w:tc>
          <w:tcPr>
            <w:tcW w:w="2065" w:type="dxa"/>
            <w:vMerge/>
            <w:tcBorders>
              <w:left w:val="single" w:sz="4" w:space="0" w:color="auto"/>
              <w:right w:val="single" w:sz="4" w:space="0" w:color="auto"/>
            </w:tcBorders>
            <w:vAlign w:val="center"/>
          </w:tcPr>
          <w:p w14:paraId="26C1C31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26530C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F0E09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83FC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A8A5B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E503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C18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C7BB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D7D932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583F3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0FFB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A1F574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63F6B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FBAB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E01D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DC5AE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987EC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245565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0F0A1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1033DFE" w14:textId="77777777" w:rsidR="00071EFC" w:rsidRPr="00232036" w:rsidRDefault="00071EFC" w:rsidP="00071EFC">
            <w:pPr>
              <w:jc w:val="center"/>
              <w:rPr>
                <w:rFonts w:ascii="Arial" w:hAnsi="Arial" w:cs="Arial"/>
                <w:sz w:val="18"/>
                <w:szCs w:val="18"/>
              </w:rPr>
            </w:pPr>
          </w:p>
        </w:tc>
      </w:tr>
      <w:tr w:rsidR="00071EFC" w:rsidRPr="00232036" w14:paraId="15E5889E"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1F3901B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69029A85"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3EEDB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D6788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 n261J</w:t>
            </w:r>
          </w:p>
        </w:tc>
        <w:tc>
          <w:tcPr>
            <w:tcW w:w="749" w:type="dxa"/>
            <w:vMerge/>
            <w:tcBorders>
              <w:left w:val="single" w:sz="4" w:space="0" w:color="auto"/>
              <w:bottom w:val="single" w:sz="4" w:space="0" w:color="auto"/>
              <w:right w:val="single" w:sz="4" w:space="0" w:color="auto"/>
            </w:tcBorders>
            <w:vAlign w:val="center"/>
          </w:tcPr>
          <w:p w14:paraId="27F24FA1" w14:textId="77777777" w:rsidR="00071EFC" w:rsidRPr="00232036" w:rsidRDefault="00071EFC" w:rsidP="00071EFC">
            <w:pPr>
              <w:jc w:val="center"/>
              <w:rPr>
                <w:rFonts w:ascii="Arial" w:hAnsi="Arial" w:cs="Arial"/>
                <w:sz w:val="18"/>
                <w:szCs w:val="18"/>
              </w:rPr>
            </w:pPr>
          </w:p>
        </w:tc>
      </w:tr>
      <w:tr w:rsidR="00071EFC" w:rsidRPr="00232036" w14:paraId="4EC37043"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21B6C08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CA_n66A-n261K</w:t>
            </w:r>
          </w:p>
        </w:tc>
        <w:tc>
          <w:tcPr>
            <w:tcW w:w="1980" w:type="dxa"/>
            <w:vMerge w:val="restart"/>
            <w:tcBorders>
              <w:top w:val="single" w:sz="4" w:space="0" w:color="auto"/>
              <w:left w:val="single" w:sz="4" w:space="0" w:color="auto"/>
              <w:right w:val="single" w:sz="4" w:space="0" w:color="auto"/>
            </w:tcBorders>
            <w:vAlign w:val="center"/>
          </w:tcPr>
          <w:p w14:paraId="6A645EE2" w14:textId="77777777" w:rsidR="00071EFC" w:rsidRDefault="00071EFC" w:rsidP="00071EFC">
            <w:pPr>
              <w:pStyle w:val="NoSpacing"/>
              <w:jc w:val="center"/>
              <w:rPr>
                <w:ins w:id="3083" w:author="Verizon" w:date="2020-08-03T15:13:00Z"/>
                <w:rFonts w:ascii="Arial" w:hAnsi="Arial" w:cs="Arial"/>
                <w:sz w:val="18"/>
                <w:szCs w:val="18"/>
              </w:rPr>
            </w:pPr>
            <w:r w:rsidRPr="00232036">
              <w:rPr>
                <w:rFonts w:ascii="Arial" w:hAnsi="Arial" w:cs="Arial"/>
                <w:sz w:val="18"/>
                <w:szCs w:val="18"/>
              </w:rPr>
              <w:t>CA_n66A-n261A</w:t>
            </w:r>
          </w:p>
          <w:p w14:paraId="2798ED61" w14:textId="77777777" w:rsidR="00585091" w:rsidRPr="00232036" w:rsidRDefault="00585091" w:rsidP="00585091">
            <w:pPr>
              <w:pStyle w:val="NoSpacing"/>
              <w:jc w:val="center"/>
              <w:rPr>
                <w:ins w:id="3084" w:author="Verizon" w:date="2020-08-03T15:14:00Z"/>
                <w:rFonts w:ascii="Arial" w:eastAsia="MS Mincho" w:hAnsi="Arial" w:cs="Arial"/>
                <w:sz w:val="18"/>
                <w:szCs w:val="18"/>
                <w:lang w:eastAsia="ja-JP"/>
              </w:rPr>
            </w:pPr>
            <w:ins w:id="3085" w:author="Verizon" w:date="2020-08-03T15:14:00Z">
              <w:r w:rsidRPr="00232036">
                <w:rPr>
                  <w:rFonts w:ascii="Arial" w:eastAsia="MS Mincho" w:hAnsi="Arial" w:cs="Arial"/>
                  <w:sz w:val="18"/>
                  <w:szCs w:val="18"/>
                  <w:lang w:eastAsia="ja-JP"/>
                </w:rPr>
                <w:t>CA_</w:t>
              </w:r>
              <w:r w:rsidRPr="00232036">
                <w:rPr>
                  <w:rFonts w:ascii="Arial" w:eastAsia="SimSun" w:hAnsi="Arial" w:cs="Arial"/>
                  <w:sz w:val="18"/>
                  <w:szCs w:val="18"/>
                  <w:lang w:eastAsia="zh-CN"/>
                </w:rPr>
                <w:t>n66</w:t>
              </w:r>
              <w:r w:rsidRPr="00232036">
                <w:rPr>
                  <w:rFonts w:ascii="Arial" w:eastAsia="MS Mincho" w:hAnsi="Arial" w:cs="Arial"/>
                  <w:sz w:val="18"/>
                  <w:szCs w:val="18"/>
                  <w:lang w:eastAsia="ja-JP"/>
                </w:rPr>
                <w:t>A_n261G</w:t>
              </w:r>
            </w:ins>
          </w:p>
          <w:p w14:paraId="30D75D95" w14:textId="77777777" w:rsidR="00585091" w:rsidRPr="00232036" w:rsidRDefault="00585091" w:rsidP="00585091">
            <w:pPr>
              <w:pStyle w:val="NoSpacing"/>
              <w:jc w:val="center"/>
              <w:rPr>
                <w:ins w:id="3086" w:author="Verizon" w:date="2020-08-03T15:14:00Z"/>
                <w:rFonts w:ascii="Arial" w:eastAsia="MS Mincho" w:hAnsi="Arial" w:cs="Arial"/>
                <w:sz w:val="18"/>
                <w:szCs w:val="18"/>
                <w:lang w:eastAsia="ja-JP"/>
              </w:rPr>
            </w:pPr>
            <w:ins w:id="3087" w:author="Verizon" w:date="2020-08-03T15:14:00Z">
              <w:r w:rsidRPr="00232036">
                <w:rPr>
                  <w:rFonts w:ascii="Arial" w:eastAsia="MS Mincho" w:hAnsi="Arial" w:cs="Arial"/>
                  <w:sz w:val="18"/>
                  <w:szCs w:val="18"/>
                  <w:lang w:eastAsia="ja-JP"/>
                </w:rPr>
                <w:t>CA_</w:t>
              </w:r>
              <w:r w:rsidRPr="00232036">
                <w:rPr>
                  <w:rFonts w:ascii="Arial" w:eastAsia="SimSun" w:hAnsi="Arial" w:cs="Arial"/>
                  <w:sz w:val="18"/>
                  <w:szCs w:val="18"/>
                  <w:lang w:eastAsia="zh-CN"/>
                </w:rPr>
                <w:t>n66</w:t>
              </w:r>
              <w:r w:rsidRPr="00232036">
                <w:rPr>
                  <w:rFonts w:ascii="Arial" w:eastAsia="MS Mincho" w:hAnsi="Arial" w:cs="Arial"/>
                  <w:sz w:val="18"/>
                  <w:szCs w:val="18"/>
                  <w:lang w:eastAsia="ja-JP"/>
                </w:rPr>
                <w:t>A_n261H</w:t>
              </w:r>
            </w:ins>
          </w:p>
          <w:p w14:paraId="7B05F966" w14:textId="512DF193" w:rsidR="00585091" w:rsidRPr="00232036" w:rsidRDefault="00585091" w:rsidP="00585091">
            <w:pPr>
              <w:pStyle w:val="NoSpacing"/>
              <w:jc w:val="center"/>
              <w:rPr>
                <w:rFonts w:ascii="Arial" w:hAnsi="Arial" w:cs="Arial"/>
                <w:sz w:val="18"/>
                <w:szCs w:val="18"/>
              </w:rPr>
            </w:pPr>
            <w:ins w:id="3088" w:author="Verizon" w:date="2020-08-03T15:14:00Z">
              <w:r w:rsidRPr="00232036">
                <w:rPr>
                  <w:rFonts w:ascii="Arial" w:eastAsia="MS Mincho" w:hAnsi="Arial" w:cs="Arial"/>
                  <w:sz w:val="18"/>
                  <w:szCs w:val="18"/>
                  <w:lang w:eastAsia="ja-JP"/>
                </w:rPr>
                <w:t>CA_</w:t>
              </w:r>
              <w:r w:rsidRPr="00232036">
                <w:rPr>
                  <w:rFonts w:ascii="Arial" w:eastAsia="SimSun" w:hAnsi="Arial" w:cs="Arial"/>
                  <w:sz w:val="18"/>
                  <w:szCs w:val="18"/>
                  <w:lang w:eastAsia="zh-CN"/>
                </w:rPr>
                <w:t>n66</w:t>
              </w:r>
              <w:r w:rsidRPr="00232036">
                <w:rPr>
                  <w:rFonts w:ascii="Arial" w:eastAsia="MS Mincho" w:hAnsi="Arial" w:cs="Arial"/>
                  <w:sz w:val="18"/>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14:paraId="2F3DBA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6E3761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DA8CB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8E3D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E1B5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EE4F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8799C0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63D0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3700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51E15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301E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1A4E2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340F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4533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0CBB30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19F134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B2F2BF"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217311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94B6303" w14:textId="77777777" w:rsidTr="009A5134">
        <w:trPr>
          <w:trHeight w:val="125"/>
          <w:jc w:val="center"/>
        </w:trPr>
        <w:tc>
          <w:tcPr>
            <w:tcW w:w="2065" w:type="dxa"/>
            <w:vMerge/>
            <w:tcBorders>
              <w:left w:val="single" w:sz="4" w:space="0" w:color="auto"/>
              <w:right w:val="single" w:sz="4" w:space="0" w:color="auto"/>
            </w:tcBorders>
            <w:vAlign w:val="center"/>
          </w:tcPr>
          <w:p w14:paraId="3AB68E9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887FB1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3B84D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0818D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526DF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6597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80D1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F50D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B07859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9BB5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96DD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0AE4F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23F5D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9A0E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9A1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64CF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97CC84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31CC96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682ED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1D8E80F" w14:textId="77777777" w:rsidR="00071EFC" w:rsidRPr="00232036" w:rsidRDefault="00071EFC" w:rsidP="00071EFC">
            <w:pPr>
              <w:jc w:val="center"/>
              <w:rPr>
                <w:rFonts w:ascii="Arial" w:hAnsi="Arial" w:cs="Arial"/>
                <w:sz w:val="18"/>
                <w:szCs w:val="18"/>
              </w:rPr>
            </w:pPr>
          </w:p>
        </w:tc>
      </w:tr>
      <w:tr w:rsidR="00071EFC" w:rsidRPr="00232036" w14:paraId="67091A11" w14:textId="77777777" w:rsidTr="009A5134">
        <w:trPr>
          <w:trHeight w:val="184"/>
          <w:jc w:val="center"/>
        </w:trPr>
        <w:tc>
          <w:tcPr>
            <w:tcW w:w="2065" w:type="dxa"/>
            <w:vMerge/>
            <w:tcBorders>
              <w:left w:val="single" w:sz="4" w:space="0" w:color="auto"/>
              <w:right w:val="single" w:sz="4" w:space="0" w:color="auto"/>
            </w:tcBorders>
            <w:vAlign w:val="center"/>
          </w:tcPr>
          <w:p w14:paraId="1C22429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961157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C8126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B6DB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F1361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8AEC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8D87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C09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21E24B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746F5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2DFCF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F22370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A64C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E44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05E3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04DF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F2750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8133E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B24B3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1FC4C55" w14:textId="77777777" w:rsidR="00071EFC" w:rsidRPr="00232036" w:rsidRDefault="00071EFC" w:rsidP="00071EFC">
            <w:pPr>
              <w:jc w:val="center"/>
              <w:rPr>
                <w:rFonts w:ascii="Arial" w:hAnsi="Arial" w:cs="Arial"/>
                <w:sz w:val="18"/>
                <w:szCs w:val="18"/>
              </w:rPr>
            </w:pPr>
          </w:p>
        </w:tc>
      </w:tr>
      <w:tr w:rsidR="00071EFC" w:rsidRPr="00232036" w14:paraId="00DB8967"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6339D91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3D492151"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98FE6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089F6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 n261K</w:t>
            </w:r>
          </w:p>
        </w:tc>
        <w:tc>
          <w:tcPr>
            <w:tcW w:w="749" w:type="dxa"/>
            <w:vMerge/>
            <w:tcBorders>
              <w:left w:val="single" w:sz="4" w:space="0" w:color="auto"/>
              <w:bottom w:val="single" w:sz="4" w:space="0" w:color="auto"/>
              <w:right w:val="single" w:sz="4" w:space="0" w:color="auto"/>
            </w:tcBorders>
            <w:vAlign w:val="center"/>
          </w:tcPr>
          <w:p w14:paraId="27C30D22" w14:textId="77777777" w:rsidR="00071EFC" w:rsidRPr="00232036" w:rsidRDefault="00071EFC" w:rsidP="00071EFC">
            <w:pPr>
              <w:jc w:val="center"/>
              <w:rPr>
                <w:rFonts w:ascii="Arial" w:hAnsi="Arial" w:cs="Arial"/>
                <w:sz w:val="18"/>
                <w:szCs w:val="18"/>
              </w:rPr>
            </w:pPr>
          </w:p>
        </w:tc>
      </w:tr>
      <w:tr w:rsidR="00071EFC" w:rsidRPr="00232036" w14:paraId="678D7B99"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0132E2C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CA_n66A-n261L</w:t>
            </w:r>
          </w:p>
        </w:tc>
        <w:tc>
          <w:tcPr>
            <w:tcW w:w="1980" w:type="dxa"/>
            <w:vMerge w:val="restart"/>
            <w:tcBorders>
              <w:top w:val="single" w:sz="4" w:space="0" w:color="auto"/>
              <w:left w:val="single" w:sz="4" w:space="0" w:color="auto"/>
              <w:right w:val="single" w:sz="4" w:space="0" w:color="auto"/>
            </w:tcBorders>
            <w:vAlign w:val="center"/>
          </w:tcPr>
          <w:p w14:paraId="3E14E756" w14:textId="77777777" w:rsidR="00071EFC" w:rsidRDefault="00071EFC" w:rsidP="00071EFC">
            <w:pPr>
              <w:pStyle w:val="NoSpacing"/>
              <w:jc w:val="center"/>
              <w:rPr>
                <w:ins w:id="3089" w:author="Verizon" w:date="2020-08-03T15:14:00Z"/>
                <w:rFonts w:ascii="Arial" w:hAnsi="Arial" w:cs="Arial"/>
                <w:sz w:val="18"/>
                <w:szCs w:val="18"/>
              </w:rPr>
            </w:pPr>
            <w:r w:rsidRPr="00866F90">
              <w:rPr>
                <w:rFonts w:ascii="Arial" w:hAnsi="Arial" w:cs="Arial"/>
                <w:sz w:val="18"/>
                <w:szCs w:val="18"/>
              </w:rPr>
              <w:t>CA_n66A-n261A</w:t>
            </w:r>
          </w:p>
          <w:p w14:paraId="42FB9B58" w14:textId="77777777" w:rsidR="00585091" w:rsidRPr="00866F90" w:rsidRDefault="00585091" w:rsidP="00585091">
            <w:pPr>
              <w:pStyle w:val="NoSpacing"/>
              <w:jc w:val="center"/>
              <w:rPr>
                <w:ins w:id="3090" w:author="Verizon" w:date="2020-08-03T15:14:00Z"/>
                <w:rFonts w:ascii="Arial" w:eastAsia="MS Mincho" w:hAnsi="Arial" w:cs="Arial"/>
                <w:sz w:val="18"/>
                <w:szCs w:val="18"/>
                <w:lang w:eastAsia="ja-JP"/>
              </w:rPr>
            </w:pPr>
            <w:ins w:id="3091" w:author="Verizon" w:date="2020-08-03T15:14:00Z">
              <w:r w:rsidRPr="00866F90">
                <w:rPr>
                  <w:rFonts w:ascii="Arial" w:eastAsia="MS Mincho" w:hAnsi="Arial" w:cs="Arial"/>
                  <w:sz w:val="18"/>
                  <w:szCs w:val="18"/>
                  <w:lang w:eastAsia="ja-JP"/>
                </w:rPr>
                <w:t>CA_</w:t>
              </w:r>
              <w:r w:rsidRPr="00866F90">
                <w:rPr>
                  <w:rFonts w:ascii="Arial" w:eastAsia="SimSun" w:hAnsi="Arial" w:cs="Arial"/>
                  <w:sz w:val="18"/>
                  <w:szCs w:val="18"/>
                  <w:lang w:eastAsia="zh-CN"/>
                </w:rPr>
                <w:t>n66</w:t>
              </w:r>
              <w:r w:rsidRPr="00866F90">
                <w:rPr>
                  <w:rFonts w:ascii="Arial" w:eastAsia="MS Mincho" w:hAnsi="Arial" w:cs="Arial"/>
                  <w:sz w:val="18"/>
                  <w:szCs w:val="18"/>
                  <w:lang w:eastAsia="ja-JP"/>
                </w:rPr>
                <w:t>A_n261G</w:t>
              </w:r>
            </w:ins>
          </w:p>
          <w:p w14:paraId="49835549" w14:textId="77777777" w:rsidR="00585091" w:rsidRPr="00866F90" w:rsidRDefault="00585091" w:rsidP="00585091">
            <w:pPr>
              <w:pStyle w:val="NoSpacing"/>
              <w:jc w:val="center"/>
              <w:rPr>
                <w:ins w:id="3092" w:author="Verizon" w:date="2020-08-03T15:14:00Z"/>
                <w:rFonts w:ascii="Arial" w:eastAsia="MS Mincho" w:hAnsi="Arial" w:cs="Arial"/>
                <w:sz w:val="18"/>
                <w:szCs w:val="18"/>
                <w:lang w:eastAsia="ja-JP"/>
              </w:rPr>
            </w:pPr>
            <w:ins w:id="3093" w:author="Verizon" w:date="2020-08-03T15:14:00Z">
              <w:r w:rsidRPr="00866F90">
                <w:rPr>
                  <w:rFonts w:ascii="Arial" w:eastAsia="MS Mincho" w:hAnsi="Arial" w:cs="Arial"/>
                  <w:sz w:val="18"/>
                  <w:szCs w:val="18"/>
                  <w:lang w:eastAsia="ja-JP"/>
                </w:rPr>
                <w:t>CA_</w:t>
              </w:r>
              <w:r w:rsidRPr="00866F90">
                <w:rPr>
                  <w:rFonts w:ascii="Arial" w:eastAsia="SimSun" w:hAnsi="Arial" w:cs="Arial"/>
                  <w:sz w:val="18"/>
                  <w:szCs w:val="18"/>
                  <w:lang w:eastAsia="zh-CN"/>
                </w:rPr>
                <w:t>n66</w:t>
              </w:r>
              <w:r w:rsidRPr="00866F90">
                <w:rPr>
                  <w:rFonts w:ascii="Arial" w:eastAsia="MS Mincho" w:hAnsi="Arial" w:cs="Arial"/>
                  <w:sz w:val="18"/>
                  <w:szCs w:val="18"/>
                  <w:lang w:eastAsia="ja-JP"/>
                </w:rPr>
                <w:t>A_n261H</w:t>
              </w:r>
            </w:ins>
          </w:p>
          <w:p w14:paraId="183396A9" w14:textId="4E6BB4F3" w:rsidR="00585091" w:rsidRPr="00232036" w:rsidRDefault="00585091" w:rsidP="00585091">
            <w:pPr>
              <w:pStyle w:val="NoSpacing"/>
              <w:jc w:val="center"/>
            </w:pPr>
            <w:ins w:id="3094" w:author="Verizon" w:date="2020-08-03T15:14:00Z">
              <w:r w:rsidRPr="00866F90">
                <w:rPr>
                  <w:rFonts w:ascii="Arial" w:eastAsia="MS Mincho" w:hAnsi="Arial" w:cs="Arial"/>
                  <w:sz w:val="18"/>
                  <w:szCs w:val="18"/>
                  <w:lang w:eastAsia="ja-JP"/>
                </w:rPr>
                <w:t>CA_</w:t>
              </w:r>
              <w:r w:rsidRPr="00866F90">
                <w:rPr>
                  <w:rFonts w:ascii="Arial" w:eastAsia="SimSun" w:hAnsi="Arial" w:cs="Arial"/>
                  <w:sz w:val="18"/>
                  <w:szCs w:val="18"/>
                  <w:lang w:eastAsia="zh-CN"/>
                </w:rPr>
                <w:t>n66</w:t>
              </w:r>
              <w:r w:rsidRPr="00866F90">
                <w:rPr>
                  <w:rFonts w:ascii="Arial" w:eastAsia="MS Mincho" w:hAnsi="Arial" w:cs="Arial"/>
                  <w:sz w:val="18"/>
                  <w:szCs w:val="18"/>
                  <w:lang w:eastAsia="ja-JP"/>
                </w:rPr>
                <w:t>A_n261I</w:t>
              </w:r>
            </w:ins>
          </w:p>
        </w:tc>
        <w:tc>
          <w:tcPr>
            <w:tcW w:w="746" w:type="dxa"/>
            <w:vMerge w:val="restart"/>
            <w:tcBorders>
              <w:top w:val="single" w:sz="4" w:space="0" w:color="auto"/>
              <w:left w:val="single" w:sz="4" w:space="0" w:color="auto"/>
              <w:right w:val="single" w:sz="4" w:space="0" w:color="auto"/>
            </w:tcBorders>
            <w:vAlign w:val="center"/>
          </w:tcPr>
          <w:p w14:paraId="0E279B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n66</w:t>
            </w:r>
          </w:p>
        </w:tc>
        <w:tc>
          <w:tcPr>
            <w:tcW w:w="667" w:type="dxa"/>
            <w:tcBorders>
              <w:top w:val="single" w:sz="4" w:space="0" w:color="auto"/>
              <w:left w:val="single" w:sz="4" w:space="0" w:color="auto"/>
              <w:bottom w:val="single" w:sz="4" w:space="0" w:color="auto"/>
              <w:right w:val="single" w:sz="4" w:space="0" w:color="auto"/>
            </w:tcBorders>
          </w:tcPr>
          <w:p w14:paraId="208982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65D94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1625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98A8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7337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519F9A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08AFF6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75627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55065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557E2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D5C8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874AD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74F907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2662E6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50FD57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7D86E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9AD47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826A062" w14:textId="77777777" w:rsidTr="009A5134">
        <w:trPr>
          <w:trHeight w:val="125"/>
          <w:jc w:val="center"/>
        </w:trPr>
        <w:tc>
          <w:tcPr>
            <w:tcW w:w="2065" w:type="dxa"/>
            <w:vMerge/>
            <w:tcBorders>
              <w:left w:val="single" w:sz="4" w:space="0" w:color="auto"/>
              <w:right w:val="single" w:sz="4" w:space="0" w:color="auto"/>
            </w:tcBorders>
            <w:vAlign w:val="center"/>
          </w:tcPr>
          <w:p w14:paraId="39CB7D8A" w14:textId="501F1A5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E9BF29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FB78F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000AE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5455C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0ABB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8A7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DFD63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CF0A52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FC28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AD68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19722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040F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CC88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9948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8AF6E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A2FD81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882873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8AD33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2D53387" w14:textId="77777777" w:rsidR="00071EFC" w:rsidRPr="00232036" w:rsidRDefault="00071EFC" w:rsidP="00071EFC">
            <w:pPr>
              <w:jc w:val="center"/>
              <w:rPr>
                <w:rFonts w:ascii="Arial" w:hAnsi="Arial" w:cs="Arial"/>
                <w:sz w:val="18"/>
                <w:szCs w:val="18"/>
              </w:rPr>
            </w:pPr>
          </w:p>
        </w:tc>
      </w:tr>
      <w:tr w:rsidR="00071EFC" w:rsidRPr="00232036" w14:paraId="129CAB4A" w14:textId="77777777" w:rsidTr="009A5134">
        <w:trPr>
          <w:trHeight w:val="220"/>
          <w:jc w:val="center"/>
        </w:trPr>
        <w:tc>
          <w:tcPr>
            <w:tcW w:w="2065" w:type="dxa"/>
            <w:vMerge/>
            <w:tcBorders>
              <w:left w:val="single" w:sz="4" w:space="0" w:color="auto"/>
              <w:right w:val="single" w:sz="4" w:space="0" w:color="auto"/>
            </w:tcBorders>
            <w:vAlign w:val="center"/>
          </w:tcPr>
          <w:p w14:paraId="4CE3770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D599CC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1DFA3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B83FA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127EB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8701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794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8BF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3110D0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02CBA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FD8F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06CCC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F71D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2D72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94B8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7131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804A8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2B7F34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FD13F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8F46392" w14:textId="77777777" w:rsidR="00071EFC" w:rsidRPr="00232036" w:rsidRDefault="00071EFC" w:rsidP="00071EFC">
            <w:pPr>
              <w:jc w:val="center"/>
              <w:rPr>
                <w:rFonts w:ascii="Arial" w:hAnsi="Arial" w:cs="Arial"/>
                <w:sz w:val="18"/>
                <w:szCs w:val="18"/>
              </w:rPr>
            </w:pPr>
          </w:p>
        </w:tc>
      </w:tr>
      <w:tr w:rsidR="00071EFC" w:rsidRPr="00232036" w14:paraId="346A29A1"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1F63E1C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5D9ED28"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46BEB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B2905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 n261L</w:t>
            </w:r>
          </w:p>
        </w:tc>
        <w:tc>
          <w:tcPr>
            <w:tcW w:w="749" w:type="dxa"/>
            <w:vMerge/>
            <w:tcBorders>
              <w:left w:val="single" w:sz="4" w:space="0" w:color="auto"/>
              <w:bottom w:val="single" w:sz="4" w:space="0" w:color="auto"/>
              <w:right w:val="single" w:sz="4" w:space="0" w:color="auto"/>
            </w:tcBorders>
            <w:vAlign w:val="center"/>
          </w:tcPr>
          <w:p w14:paraId="4FD4DE8A" w14:textId="77777777" w:rsidR="00071EFC" w:rsidRPr="00232036" w:rsidRDefault="00071EFC" w:rsidP="00071EFC">
            <w:pPr>
              <w:jc w:val="center"/>
              <w:rPr>
                <w:rFonts w:ascii="Arial" w:hAnsi="Arial" w:cs="Arial"/>
                <w:sz w:val="18"/>
                <w:szCs w:val="18"/>
              </w:rPr>
            </w:pPr>
          </w:p>
        </w:tc>
      </w:tr>
      <w:tr w:rsidR="00071EFC" w:rsidRPr="00232036" w14:paraId="7C0F3A00" w14:textId="77777777" w:rsidTr="009A5134">
        <w:trPr>
          <w:trHeight w:val="125"/>
          <w:jc w:val="center"/>
        </w:trPr>
        <w:tc>
          <w:tcPr>
            <w:tcW w:w="2065" w:type="dxa"/>
            <w:vMerge w:val="restart"/>
            <w:tcBorders>
              <w:top w:val="single" w:sz="4" w:space="0" w:color="auto"/>
              <w:left w:val="single" w:sz="4" w:space="0" w:color="auto"/>
              <w:right w:val="single" w:sz="4" w:space="0" w:color="auto"/>
            </w:tcBorders>
            <w:vAlign w:val="center"/>
          </w:tcPr>
          <w:p w14:paraId="67CBC2A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CA_n66A-n261M</w:t>
            </w:r>
          </w:p>
        </w:tc>
        <w:tc>
          <w:tcPr>
            <w:tcW w:w="1980" w:type="dxa"/>
            <w:vMerge w:val="restart"/>
            <w:tcBorders>
              <w:top w:val="single" w:sz="4" w:space="0" w:color="auto"/>
              <w:left w:val="single" w:sz="4" w:space="0" w:color="auto"/>
              <w:right w:val="single" w:sz="4" w:space="0" w:color="auto"/>
            </w:tcBorders>
            <w:vAlign w:val="center"/>
          </w:tcPr>
          <w:p w14:paraId="0EF67CB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CA_n66A-n261A</w:t>
            </w:r>
          </w:p>
          <w:p w14:paraId="211B7DB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CA_n66A_n261G</w:t>
            </w:r>
          </w:p>
          <w:p w14:paraId="36B23A9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CA_n66A_n261H</w:t>
            </w:r>
          </w:p>
          <w:p w14:paraId="6E7E37F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CA_n66A_n261I</w:t>
            </w:r>
          </w:p>
        </w:tc>
        <w:tc>
          <w:tcPr>
            <w:tcW w:w="746" w:type="dxa"/>
            <w:vMerge w:val="restart"/>
            <w:tcBorders>
              <w:top w:val="single" w:sz="4" w:space="0" w:color="auto"/>
              <w:left w:val="single" w:sz="4" w:space="0" w:color="auto"/>
              <w:right w:val="single" w:sz="4" w:space="0" w:color="auto"/>
            </w:tcBorders>
            <w:vAlign w:val="center"/>
          </w:tcPr>
          <w:p w14:paraId="7B354C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lastRenderedPageBreak/>
              <w:t>n66</w:t>
            </w:r>
          </w:p>
        </w:tc>
        <w:tc>
          <w:tcPr>
            <w:tcW w:w="667" w:type="dxa"/>
            <w:tcBorders>
              <w:top w:val="single" w:sz="4" w:space="0" w:color="auto"/>
              <w:left w:val="single" w:sz="4" w:space="0" w:color="auto"/>
              <w:bottom w:val="single" w:sz="4" w:space="0" w:color="auto"/>
              <w:right w:val="single" w:sz="4" w:space="0" w:color="auto"/>
            </w:tcBorders>
          </w:tcPr>
          <w:p w14:paraId="46C89C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92395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3295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9C10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399E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382C8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B4941B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6A52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DFC6BA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BB7E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02057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98BA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3AFF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5D71B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DF5A3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93907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91A2B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C7D9EED" w14:textId="77777777" w:rsidTr="009A5134">
        <w:trPr>
          <w:trHeight w:val="125"/>
          <w:jc w:val="center"/>
        </w:trPr>
        <w:tc>
          <w:tcPr>
            <w:tcW w:w="2065" w:type="dxa"/>
            <w:vMerge/>
            <w:tcBorders>
              <w:left w:val="single" w:sz="4" w:space="0" w:color="auto"/>
              <w:right w:val="single" w:sz="4" w:space="0" w:color="auto"/>
            </w:tcBorders>
            <w:vAlign w:val="center"/>
          </w:tcPr>
          <w:p w14:paraId="6F310CC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7C52FF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2CD53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A09F1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A8D3E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7B015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29F2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4578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929654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41F4E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1DF7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89B372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A01B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578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F337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B2386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2AA69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B45499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601A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91B0438" w14:textId="77777777" w:rsidR="00071EFC" w:rsidRPr="00232036" w:rsidRDefault="00071EFC" w:rsidP="00071EFC">
            <w:pPr>
              <w:jc w:val="center"/>
              <w:rPr>
                <w:rFonts w:ascii="Arial" w:hAnsi="Arial" w:cs="Arial"/>
                <w:sz w:val="18"/>
                <w:szCs w:val="18"/>
              </w:rPr>
            </w:pPr>
          </w:p>
        </w:tc>
      </w:tr>
      <w:tr w:rsidR="00071EFC" w:rsidRPr="00232036" w14:paraId="497F3C5D" w14:textId="77777777" w:rsidTr="009A5134">
        <w:trPr>
          <w:trHeight w:val="125"/>
          <w:jc w:val="center"/>
        </w:trPr>
        <w:tc>
          <w:tcPr>
            <w:tcW w:w="2065" w:type="dxa"/>
            <w:vMerge/>
            <w:tcBorders>
              <w:left w:val="single" w:sz="4" w:space="0" w:color="auto"/>
              <w:right w:val="single" w:sz="4" w:space="0" w:color="auto"/>
            </w:tcBorders>
            <w:vAlign w:val="center"/>
          </w:tcPr>
          <w:p w14:paraId="5A46C7F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872D8E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8F6EA6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8B7A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8DD439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75B7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FFB3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83C9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BE6F79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6B5624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78812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A363C9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EC0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F453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36E44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DE042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F5B400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B4739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C20A1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A091533" w14:textId="77777777" w:rsidR="00071EFC" w:rsidRPr="00232036" w:rsidRDefault="00071EFC" w:rsidP="00071EFC">
            <w:pPr>
              <w:jc w:val="center"/>
              <w:rPr>
                <w:rFonts w:ascii="Arial" w:hAnsi="Arial" w:cs="Arial"/>
                <w:sz w:val="18"/>
                <w:szCs w:val="18"/>
              </w:rPr>
            </w:pPr>
          </w:p>
        </w:tc>
      </w:tr>
      <w:tr w:rsidR="00071EFC" w:rsidRPr="00232036" w14:paraId="77BA7A03" w14:textId="77777777" w:rsidTr="009A5134">
        <w:trPr>
          <w:trHeight w:val="125"/>
          <w:jc w:val="center"/>
        </w:trPr>
        <w:tc>
          <w:tcPr>
            <w:tcW w:w="2065" w:type="dxa"/>
            <w:vMerge/>
            <w:tcBorders>
              <w:left w:val="single" w:sz="4" w:space="0" w:color="auto"/>
              <w:bottom w:val="single" w:sz="4" w:space="0" w:color="auto"/>
              <w:right w:val="single" w:sz="4" w:space="0" w:color="auto"/>
            </w:tcBorders>
            <w:vAlign w:val="center"/>
          </w:tcPr>
          <w:p w14:paraId="313B98E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666671B"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18E5A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3D39F0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 n261M</w:t>
            </w:r>
          </w:p>
        </w:tc>
        <w:tc>
          <w:tcPr>
            <w:tcW w:w="749" w:type="dxa"/>
            <w:vMerge/>
            <w:tcBorders>
              <w:left w:val="single" w:sz="4" w:space="0" w:color="auto"/>
              <w:bottom w:val="single" w:sz="4" w:space="0" w:color="auto"/>
              <w:right w:val="single" w:sz="4" w:space="0" w:color="auto"/>
            </w:tcBorders>
            <w:vAlign w:val="center"/>
          </w:tcPr>
          <w:p w14:paraId="72D1DA8E" w14:textId="77777777" w:rsidR="00071EFC" w:rsidRPr="00232036" w:rsidRDefault="00071EFC" w:rsidP="00071EFC">
            <w:pPr>
              <w:jc w:val="center"/>
              <w:rPr>
                <w:rFonts w:ascii="Arial" w:hAnsi="Arial" w:cs="Arial"/>
                <w:sz w:val="18"/>
                <w:szCs w:val="18"/>
              </w:rPr>
            </w:pPr>
          </w:p>
        </w:tc>
      </w:tr>
      <w:tr w:rsidR="00585091" w:rsidRPr="00232036" w14:paraId="67DDDA1D" w14:textId="77777777" w:rsidTr="00F017CA">
        <w:trPr>
          <w:trHeight w:val="125"/>
          <w:jc w:val="center"/>
          <w:ins w:id="3095" w:author="Verizon" w:date="2020-08-03T15:15:00Z"/>
        </w:trPr>
        <w:tc>
          <w:tcPr>
            <w:tcW w:w="2065" w:type="dxa"/>
            <w:vMerge w:val="restart"/>
            <w:tcBorders>
              <w:top w:val="single" w:sz="4" w:space="0" w:color="auto"/>
              <w:left w:val="single" w:sz="4" w:space="0" w:color="auto"/>
              <w:right w:val="single" w:sz="4" w:space="0" w:color="auto"/>
            </w:tcBorders>
            <w:vAlign w:val="center"/>
          </w:tcPr>
          <w:p w14:paraId="5B57030B" w14:textId="77777777" w:rsidR="00585091" w:rsidRPr="00232036" w:rsidRDefault="00585091" w:rsidP="00F017CA">
            <w:pPr>
              <w:pStyle w:val="NoSpacing"/>
              <w:jc w:val="center"/>
              <w:rPr>
                <w:ins w:id="3096" w:author="Verizon" w:date="2020-08-03T15:15:00Z"/>
                <w:rFonts w:ascii="Arial" w:hAnsi="Arial" w:cs="Arial"/>
                <w:sz w:val="18"/>
                <w:szCs w:val="18"/>
              </w:rPr>
            </w:pPr>
            <w:ins w:id="3097" w:author="Verizon" w:date="2020-08-03T15:15:00Z">
              <w:r w:rsidRPr="006B0193">
                <w:rPr>
                  <w:rFonts w:ascii="Arial" w:hAnsi="Arial" w:cs="Arial"/>
                  <w:color w:val="000000"/>
                  <w:sz w:val="18"/>
                  <w:szCs w:val="18"/>
                </w:rPr>
                <w:t>CA</w:t>
              </w:r>
              <w:r w:rsidRPr="00FE7CE1">
                <w:rPr>
                  <w:rFonts w:ascii="Arial" w:hAnsi="Arial" w:cs="Arial"/>
                  <w:color w:val="000000"/>
                  <w:sz w:val="18"/>
                  <w:szCs w:val="18"/>
                </w:rPr>
                <w:t>_n66A-n261(2G)</w:t>
              </w:r>
            </w:ins>
          </w:p>
        </w:tc>
        <w:tc>
          <w:tcPr>
            <w:tcW w:w="1980" w:type="dxa"/>
            <w:vMerge w:val="restart"/>
            <w:tcBorders>
              <w:top w:val="single" w:sz="4" w:space="0" w:color="auto"/>
              <w:left w:val="single" w:sz="4" w:space="0" w:color="auto"/>
              <w:right w:val="single" w:sz="4" w:space="0" w:color="auto"/>
            </w:tcBorders>
            <w:vAlign w:val="center"/>
          </w:tcPr>
          <w:p w14:paraId="341CA2D3" w14:textId="77777777" w:rsidR="00585091" w:rsidRPr="002F0CDC" w:rsidRDefault="00585091" w:rsidP="00F017CA">
            <w:pPr>
              <w:pStyle w:val="NoSpacing"/>
              <w:jc w:val="center"/>
              <w:rPr>
                <w:ins w:id="3098" w:author="Verizon" w:date="2020-08-03T15:15:00Z"/>
                <w:rFonts w:ascii="Arial" w:hAnsi="Arial" w:cs="Arial"/>
                <w:sz w:val="18"/>
                <w:szCs w:val="18"/>
                <w:lang w:eastAsia="ja-JP"/>
              </w:rPr>
            </w:pPr>
            <w:ins w:id="3099" w:author="Verizon" w:date="2020-08-03T15:15:00Z">
              <w:r w:rsidRPr="002F0CDC">
                <w:rPr>
                  <w:rFonts w:ascii="Arial" w:hAnsi="Arial" w:cs="Arial"/>
                  <w:sz w:val="18"/>
                  <w:szCs w:val="18"/>
                  <w:lang w:eastAsia="ja-JP"/>
                </w:rPr>
                <w:t>CA_n66A-n261A</w:t>
              </w:r>
            </w:ins>
          </w:p>
          <w:p w14:paraId="499F4CB9" w14:textId="77777777" w:rsidR="00585091" w:rsidRPr="002F0CDC" w:rsidRDefault="00585091" w:rsidP="00F017CA">
            <w:pPr>
              <w:pStyle w:val="NoSpacing"/>
              <w:jc w:val="center"/>
              <w:rPr>
                <w:ins w:id="3100" w:author="Verizon" w:date="2020-08-03T15:15:00Z"/>
                <w:rFonts w:ascii="Arial" w:hAnsi="Arial" w:cs="Arial"/>
                <w:sz w:val="18"/>
                <w:szCs w:val="18"/>
              </w:rPr>
            </w:pPr>
            <w:ins w:id="3101" w:author="Verizon" w:date="2020-08-03T15:15:00Z">
              <w:r w:rsidRPr="002F0CDC">
                <w:rPr>
                  <w:rFonts w:ascii="Arial" w:hAnsi="Arial" w:cs="Arial"/>
                  <w:color w:val="000000"/>
                  <w:sz w:val="18"/>
                  <w:szCs w:val="18"/>
                </w:rPr>
                <w:t>CA_n66A-n261G</w:t>
              </w:r>
            </w:ins>
          </w:p>
        </w:tc>
        <w:tc>
          <w:tcPr>
            <w:tcW w:w="746" w:type="dxa"/>
            <w:vMerge w:val="restart"/>
            <w:tcBorders>
              <w:top w:val="single" w:sz="4" w:space="0" w:color="auto"/>
              <w:left w:val="single" w:sz="4" w:space="0" w:color="auto"/>
              <w:right w:val="single" w:sz="4" w:space="0" w:color="auto"/>
            </w:tcBorders>
            <w:vAlign w:val="center"/>
          </w:tcPr>
          <w:p w14:paraId="7F4F2766" w14:textId="77777777" w:rsidR="00585091" w:rsidRPr="00232036" w:rsidRDefault="00585091" w:rsidP="00F017CA">
            <w:pPr>
              <w:jc w:val="center"/>
              <w:rPr>
                <w:ins w:id="3102" w:author="Verizon" w:date="2020-08-03T15:15:00Z"/>
                <w:rFonts w:ascii="Arial" w:hAnsi="Arial" w:cs="Arial"/>
                <w:sz w:val="18"/>
                <w:szCs w:val="18"/>
              </w:rPr>
            </w:pPr>
            <w:ins w:id="3103"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1AA77E3A" w14:textId="77777777" w:rsidR="00585091" w:rsidRPr="00232036" w:rsidRDefault="00585091" w:rsidP="00F017CA">
            <w:pPr>
              <w:jc w:val="center"/>
              <w:rPr>
                <w:ins w:id="3104" w:author="Verizon" w:date="2020-08-03T15:15:00Z"/>
                <w:rFonts w:ascii="Arial" w:hAnsi="Arial" w:cs="Arial"/>
                <w:sz w:val="18"/>
                <w:szCs w:val="18"/>
              </w:rPr>
            </w:pPr>
            <w:ins w:id="3105"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26A22873" w14:textId="77777777" w:rsidR="00585091" w:rsidRPr="00232036" w:rsidRDefault="00585091" w:rsidP="00F017CA">
            <w:pPr>
              <w:jc w:val="center"/>
              <w:rPr>
                <w:ins w:id="3106" w:author="Verizon" w:date="2020-08-03T15:15:00Z"/>
                <w:rFonts w:ascii="Arial" w:hAnsi="Arial" w:cs="Arial"/>
                <w:sz w:val="18"/>
                <w:szCs w:val="18"/>
              </w:rPr>
            </w:pPr>
            <w:ins w:id="310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F69227" w14:textId="77777777" w:rsidR="00585091" w:rsidRPr="00232036" w:rsidRDefault="00585091" w:rsidP="00F017CA">
            <w:pPr>
              <w:jc w:val="center"/>
              <w:rPr>
                <w:ins w:id="3108" w:author="Verizon" w:date="2020-08-03T15:15:00Z"/>
                <w:rFonts w:ascii="Arial" w:hAnsi="Arial" w:cs="Arial"/>
                <w:sz w:val="18"/>
                <w:szCs w:val="18"/>
              </w:rPr>
            </w:pPr>
            <w:ins w:id="310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51BBDB" w14:textId="77777777" w:rsidR="00585091" w:rsidRPr="00232036" w:rsidRDefault="00585091" w:rsidP="00F017CA">
            <w:pPr>
              <w:jc w:val="center"/>
              <w:rPr>
                <w:ins w:id="3110" w:author="Verizon" w:date="2020-08-03T15:15:00Z"/>
                <w:rFonts w:ascii="Arial" w:hAnsi="Arial" w:cs="Arial"/>
                <w:sz w:val="18"/>
                <w:szCs w:val="18"/>
              </w:rPr>
            </w:pPr>
            <w:ins w:id="311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A0AAA9" w14:textId="77777777" w:rsidR="00585091" w:rsidRPr="00232036" w:rsidRDefault="00585091" w:rsidP="00F017CA">
            <w:pPr>
              <w:jc w:val="center"/>
              <w:rPr>
                <w:ins w:id="3112" w:author="Verizon" w:date="2020-08-03T15:15:00Z"/>
                <w:rFonts w:ascii="Arial" w:hAnsi="Arial" w:cs="Arial"/>
                <w:sz w:val="18"/>
                <w:szCs w:val="18"/>
              </w:rPr>
            </w:pPr>
            <w:ins w:id="311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BFD0A9" w14:textId="77777777" w:rsidR="00585091" w:rsidRPr="00232036" w:rsidRDefault="00585091" w:rsidP="00F017CA">
            <w:pPr>
              <w:jc w:val="center"/>
              <w:rPr>
                <w:ins w:id="311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B4D73C" w14:textId="77777777" w:rsidR="00585091" w:rsidRPr="00232036" w:rsidRDefault="00585091" w:rsidP="00F017CA">
            <w:pPr>
              <w:jc w:val="center"/>
              <w:rPr>
                <w:ins w:id="311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B1EB97" w14:textId="77777777" w:rsidR="00585091" w:rsidRPr="00232036" w:rsidRDefault="00585091" w:rsidP="00F017CA">
            <w:pPr>
              <w:jc w:val="center"/>
              <w:rPr>
                <w:ins w:id="3116" w:author="Verizon" w:date="2020-08-03T15:15:00Z"/>
                <w:rFonts w:ascii="Arial" w:hAnsi="Arial" w:cs="Arial"/>
                <w:sz w:val="18"/>
                <w:szCs w:val="18"/>
              </w:rPr>
            </w:pPr>
            <w:ins w:id="311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A7F50C" w14:textId="77777777" w:rsidR="00585091" w:rsidRPr="00232036" w:rsidRDefault="00585091" w:rsidP="00F017CA">
            <w:pPr>
              <w:jc w:val="center"/>
              <w:rPr>
                <w:ins w:id="311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708422" w14:textId="77777777" w:rsidR="00585091" w:rsidRPr="00232036" w:rsidRDefault="00585091" w:rsidP="00F017CA">
            <w:pPr>
              <w:jc w:val="center"/>
              <w:rPr>
                <w:ins w:id="311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89DDB9" w14:textId="77777777" w:rsidR="00585091" w:rsidRPr="00232036" w:rsidRDefault="00585091" w:rsidP="00F017CA">
            <w:pPr>
              <w:jc w:val="center"/>
              <w:rPr>
                <w:ins w:id="312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0BE616" w14:textId="77777777" w:rsidR="00585091" w:rsidRPr="00232036" w:rsidRDefault="00585091" w:rsidP="00F017CA">
            <w:pPr>
              <w:jc w:val="center"/>
              <w:rPr>
                <w:ins w:id="312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6B8B4" w14:textId="77777777" w:rsidR="00585091" w:rsidRPr="00232036" w:rsidRDefault="00585091" w:rsidP="00F017CA">
            <w:pPr>
              <w:jc w:val="center"/>
              <w:rPr>
                <w:ins w:id="3122" w:author="Verizon" w:date="2020-08-03T15:15:00Z"/>
                <w:rFonts w:ascii="Arial" w:hAnsi="Arial" w:cs="Arial"/>
                <w:sz w:val="18"/>
                <w:szCs w:val="18"/>
              </w:rPr>
            </w:pPr>
            <w:ins w:id="3123"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3B689BA5" w14:textId="77777777" w:rsidR="00585091" w:rsidRPr="00232036" w:rsidRDefault="00585091" w:rsidP="00F017CA">
            <w:pPr>
              <w:jc w:val="center"/>
              <w:rPr>
                <w:ins w:id="312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27E302" w14:textId="77777777" w:rsidR="00585091" w:rsidRPr="00232036" w:rsidRDefault="00585091" w:rsidP="00F017CA">
            <w:pPr>
              <w:jc w:val="center"/>
              <w:rPr>
                <w:ins w:id="3125"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C83F1" w14:textId="77777777" w:rsidR="00585091" w:rsidRPr="00232036" w:rsidRDefault="00585091" w:rsidP="00F017CA">
            <w:pPr>
              <w:jc w:val="center"/>
              <w:rPr>
                <w:ins w:id="3126"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C9E8193" w14:textId="77777777" w:rsidR="00585091" w:rsidRPr="00232036" w:rsidRDefault="00585091" w:rsidP="00F017CA">
            <w:pPr>
              <w:jc w:val="center"/>
              <w:rPr>
                <w:ins w:id="3127" w:author="Verizon" w:date="2020-08-03T15:15:00Z"/>
                <w:rFonts w:ascii="Arial" w:hAnsi="Arial" w:cs="Arial"/>
                <w:sz w:val="18"/>
                <w:szCs w:val="18"/>
              </w:rPr>
            </w:pPr>
            <w:ins w:id="3128" w:author="Verizon" w:date="2020-08-03T15:15:00Z">
              <w:r w:rsidRPr="00232036">
                <w:rPr>
                  <w:rFonts w:ascii="Arial" w:hAnsi="Arial" w:cs="Arial"/>
                  <w:sz w:val="18"/>
                  <w:szCs w:val="18"/>
                </w:rPr>
                <w:t>0</w:t>
              </w:r>
            </w:ins>
          </w:p>
        </w:tc>
      </w:tr>
      <w:tr w:rsidR="00585091" w:rsidRPr="00232036" w14:paraId="581EB25D" w14:textId="77777777" w:rsidTr="00F017CA">
        <w:trPr>
          <w:trHeight w:val="125"/>
          <w:jc w:val="center"/>
          <w:ins w:id="3129" w:author="Verizon" w:date="2020-08-03T15:15:00Z"/>
        </w:trPr>
        <w:tc>
          <w:tcPr>
            <w:tcW w:w="2065" w:type="dxa"/>
            <w:vMerge/>
            <w:tcBorders>
              <w:left w:val="single" w:sz="4" w:space="0" w:color="auto"/>
              <w:right w:val="single" w:sz="4" w:space="0" w:color="auto"/>
            </w:tcBorders>
            <w:vAlign w:val="center"/>
          </w:tcPr>
          <w:p w14:paraId="45057229" w14:textId="77777777" w:rsidR="00585091" w:rsidRPr="00232036" w:rsidRDefault="00585091" w:rsidP="00F017CA">
            <w:pPr>
              <w:pStyle w:val="NoSpacing"/>
              <w:jc w:val="center"/>
              <w:rPr>
                <w:ins w:id="313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7CF970BF" w14:textId="77777777" w:rsidR="00585091" w:rsidRPr="002F0CDC" w:rsidRDefault="00585091" w:rsidP="00F017CA">
            <w:pPr>
              <w:pStyle w:val="NoSpacing"/>
              <w:jc w:val="center"/>
              <w:rPr>
                <w:ins w:id="3131"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08675822" w14:textId="77777777" w:rsidR="00585091" w:rsidRPr="00232036" w:rsidRDefault="00585091" w:rsidP="00F017CA">
            <w:pPr>
              <w:jc w:val="center"/>
              <w:rPr>
                <w:ins w:id="313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FACD6DB" w14:textId="77777777" w:rsidR="00585091" w:rsidRPr="00232036" w:rsidRDefault="00585091" w:rsidP="00F017CA">
            <w:pPr>
              <w:jc w:val="center"/>
              <w:rPr>
                <w:ins w:id="3133" w:author="Verizon" w:date="2020-08-03T15:15:00Z"/>
                <w:rFonts w:ascii="Arial" w:hAnsi="Arial" w:cs="Arial"/>
                <w:sz w:val="18"/>
                <w:szCs w:val="18"/>
              </w:rPr>
            </w:pPr>
            <w:ins w:id="3134"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24BB8CD7" w14:textId="77777777" w:rsidR="00585091" w:rsidRPr="00232036" w:rsidRDefault="00585091" w:rsidP="00F017CA">
            <w:pPr>
              <w:jc w:val="center"/>
              <w:rPr>
                <w:ins w:id="313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A16E28E" w14:textId="77777777" w:rsidR="00585091" w:rsidRPr="00232036" w:rsidRDefault="00585091" w:rsidP="00F017CA">
            <w:pPr>
              <w:jc w:val="center"/>
              <w:rPr>
                <w:ins w:id="3136" w:author="Verizon" w:date="2020-08-03T15:15:00Z"/>
                <w:rFonts w:ascii="Arial" w:hAnsi="Arial" w:cs="Arial"/>
                <w:sz w:val="18"/>
                <w:szCs w:val="18"/>
              </w:rPr>
            </w:pPr>
            <w:ins w:id="313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FE423E" w14:textId="77777777" w:rsidR="00585091" w:rsidRPr="00232036" w:rsidRDefault="00585091" w:rsidP="00F017CA">
            <w:pPr>
              <w:jc w:val="center"/>
              <w:rPr>
                <w:ins w:id="3138" w:author="Verizon" w:date="2020-08-03T15:15:00Z"/>
                <w:rFonts w:ascii="Arial" w:hAnsi="Arial" w:cs="Arial"/>
                <w:sz w:val="18"/>
                <w:szCs w:val="18"/>
              </w:rPr>
            </w:pPr>
            <w:ins w:id="313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402A80" w14:textId="77777777" w:rsidR="00585091" w:rsidRPr="00232036" w:rsidRDefault="00585091" w:rsidP="00F017CA">
            <w:pPr>
              <w:jc w:val="center"/>
              <w:rPr>
                <w:ins w:id="3140" w:author="Verizon" w:date="2020-08-03T15:15:00Z"/>
                <w:rFonts w:ascii="Arial" w:hAnsi="Arial" w:cs="Arial"/>
                <w:sz w:val="18"/>
                <w:szCs w:val="18"/>
              </w:rPr>
            </w:pPr>
            <w:ins w:id="314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AB5295" w14:textId="77777777" w:rsidR="00585091" w:rsidRPr="00232036" w:rsidRDefault="00585091" w:rsidP="00F017CA">
            <w:pPr>
              <w:jc w:val="center"/>
              <w:rPr>
                <w:ins w:id="314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8BEF0D" w14:textId="77777777" w:rsidR="00585091" w:rsidRPr="00232036" w:rsidRDefault="00585091" w:rsidP="00F017CA">
            <w:pPr>
              <w:jc w:val="center"/>
              <w:rPr>
                <w:ins w:id="314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5EA627" w14:textId="77777777" w:rsidR="00585091" w:rsidRPr="00232036" w:rsidRDefault="00585091" w:rsidP="00F017CA">
            <w:pPr>
              <w:jc w:val="center"/>
              <w:rPr>
                <w:ins w:id="3144" w:author="Verizon" w:date="2020-08-03T15:15:00Z"/>
                <w:rFonts w:ascii="Arial" w:hAnsi="Arial" w:cs="Arial"/>
                <w:sz w:val="18"/>
                <w:szCs w:val="18"/>
              </w:rPr>
            </w:pPr>
            <w:ins w:id="314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F191D9A" w14:textId="77777777" w:rsidR="00585091" w:rsidRPr="00232036" w:rsidRDefault="00585091" w:rsidP="00F017CA">
            <w:pPr>
              <w:jc w:val="center"/>
              <w:rPr>
                <w:ins w:id="314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918B51" w14:textId="77777777" w:rsidR="00585091" w:rsidRPr="00232036" w:rsidRDefault="00585091" w:rsidP="00F017CA">
            <w:pPr>
              <w:jc w:val="center"/>
              <w:rPr>
                <w:ins w:id="314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9A6B55" w14:textId="77777777" w:rsidR="00585091" w:rsidRPr="00232036" w:rsidRDefault="00585091" w:rsidP="00F017CA">
            <w:pPr>
              <w:jc w:val="center"/>
              <w:rPr>
                <w:ins w:id="314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146B9A" w14:textId="77777777" w:rsidR="00585091" w:rsidRPr="00232036" w:rsidRDefault="00585091" w:rsidP="00F017CA">
            <w:pPr>
              <w:jc w:val="center"/>
              <w:rPr>
                <w:ins w:id="314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0D6FA" w14:textId="77777777" w:rsidR="00585091" w:rsidRPr="00232036" w:rsidRDefault="00585091" w:rsidP="00F017CA">
            <w:pPr>
              <w:jc w:val="center"/>
              <w:rPr>
                <w:ins w:id="315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F3FB1A" w14:textId="77777777" w:rsidR="00585091" w:rsidRPr="00232036" w:rsidRDefault="00585091" w:rsidP="00F017CA">
            <w:pPr>
              <w:jc w:val="center"/>
              <w:rPr>
                <w:ins w:id="315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F4FCD2" w14:textId="77777777" w:rsidR="00585091" w:rsidRPr="00232036" w:rsidRDefault="00585091" w:rsidP="00F017CA">
            <w:pPr>
              <w:jc w:val="center"/>
              <w:rPr>
                <w:ins w:id="315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93DF1B" w14:textId="77777777" w:rsidR="00585091" w:rsidRPr="00232036" w:rsidRDefault="00585091" w:rsidP="00F017CA">
            <w:pPr>
              <w:jc w:val="center"/>
              <w:rPr>
                <w:ins w:id="315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35E2C7FB" w14:textId="77777777" w:rsidR="00585091" w:rsidRPr="00232036" w:rsidRDefault="00585091" w:rsidP="00F017CA">
            <w:pPr>
              <w:jc w:val="center"/>
              <w:rPr>
                <w:ins w:id="3154" w:author="Verizon" w:date="2020-08-03T15:15:00Z"/>
                <w:rFonts w:ascii="Arial" w:hAnsi="Arial" w:cs="Arial"/>
                <w:sz w:val="18"/>
                <w:szCs w:val="18"/>
              </w:rPr>
            </w:pPr>
          </w:p>
        </w:tc>
      </w:tr>
      <w:tr w:rsidR="00585091" w:rsidRPr="00232036" w14:paraId="5965CC80" w14:textId="77777777" w:rsidTr="00F017CA">
        <w:trPr>
          <w:trHeight w:val="125"/>
          <w:jc w:val="center"/>
          <w:ins w:id="3155" w:author="Verizon" w:date="2020-08-03T15:15:00Z"/>
        </w:trPr>
        <w:tc>
          <w:tcPr>
            <w:tcW w:w="2065" w:type="dxa"/>
            <w:vMerge/>
            <w:tcBorders>
              <w:left w:val="single" w:sz="4" w:space="0" w:color="auto"/>
              <w:right w:val="single" w:sz="4" w:space="0" w:color="auto"/>
            </w:tcBorders>
            <w:vAlign w:val="center"/>
          </w:tcPr>
          <w:p w14:paraId="2CAD6CE2" w14:textId="77777777" w:rsidR="00585091" w:rsidRPr="00232036" w:rsidRDefault="00585091" w:rsidP="00F017CA">
            <w:pPr>
              <w:pStyle w:val="NoSpacing"/>
              <w:jc w:val="center"/>
              <w:rPr>
                <w:ins w:id="315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1436DE70" w14:textId="77777777" w:rsidR="00585091" w:rsidRPr="002F0CDC" w:rsidRDefault="00585091" w:rsidP="00F017CA">
            <w:pPr>
              <w:pStyle w:val="NoSpacing"/>
              <w:jc w:val="center"/>
              <w:rPr>
                <w:ins w:id="3157"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8003B58" w14:textId="77777777" w:rsidR="00585091" w:rsidRPr="00232036" w:rsidRDefault="00585091" w:rsidP="00F017CA">
            <w:pPr>
              <w:jc w:val="center"/>
              <w:rPr>
                <w:ins w:id="315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F14B7A" w14:textId="77777777" w:rsidR="00585091" w:rsidRPr="00232036" w:rsidRDefault="00585091" w:rsidP="00F017CA">
            <w:pPr>
              <w:jc w:val="center"/>
              <w:rPr>
                <w:ins w:id="3159" w:author="Verizon" w:date="2020-08-03T15:15:00Z"/>
                <w:rFonts w:ascii="Arial" w:hAnsi="Arial" w:cs="Arial"/>
                <w:sz w:val="18"/>
                <w:szCs w:val="18"/>
              </w:rPr>
            </w:pPr>
            <w:ins w:id="3160"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52E95D1D" w14:textId="77777777" w:rsidR="00585091" w:rsidRPr="00232036" w:rsidRDefault="00585091" w:rsidP="00F017CA">
            <w:pPr>
              <w:jc w:val="center"/>
              <w:rPr>
                <w:ins w:id="316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A5FA8C" w14:textId="77777777" w:rsidR="00585091" w:rsidRPr="00232036" w:rsidRDefault="00585091" w:rsidP="00F017CA">
            <w:pPr>
              <w:jc w:val="center"/>
              <w:rPr>
                <w:ins w:id="3162" w:author="Verizon" w:date="2020-08-03T15:15:00Z"/>
                <w:rFonts w:ascii="Arial" w:hAnsi="Arial" w:cs="Arial"/>
                <w:sz w:val="18"/>
                <w:szCs w:val="18"/>
              </w:rPr>
            </w:pPr>
            <w:ins w:id="316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89C4F8" w14:textId="77777777" w:rsidR="00585091" w:rsidRPr="00232036" w:rsidRDefault="00585091" w:rsidP="00F017CA">
            <w:pPr>
              <w:jc w:val="center"/>
              <w:rPr>
                <w:ins w:id="3164" w:author="Verizon" w:date="2020-08-03T15:15:00Z"/>
                <w:rFonts w:ascii="Arial" w:hAnsi="Arial" w:cs="Arial"/>
                <w:sz w:val="18"/>
                <w:szCs w:val="18"/>
              </w:rPr>
            </w:pPr>
            <w:ins w:id="316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563E74" w14:textId="77777777" w:rsidR="00585091" w:rsidRPr="00232036" w:rsidRDefault="00585091" w:rsidP="00F017CA">
            <w:pPr>
              <w:jc w:val="center"/>
              <w:rPr>
                <w:ins w:id="3166" w:author="Verizon" w:date="2020-08-03T15:15:00Z"/>
                <w:rFonts w:ascii="Arial" w:hAnsi="Arial" w:cs="Arial"/>
                <w:sz w:val="18"/>
                <w:szCs w:val="18"/>
              </w:rPr>
            </w:pPr>
            <w:ins w:id="316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A6B23E" w14:textId="77777777" w:rsidR="00585091" w:rsidRPr="00232036" w:rsidRDefault="00585091" w:rsidP="00F017CA">
            <w:pPr>
              <w:jc w:val="center"/>
              <w:rPr>
                <w:ins w:id="316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10E704" w14:textId="77777777" w:rsidR="00585091" w:rsidRPr="00232036" w:rsidRDefault="00585091" w:rsidP="00F017CA">
            <w:pPr>
              <w:jc w:val="center"/>
              <w:rPr>
                <w:ins w:id="316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7B4CE9" w14:textId="77777777" w:rsidR="00585091" w:rsidRPr="00232036" w:rsidRDefault="00585091" w:rsidP="00F017CA">
            <w:pPr>
              <w:jc w:val="center"/>
              <w:rPr>
                <w:ins w:id="3170" w:author="Verizon" w:date="2020-08-03T15:15:00Z"/>
                <w:rFonts w:ascii="Arial" w:hAnsi="Arial" w:cs="Arial"/>
                <w:sz w:val="18"/>
                <w:szCs w:val="18"/>
              </w:rPr>
            </w:pPr>
            <w:ins w:id="317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4252EB" w14:textId="77777777" w:rsidR="00585091" w:rsidRPr="00232036" w:rsidRDefault="00585091" w:rsidP="00F017CA">
            <w:pPr>
              <w:jc w:val="center"/>
              <w:rPr>
                <w:ins w:id="317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73FE21" w14:textId="77777777" w:rsidR="00585091" w:rsidRPr="00232036" w:rsidRDefault="00585091" w:rsidP="00F017CA">
            <w:pPr>
              <w:jc w:val="center"/>
              <w:rPr>
                <w:ins w:id="317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E8FC19" w14:textId="77777777" w:rsidR="00585091" w:rsidRPr="00232036" w:rsidRDefault="00585091" w:rsidP="00F017CA">
            <w:pPr>
              <w:jc w:val="center"/>
              <w:rPr>
                <w:ins w:id="317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1C2932" w14:textId="77777777" w:rsidR="00585091" w:rsidRPr="00232036" w:rsidRDefault="00585091" w:rsidP="00F017CA">
            <w:pPr>
              <w:jc w:val="center"/>
              <w:rPr>
                <w:ins w:id="317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651C08" w14:textId="77777777" w:rsidR="00585091" w:rsidRPr="00232036" w:rsidRDefault="00585091" w:rsidP="00F017CA">
            <w:pPr>
              <w:jc w:val="center"/>
              <w:rPr>
                <w:ins w:id="317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F159F1" w14:textId="77777777" w:rsidR="00585091" w:rsidRPr="00232036" w:rsidRDefault="00585091" w:rsidP="00F017CA">
            <w:pPr>
              <w:jc w:val="center"/>
              <w:rPr>
                <w:ins w:id="317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E142FEB" w14:textId="77777777" w:rsidR="00585091" w:rsidRPr="00232036" w:rsidRDefault="00585091" w:rsidP="00F017CA">
            <w:pPr>
              <w:jc w:val="center"/>
              <w:rPr>
                <w:ins w:id="317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7F1B25" w14:textId="77777777" w:rsidR="00585091" w:rsidRPr="00232036" w:rsidRDefault="00585091" w:rsidP="00F017CA">
            <w:pPr>
              <w:jc w:val="center"/>
              <w:rPr>
                <w:ins w:id="317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2412CF0" w14:textId="77777777" w:rsidR="00585091" w:rsidRPr="00232036" w:rsidRDefault="00585091" w:rsidP="00F017CA">
            <w:pPr>
              <w:jc w:val="center"/>
              <w:rPr>
                <w:ins w:id="3180" w:author="Verizon" w:date="2020-08-03T15:15:00Z"/>
                <w:rFonts w:ascii="Arial" w:hAnsi="Arial" w:cs="Arial"/>
                <w:sz w:val="18"/>
                <w:szCs w:val="18"/>
              </w:rPr>
            </w:pPr>
          </w:p>
        </w:tc>
      </w:tr>
      <w:tr w:rsidR="00585091" w:rsidRPr="00232036" w14:paraId="586B7CD9" w14:textId="77777777" w:rsidTr="00F017CA">
        <w:trPr>
          <w:trHeight w:val="125"/>
          <w:jc w:val="center"/>
          <w:ins w:id="3181" w:author="Verizon" w:date="2020-08-03T15:15:00Z"/>
        </w:trPr>
        <w:tc>
          <w:tcPr>
            <w:tcW w:w="2065" w:type="dxa"/>
            <w:vMerge/>
            <w:tcBorders>
              <w:left w:val="single" w:sz="4" w:space="0" w:color="auto"/>
              <w:bottom w:val="single" w:sz="4" w:space="0" w:color="auto"/>
              <w:right w:val="single" w:sz="4" w:space="0" w:color="auto"/>
            </w:tcBorders>
            <w:vAlign w:val="center"/>
          </w:tcPr>
          <w:p w14:paraId="3163381F" w14:textId="77777777" w:rsidR="00585091" w:rsidRPr="00232036" w:rsidRDefault="00585091" w:rsidP="00F017CA">
            <w:pPr>
              <w:pStyle w:val="NoSpacing"/>
              <w:jc w:val="center"/>
              <w:rPr>
                <w:ins w:id="3182"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66CCD23" w14:textId="77777777" w:rsidR="00585091" w:rsidRPr="002F0CDC" w:rsidRDefault="00585091" w:rsidP="00F017CA">
            <w:pPr>
              <w:pStyle w:val="NoSpacing"/>
              <w:jc w:val="center"/>
              <w:rPr>
                <w:ins w:id="3183"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7068351" w14:textId="77777777" w:rsidR="00585091" w:rsidRPr="00232036" w:rsidRDefault="00585091" w:rsidP="00F017CA">
            <w:pPr>
              <w:jc w:val="center"/>
              <w:rPr>
                <w:ins w:id="3184" w:author="Verizon" w:date="2020-08-03T15:15:00Z"/>
                <w:rFonts w:ascii="Arial" w:hAnsi="Arial" w:cs="Arial"/>
                <w:sz w:val="18"/>
                <w:szCs w:val="18"/>
              </w:rPr>
            </w:pPr>
            <w:ins w:id="3185"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2FE89ED5" w14:textId="77777777" w:rsidR="00585091" w:rsidRPr="00232036" w:rsidRDefault="00585091" w:rsidP="00F017CA">
            <w:pPr>
              <w:jc w:val="center"/>
              <w:rPr>
                <w:ins w:id="3186" w:author="Verizon" w:date="2020-08-03T15:15:00Z"/>
                <w:rFonts w:ascii="Arial" w:hAnsi="Arial" w:cs="Arial"/>
                <w:sz w:val="18"/>
                <w:szCs w:val="18"/>
              </w:rPr>
            </w:pPr>
            <w:ins w:id="3187"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1(2G)</w:t>
              </w:r>
            </w:ins>
          </w:p>
        </w:tc>
        <w:tc>
          <w:tcPr>
            <w:tcW w:w="749" w:type="dxa"/>
            <w:vMerge/>
            <w:tcBorders>
              <w:left w:val="single" w:sz="4" w:space="0" w:color="auto"/>
              <w:bottom w:val="single" w:sz="4" w:space="0" w:color="auto"/>
              <w:right w:val="single" w:sz="4" w:space="0" w:color="auto"/>
            </w:tcBorders>
            <w:vAlign w:val="center"/>
          </w:tcPr>
          <w:p w14:paraId="0A221425" w14:textId="77777777" w:rsidR="00585091" w:rsidRPr="00232036" w:rsidRDefault="00585091" w:rsidP="00F017CA">
            <w:pPr>
              <w:jc w:val="center"/>
              <w:rPr>
                <w:ins w:id="3188" w:author="Verizon" w:date="2020-08-03T15:15:00Z"/>
                <w:rFonts w:ascii="Arial" w:hAnsi="Arial" w:cs="Arial"/>
                <w:sz w:val="18"/>
                <w:szCs w:val="18"/>
              </w:rPr>
            </w:pPr>
          </w:p>
        </w:tc>
      </w:tr>
      <w:tr w:rsidR="00585091" w:rsidRPr="00232036" w14:paraId="3F59B2FA" w14:textId="77777777" w:rsidTr="00F017CA">
        <w:trPr>
          <w:trHeight w:val="125"/>
          <w:jc w:val="center"/>
          <w:ins w:id="3189" w:author="Verizon" w:date="2020-08-03T15:15:00Z"/>
        </w:trPr>
        <w:tc>
          <w:tcPr>
            <w:tcW w:w="2065" w:type="dxa"/>
            <w:vMerge w:val="restart"/>
            <w:tcBorders>
              <w:top w:val="single" w:sz="4" w:space="0" w:color="auto"/>
              <w:left w:val="single" w:sz="4" w:space="0" w:color="auto"/>
              <w:right w:val="single" w:sz="4" w:space="0" w:color="auto"/>
            </w:tcBorders>
            <w:vAlign w:val="center"/>
          </w:tcPr>
          <w:p w14:paraId="2EA16D85" w14:textId="77777777" w:rsidR="00585091" w:rsidRPr="00232036" w:rsidRDefault="00585091" w:rsidP="00F017CA">
            <w:pPr>
              <w:pStyle w:val="NoSpacing"/>
              <w:jc w:val="center"/>
              <w:rPr>
                <w:ins w:id="3190" w:author="Verizon" w:date="2020-08-03T15:15:00Z"/>
                <w:rFonts w:ascii="Arial" w:hAnsi="Arial" w:cs="Arial"/>
                <w:sz w:val="18"/>
                <w:szCs w:val="18"/>
              </w:rPr>
            </w:pPr>
            <w:ins w:id="3191" w:author="Verizon" w:date="2020-08-03T15:15:00Z">
              <w:r w:rsidRPr="006B0193">
                <w:rPr>
                  <w:rFonts w:ascii="Arial" w:hAnsi="Arial" w:cs="Arial"/>
                  <w:color w:val="000000"/>
                  <w:sz w:val="18"/>
                  <w:szCs w:val="18"/>
                </w:rPr>
                <w:t>CA_</w:t>
              </w:r>
              <w:r w:rsidRPr="00FE7CE1">
                <w:rPr>
                  <w:rFonts w:ascii="Arial" w:hAnsi="Arial" w:cs="Arial"/>
                  <w:color w:val="000000"/>
                  <w:sz w:val="18"/>
                  <w:szCs w:val="18"/>
                </w:rPr>
                <w:t>n66A-n261(2H)</w:t>
              </w:r>
            </w:ins>
          </w:p>
        </w:tc>
        <w:tc>
          <w:tcPr>
            <w:tcW w:w="1980" w:type="dxa"/>
            <w:vMerge w:val="restart"/>
            <w:tcBorders>
              <w:top w:val="single" w:sz="4" w:space="0" w:color="auto"/>
              <w:left w:val="single" w:sz="4" w:space="0" w:color="auto"/>
              <w:right w:val="single" w:sz="4" w:space="0" w:color="auto"/>
            </w:tcBorders>
            <w:vAlign w:val="center"/>
          </w:tcPr>
          <w:p w14:paraId="01F3553F" w14:textId="77777777" w:rsidR="00585091" w:rsidRPr="002F0CDC" w:rsidRDefault="00585091" w:rsidP="00F017CA">
            <w:pPr>
              <w:pStyle w:val="NoSpacing"/>
              <w:jc w:val="center"/>
              <w:rPr>
                <w:ins w:id="3192" w:author="Verizon" w:date="2020-08-03T15:15:00Z"/>
                <w:rFonts w:ascii="Arial" w:eastAsia="MS Mincho" w:hAnsi="Arial" w:cs="Arial"/>
                <w:sz w:val="18"/>
                <w:szCs w:val="18"/>
                <w:lang w:eastAsia="ja-JP"/>
              </w:rPr>
            </w:pPr>
            <w:ins w:id="3193" w:author="Verizon" w:date="2020-08-03T15:15:00Z">
              <w:r w:rsidRPr="002F0CDC">
                <w:rPr>
                  <w:rFonts w:ascii="Arial" w:eastAsia="MS Mincho" w:hAnsi="Arial" w:cs="Arial"/>
                  <w:sz w:val="18"/>
                  <w:szCs w:val="18"/>
                  <w:lang w:eastAsia="ja-JP"/>
                </w:rPr>
                <w:t>CA_n66A-n261A</w:t>
              </w:r>
            </w:ins>
          </w:p>
          <w:p w14:paraId="6F1A01C3" w14:textId="77777777" w:rsidR="00585091" w:rsidRPr="002F0CDC" w:rsidRDefault="00585091" w:rsidP="00F017CA">
            <w:pPr>
              <w:pStyle w:val="NoSpacing"/>
              <w:jc w:val="center"/>
              <w:rPr>
                <w:ins w:id="3194" w:author="Verizon" w:date="2020-08-03T15:15:00Z"/>
                <w:rFonts w:ascii="Arial" w:hAnsi="Arial" w:cs="Arial"/>
                <w:sz w:val="18"/>
                <w:szCs w:val="18"/>
              </w:rPr>
            </w:pPr>
            <w:ins w:id="3195" w:author="Verizon" w:date="2020-08-03T15:15:00Z">
              <w:r w:rsidRPr="002F0CDC">
                <w:rPr>
                  <w:rFonts w:ascii="Arial" w:hAnsi="Arial" w:cs="Arial"/>
                  <w:color w:val="000000"/>
                  <w:sz w:val="18"/>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14:paraId="53C298AB" w14:textId="77777777" w:rsidR="00585091" w:rsidRPr="00232036" w:rsidRDefault="00585091" w:rsidP="00F017CA">
            <w:pPr>
              <w:jc w:val="center"/>
              <w:rPr>
                <w:ins w:id="3196" w:author="Verizon" w:date="2020-08-03T15:15:00Z"/>
                <w:rFonts w:ascii="Arial" w:hAnsi="Arial" w:cs="Arial"/>
                <w:sz w:val="18"/>
                <w:szCs w:val="18"/>
              </w:rPr>
            </w:pPr>
            <w:ins w:id="3197"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6B67A838" w14:textId="77777777" w:rsidR="00585091" w:rsidRPr="00232036" w:rsidRDefault="00585091" w:rsidP="00F017CA">
            <w:pPr>
              <w:jc w:val="center"/>
              <w:rPr>
                <w:ins w:id="3198" w:author="Verizon" w:date="2020-08-03T15:15:00Z"/>
                <w:rFonts w:ascii="Arial" w:hAnsi="Arial" w:cs="Arial"/>
                <w:sz w:val="18"/>
                <w:szCs w:val="18"/>
              </w:rPr>
            </w:pPr>
            <w:ins w:id="3199"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02AD4CDB" w14:textId="77777777" w:rsidR="00585091" w:rsidRPr="00232036" w:rsidRDefault="00585091" w:rsidP="00F017CA">
            <w:pPr>
              <w:jc w:val="center"/>
              <w:rPr>
                <w:ins w:id="3200" w:author="Verizon" w:date="2020-08-03T15:15:00Z"/>
                <w:rFonts w:ascii="Arial" w:hAnsi="Arial" w:cs="Arial"/>
                <w:sz w:val="18"/>
                <w:szCs w:val="18"/>
              </w:rPr>
            </w:pPr>
            <w:ins w:id="320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6A1F3C" w14:textId="77777777" w:rsidR="00585091" w:rsidRPr="00232036" w:rsidRDefault="00585091" w:rsidP="00F017CA">
            <w:pPr>
              <w:jc w:val="center"/>
              <w:rPr>
                <w:ins w:id="3202" w:author="Verizon" w:date="2020-08-03T15:15:00Z"/>
                <w:rFonts w:ascii="Arial" w:hAnsi="Arial" w:cs="Arial"/>
                <w:sz w:val="18"/>
                <w:szCs w:val="18"/>
              </w:rPr>
            </w:pPr>
            <w:ins w:id="320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3D2B0B" w14:textId="77777777" w:rsidR="00585091" w:rsidRPr="00232036" w:rsidRDefault="00585091" w:rsidP="00F017CA">
            <w:pPr>
              <w:jc w:val="center"/>
              <w:rPr>
                <w:ins w:id="3204" w:author="Verizon" w:date="2020-08-03T15:15:00Z"/>
                <w:rFonts w:ascii="Arial" w:hAnsi="Arial" w:cs="Arial"/>
                <w:sz w:val="18"/>
                <w:szCs w:val="18"/>
              </w:rPr>
            </w:pPr>
            <w:ins w:id="320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A94B90" w14:textId="77777777" w:rsidR="00585091" w:rsidRPr="00232036" w:rsidRDefault="00585091" w:rsidP="00F017CA">
            <w:pPr>
              <w:jc w:val="center"/>
              <w:rPr>
                <w:ins w:id="3206" w:author="Verizon" w:date="2020-08-03T15:15:00Z"/>
                <w:rFonts w:ascii="Arial" w:hAnsi="Arial" w:cs="Arial"/>
                <w:sz w:val="18"/>
                <w:szCs w:val="18"/>
              </w:rPr>
            </w:pPr>
            <w:ins w:id="320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C4DC35" w14:textId="77777777" w:rsidR="00585091" w:rsidRPr="00232036" w:rsidRDefault="00585091" w:rsidP="00F017CA">
            <w:pPr>
              <w:jc w:val="center"/>
              <w:rPr>
                <w:ins w:id="320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0B1B3" w14:textId="77777777" w:rsidR="00585091" w:rsidRPr="00232036" w:rsidRDefault="00585091" w:rsidP="00F017CA">
            <w:pPr>
              <w:jc w:val="center"/>
              <w:rPr>
                <w:ins w:id="320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EDEEB3" w14:textId="77777777" w:rsidR="00585091" w:rsidRPr="00232036" w:rsidRDefault="00585091" w:rsidP="00F017CA">
            <w:pPr>
              <w:jc w:val="center"/>
              <w:rPr>
                <w:ins w:id="3210" w:author="Verizon" w:date="2020-08-03T15:15:00Z"/>
                <w:rFonts w:ascii="Arial" w:hAnsi="Arial" w:cs="Arial"/>
                <w:sz w:val="18"/>
                <w:szCs w:val="18"/>
              </w:rPr>
            </w:pPr>
            <w:ins w:id="321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EB3E98" w14:textId="77777777" w:rsidR="00585091" w:rsidRPr="00232036" w:rsidRDefault="00585091" w:rsidP="00F017CA">
            <w:pPr>
              <w:jc w:val="center"/>
              <w:rPr>
                <w:ins w:id="321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CD0078" w14:textId="77777777" w:rsidR="00585091" w:rsidRPr="00232036" w:rsidRDefault="00585091" w:rsidP="00F017CA">
            <w:pPr>
              <w:jc w:val="center"/>
              <w:rPr>
                <w:ins w:id="321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97DEBA" w14:textId="77777777" w:rsidR="00585091" w:rsidRPr="00232036" w:rsidRDefault="00585091" w:rsidP="00F017CA">
            <w:pPr>
              <w:jc w:val="center"/>
              <w:rPr>
                <w:ins w:id="321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4844F6" w14:textId="77777777" w:rsidR="00585091" w:rsidRPr="00232036" w:rsidRDefault="00585091" w:rsidP="00F017CA">
            <w:pPr>
              <w:jc w:val="center"/>
              <w:rPr>
                <w:ins w:id="321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8A5E77" w14:textId="77777777" w:rsidR="00585091" w:rsidRPr="00232036" w:rsidRDefault="00585091" w:rsidP="00F017CA">
            <w:pPr>
              <w:jc w:val="center"/>
              <w:rPr>
                <w:ins w:id="3216" w:author="Verizon" w:date="2020-08-03T15:15:00Z"/>
                <w:rFonts w:ascii="Arial" w:hAnsi="Arial" w:cs="Arial"/>
                <w:sz w:val="18"/>
                <w:szCs w:val="18"/>
              </w:rPr>
            </w:pPr>
            <w:ins w:id="3217"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1356F7EA" w14:textId="77777777" w:rsidR="00585091" w:rsidRPr="00232036" w:rsidRDefault="00585091" w:rsidP="00F017CA">
            <w:pPr>
              <w:jc w:val="center"/>
              <w:rPr>
                <w:ins w:id="321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718914" w14:textId="77777777" w:rsidR="00585091" w:rsidRPr="00232036" w:rsidRDefault="00585091" w:rsidP="00F017CA">
            <w:pPr>
              <w:jc w:val="center"/>
              <w:rPr>
                <w:ins w:id="3219"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A4792A" w14:textId="77777777" w:rsidR="00585091" w:rsidRPr="00232036" w:rsidRDefault="00585091" w:rsidP="00F017CA">
            <w:pPr>
              <w:jc w:val="center"/>
              <w:rPr>
                <w:ins w:id="3220"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0C9233E" w14:textId="77777777" w:rsidR="00585091" w:rsidRPr="00232036" w:rsidRDefault="00585091" w:rsidP="00F017CA">
            <w:pPr>
              <w:jc w:val="center"/>
              <w:rPr>
                <w:ins w:id="3221" w:author="Verizon" w:date="2020-08-03T15:15:00Z"/>
                <w:rFonts w:ascii="Arial" w:hAnsi="Arial" w:cs="Arial"/>
                <w:sz w:val="18"/>
                <w:szCs w:val="18"/>
              </w:rPr>
            </w:pPr>
            <w:ins w:id="3222" w:author="Verizon" w:date="2020-08-03T15:15:00Z">
              <w:r w:rsidRPr="00232036">
                <w:rPr>
                  <w:rFonts w:ascii="Arial" w:hAnsi="Arial" w:cs="Arial"/>
                  <w:sz w:val="18"/>
                  <w:szCs w:val="18"/>
                </w:rPr>
                <w:t>0</w:t>
              </w:r>
            </w:ins>
          </w:p>
        </w:tc>
      </w:tr>
      <w:tr w:rsidR="00585091" w:rsidRPr="00232036" w14:paraId="10655249" w14:textId="77777777" w:rsidTr="00F017CA">
        <w:trPr>
          <w:trHeight w:val="125"/>
          <w:jc w:val="center"/>
          <w:ins w:id="3223" w:author="Verizon" w:date="2020-08-03T15:15:00Z"/>
        </w:trPr>
        <w:tc>
          <w:tcPr>
            <w:tcW w:w="2065" w:type="dxa"/>
            <w:vMerge/>
            <w:tcBorders>
              <w:left w:val="single" w:sz="4" w:space="0" w:color="auto"/>
              <w:right w:val="single" w:sz="4" w:space="0" w:color="auto"/>
            </w:tcBorders>
            <w:vAlign w:val="center"/>
          </w:tcPr>
          <w:p w14:paraId="6F33F62A" w14:textId="77777777" w:rsidR="00585091" w:rsidRPr="00232036" w:rsidRDefault="00585091" w:rsidP="00F017CA">
            <w:pPr>
              <w:pStyle w:val="NoSpacing"/>
              <w:jc w:val="center"/>
              <w:rPr>
                <w:ins w:id="3224"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37778A4A" w14:textId="77777777" w:rsidR="00585091" w:rsidRPr="002F0CDC" w:rsidRDefault="00585091" w:rsidP="00F017CA">
            <w:pPr>
              <w:pStyle w:val="NoSpacing"/>
              <w:jc w:val="center"/>
              <w:rPr>
                <w:ins w:id="3225"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00011B6B" w14:textId="77777777" w:rsidR="00585091" w:rsidRPr="00232036" w:rsidRDefault="00585091" w:rsidP="00F017CA">
            <w:pPr>
              <w:jc w:val="center"/>
              <w:rPr>
                <w:ins w:id="322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8585E1" w14:textId="77777777" w:rsidR="00585091" w:rsidRPr="00232036" w:rsidRDefault="00585091" w:rsidP="00F017CA">
            <w:pPr>
              <w:jc w:val="center"/>
              <w:rPr>
                <w:ins w:id="3227" w:author="Verizon" w:date="2020-08-03T15:15:00Z"/>
                <w:rFonts w:ascii="Arial" w:hAnsi="Arial" w:cs="Arial"/>
                <w:sz w:val="18"/>
                <w:szCs w:val="18"/>
              </w:rPr>
            </w:pPr>
            <w:ins w:id="3228"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2E6DD073" w14:textId="77777777" w:rsidR="00585091" w:rsidRPr="00232036" w:rsidRDefault="00585091" w:rsidP="00F017CA">
            <w:pPr>
              <w:jc w:val="center"/>
              <w:rPr>
                <w:ins w:id="322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E28699" w14:textId="77777777" w:rsidR="00585091" w:rsidRPr="00232036" w:rsidRDefault="00585091" w:rsidP="00F017CA">
            <w:pPr>
              <w:jc w:val="center"/>
              <w:rPr>
                <w:ins w:id="3230" w:author="Verizon" w:date="2020-08-03T15:15:00Z"/>
                <w:rFonts w:ascii="Arial" w:hAnsi="Arial" w:cs="Arial"/>
                <w:sz w:val="18"/>
                <w:szCs w:val="18"/>
              </w:rPr>
            </w:pPr>
            <w:ins w:id="323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52659D" w14:textId="77777777" w:rsidR="00585091" w:rsidRPr="00232036" w:rsidRDefault="00585091" w:rsidP="00F017CA">
            <w:pPr>
              <w:jc w:val="center"/>
              <w:rPr>
                <w:ins w:id="3232" w:author="Verizon" w:date="2020-08-03T15:15:00Z"/>
                <w:rFonts w:ascii="Arial" w:hAnsi="Arial" w:cs="Arial"/>
                <w:sz w:val="18"/>
                <w:szCs w:val="18"/>
              </w:rPr>
            </w:pPr>
            <w:ins w:id="323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10FD31" w14:textId="77777777" w:rsidR="00585091" w:rsidRPr="00232036" w:rsidRDefault="00585091" w:rsidP="00F017CA">
            <w:pPr>
              <w:jc w:val="center"/>
              <w:rPr>
                <w:ins w:id="3234" w:author="Verizon" w:date="2020-08-03T15:15:00Z"/>
                <w:rFonts w:ascii="Arial" w:hAnsi="Arial" w:cs="Arial"/>
                <w:sz w:val="18"/>
                <w:szCs w:val="18"/>
              </w:rPr>
            </w:pPr>
            <w:ins w:id="323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CE33BD" w14:textId="77777777" w:rsidR="00585091" w:rsidRPr="00232036" w:rsidRDefault="00585091" w:rsidP="00F017CA">
            <w:pPr>
              <w:jc w:val="center"/>
              <w:rPr>
                <w:ins w:id="323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A3CBEC" w14:textId="77777777" w:rsidR="00585091" w:rsidRPr="00232036" w:rsidRDefault="00585091" w:rsidP="00F017CA">
            <w:pPr>
              <w:jc w:val="center"/>
              <w:rPr>
                <w:ins w:id="323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D31D04" w14:textId="77777777" w:rsidR="00585091" w:rsidRPr="00232036" w:rsidRDefault="00585091" w:rsidP="00F017CA">
            <w:pPr>
              <w:jc w:val="center"/>
              <w:rPr>
                <w:ins w:id="3238" w:author="Verizon" w:date="2020-08-03T15:15:00Z"/>
                <w:rFonts w:ascii="Arial" w:hAnsi="Arial" w:cs="Arial"/>
                <w:sz w:val="18"/>
                <w:szCs w:val="18"/>
              </w:rPr>
            </w:pPr>
            <w:ins w:id="323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0CD4BC" w14:textId="77777777" w:rsidR="00585091" w:rsidRPr="00232036" w:rsidRDefault="00585091" w:rsidP="00F017CA">
            <w:pPr>
              <w:jc w:val="center"/>
              <w:rPr>
                <w:ins w:id="324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49DF34" w14:textId="77777777" w:rsidR="00585091" w:rsidRPr="00232036" w:rsidRDefault="00585091" w:rsidP="00F017CA">
            <w:pPr>
              <w:jc w:val="center"/>
              <w:rPr>
                <w:ins w:id="324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049C7D" w14:textId="77777777" w:rsidR="00585091" w:rsidRPr="00232036" w:rsidRDefault="00585091" w:rsidP="00F017CA">
            <w:pPr>
              <w:jc w:val="center"/>
              <w:rPr>
                <w:ins w:id="324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F45601" w14:textId="77777777" w:rsidR="00585091" w:rsidRPr="00232036" w:rsidRDefault="00585091" w:rsidP="00F017CA">
            <w:pPr>
              <w:jc w:val="center"/>
              <w:rPr>
                <w:ins w:id="324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94421A" w14:textId="77777777" w:rsidR="00585091" w:rsidRPr="00232036" w:rsidRDefault="00585091" w:rsidP="00F017CA">
            <w:pPr>
              <w:jc w:val="center"/>
              <w:rPr>
                <w:ins w:id="324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B89BD7" w14:textId="77777777" w:rsidR="00585091" w:rsidRPr="00232036" w:rsidRDefault="00585091" w:rsidP="00F017CA">
            <w:pPr>
              <w:jc w:val="center"/>
              <w:rPr>
                <w:ins w:id="3245"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B3F4A03" w14:textId="77777777" w:rsidR="00585091" w:rsidRPr="00232036" w:rsidRDefault="00585091" w:rsidP="00F017CA">
            <w:pPr>
              <w:jc w:val="center"/>
              <w:rPr>
                <w:ins w:id="3246"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075D29" w14:textId="77777777" w:rsidR="00585091" w:rsidRPr="00232036" w:rsidRDefault="00585091" w:rsidP="00F017CA">
            <w:pPr>
              <w:jc w:val="center"/>
              <w:rPr>
                <w:ins w:id="3247"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238DC257" w14:textId="77777777" w:rsidR="00585091" w:rsidRPr="00232036" w:rsidRDefault="00585091" w:rsidP="00F017CA">
            <w:pPr>
              <w:jc w:val="center"/>
              <w:rPr>
                <w:ins w:id="3248" w:author="Verizon" w:date="2020-08-03T15:15:00Z"/>
                <w:rFonts w:ascii="Arial" w:hAnsi="Arial" w:cs="Arial"/>
                <w:sz w:val="18"/>
                <w:szCs w:val="18"/>
              </w:rPr>
            </w:pPr>
          </w:p>
        </w:tc>
      </w:tr>
      <w:tr w:rsidR="00585091" w:rsidRPr="00232036" w14:paraId="71474AAE" w14:textId="77777777" w:rsidTr="00F017CA">
        <w:trPr>
          <w:trHeight w:val="125"/>
          <w:jc w:val="center"/>
          <w:ins w:id="3249" w:author="Verizon" w:date="2020-08-03T15:15:00Z"/>
        </w:trPr>
        <w:tc>
          <w:tcPr>
            <w:tcW w:w="2065" w:type="dxa"/>
            <w:vMerge/>
            <w:tcBorders>
              <w:left w:val="single" w:sz="4" w:space="0" w:color="auto"/>
              <w:right w:val="single" w:sz="4" w:space="0" w:color="auto"/>
            </w:tcBorders>
            <w:vAlign w:val="center"/>
          </w:tcPr>
          <w:p w14:paraId="1A12635C" w14:textId="77777777" w:rsidR="00585091" w:rsidRPr="00232036" w:rsidRDefault="00585091" w:rsidP="00F017CA">
            <w:pPr>
              <w:pStyle w:val="NoSpacing"/>
              <w:jc w:val="center"/>
              <w:rPr>
                <w:ins w:id="325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E7A73AC" w14:textId="77777777" w:rsidR="00585091" w:rsidRPr="002F0CDC" w:rsidRDefault="00585091" w:rsidP="00F017CA">
            <w:pPr>
              <w:pStyle w:val="NoSpacing"/>
              <w:jc w:val="center"/>
              <w:rPr>
                <w:ins w:id="3251"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AB4709D" w14:textId="77777777" w:rsidR="00585091" w:rsidRPr="00232036" w:rsidRDefault="00585091" w:rsidP="00F017CA">
            <w:pPr>
              <w:jc w:val="center"/>
              <w:rPr>
                <w:ins w:id="325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7511CCB" w14:textId="77777777" w:rsidR="00585091" w:rsidRPr="00232036" w:rsidRDefault="00585091" w:rsidP="00F017CA">
            <w:pPr>
              <w:jc w:val="center"/>
              <w:rPr>
                <w:ins w:id="3253" w:author="Verizon" w:date="2020-08-03T15:15:00Z"/>
                <w:rFonts w:ascii="Arial" w:hAnsi="Arial" w:cs="Arial"/>
                <w:sz w:val="18"/>
                <w:szCs w:val="18"/>
              </w:rPr>
            </w:pPr>
            <w:ins w:id="3254"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4DCA3E7C" w14:textId="77777777" w:rsidR="00585091" w:rsidRPr="00232036" w:rsidRDefault="00585091" w:rsidP="00F017CA">
            <w:pPr>
              <w:jc w:val="center"/>
              <w:rPr>
                <w:ins w:id="325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CBF15D" w14:textId="77777777" w:rsidR="00585091" w:rsidRPr="00232036" w:rsidRDefault="00585091" w:rsidP="00F017CA">
            <w:pPr>
              <w:jc w:val="center"/>
              <w:rPr>
                <w:ins w:id="3256" w:author="Verizon" w:date="2020-08-03T15:15:00Z"/>
                <w:rFonts w:ascii="Arial" w:hAnsi="Arial" w:cs="Arial"/>
                <w:sz w:val="18"/>
                <w:szCs w:val="18"/>
              </w:rPr>
            </w:pPr>
            <w:ins w:id="325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F76037" w14:textId="77777777" w:rsidR="00585091" w:rsidRPr="00232036" w:rsidRDefault="00585091" w:rsidP="00F017CA">
            <w:pPr>
              <w:jc w:val="center"/>
              <w:rPr>
                <w:ins w:id="3258" w:author="Verizon" w:date="2020-08-03T15:15:00Z"/>
                <w:rFonts w:ascii="Arial" w:hAnsi="Arial" w:cs="Arial"/>
                <w:sz w:val="18"/>
                <w:szCs w:val="18"/>
              </w:rPr>
            </w:pPr>
            <w:ins w:id="325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32F93E" w14:textId="77777777" w:rsidR="00585091" w:rsidRPr="00232036" w:rsidRDefault="00585091" w:rsidP="00F017CA">
            <w:pPr>
              <w:jc w:val="center"/>
              <w:rPr>
                <w:ins w:id="3260" w:author="Verizon" w:date="2020-08-03T15:15:00Z"/>
                <w:rFonts w:ascii="Arial" w:hAnsi="Arial" w:cs="Arial"/>
                <w:sz w:val="18"/>
                <w:szCs w:val="18"/>
              </w:rPr>
            </w:pPr>
            <w:ins w:id="326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90A280" w14:textId="77777777" w:rsidR="00585091" w:rsidRPr="00232036" w:rsidRDefault="00585091" w:rsidP="00F017CA">
            <w:pPr>
              <w:jc w:val="center"/>
              <w:rPr>
                <w:ins w:id="326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B706AD" w14:textId="77777777" w:rsidR="00585091" w:rsidRPr="00232036" w:rsidRDefault="00585091" w:rsidP="00F017CA">
            <w:pPr>
              <w:jc w:val="center"/>
              <w:rPr>
                <w:ins w:id="326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88168D" w14:textId="77777777" w:rsidR="00585091" w:rsidRPr="00232036" w:rsidRDefault="00585091" w:rsidP="00F017CA">
            <w:pPr>
              <w:jc w:val="center"/>
              <w:rPr>
                <w:ins w:id="3264" w:author="Verizon" w:date="2020-08-03T15:15:00Z"/>
                <w:rFonts w:ascii="Arial" w:hAnsi="Arial" w:cs="Arial"/>
                <w:sz w:val="18"/>
                <w:szCs w:val="18"/>
              </w:rPr>
            </w:pPr>
            <w:ins w:id="326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D61B3B" w14:textId="77777777" w:rsidR="00585091" w:rsidRPr="00232036" w:rsidRDefault="00585091" w:rsidP="00F017CA">
            <w:pPr>
              <w:jc w:val="center"/>
              <w:rPr>
                <w:ins w:id="326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DF7182" w14:textId="77777777" w:rsidR="00585091" w:rsidRPr="00232036" w:rsidRDefault="00585091" w:rsidP="00F017CA">
            <w:pPr>
              <w:jc w:val="center"/>
              <w:rPr>
                <w:ins w:id="326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128894" w14:textId="77777777" w:rsidR="00585091" w:rsidRPr="00232036" w:rsidRDefault="00585091" w:rsidP="00F017CA">
            <w:pPr>
              <w:jc w:val="center"/>
              <w:rPr>
                <w:ins w:id="326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0E7560" w14:textId="77777777" w:rsidR="00585091" w:rsidRPr="00232036" w:rsidRDefault="00585091" w:rsidP="00F017CA">
            <w:pPr>
              <w:jc w:val="center"/>
              <w:rPr>
                <w:ins w:id="326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B9B505" w14:textId="77777777" w:rsidR="00585091" w:rsidRPr="00232036" w:rsidRDefault="00585091" w:rsidP="00F017CA">
            <w:pPr>
              <w:jc w:val="center"/>
              <w:rPr>
                <w:ins w:id="327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627628" w14:textId="77777777" w:rsidR="00585091" w:rsidRPr="00232036" w:rsidRDefault="00585091" w:rsidP="00F017CA">
            <w:pPr>
              <w:jc w:val="center"/>
              <w:rPr>
                <w:ins w:id="327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5BA164" w14:textId="77777777" w:rsidR="00585091" w:rsidRPr="00232036" w:rsidRDefault="00585091" w:rsidP="00F017CA">
            <w:pPr>
              <w:jc w:val="center"/>
              <w:rPr>
                <w:ins w:id="327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4B5065" w14:textId="77777777" w:rsidR="00585091" w:rsidRPr="00232036" w:rsidRDefault="00585091" w:rsidP="00F017CA">
            <w:pPr>
              <w:jc w:val="center"/>
              <w:rPr>
                <w:ins w:id="327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4580F13" w14:textId="77777777" w:rsidR="00585091" w:rsidRPr="00232036" w:rsidRDefault="00585091" w:rsidP="00F017CA">
            <w:pPr>
              <w:jc w:val="center"/>
              <w:rPr>
                <w:ins w:id="3274" w:author="Verizon" w:date="2020-08-03T15:15:00Z"/>
                <w:rFonts w:ascii="Arial" w:hAnsi="Arial" w:cs="Arial"/>
                <w:sz w:val="18"/>
                <w:szCs w:val="18"/>
              </w:rPr>
            </w:pPr>
          </w:p>
        </w:tc>
      </w:tr>
      <w:tr w:rsidR="00585091" w:rsidRPr="00232036" w14:paraId="1BBFDB31" w14:textId="77777777" w:rsidTr="00F017CA">
        <w:trPr>
          <w:trHeight w:val="125"/>
          <w:jc w:val="center"/>
          <w:ins w:id="3275" w:author="Verizon" w:date="2020-08-03T15:15:00Z"/>
        </w:trPr>
        <w:tc>
          <w:tcPr>
            <w:tcW w:w="2065" w:type="dxa"/>
            <w:vMerge/>
            <w:tcBorders>
              <w:left w:val="single" w:sz="4" w:space="0" w:color="auto"/>
              <w:bottom w:val="single" w:sz="4" w:space="0" w:color="auto"/>
              <w:right w:val="single" w:sz="4" w:space="0" w:color="auto"/>
            </w:tcBorders>
            <w:vAlign w:val="center"/>
          </w:tcPr>
          <w:p w14:paraId="5708DBF0" w14:textId="77777777" w:rsidR="00585091" w:rsidRPr="00232036" w:rsidRDefault="00585091" w:rsidP="00F017CA">
            <w:pPr>
              <w:pStyle w:val="NoSpacing"/>
              <w:jc w:val="center"/>
              <w:rPr>
                <w:ins w:id="3276"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9EA613B" w14:textId="77777777" w:rsidR="00585091" w:rsidRPr="002F0CDC" w:rsidRDefault="00585091" w:rsidP="00F017CA">
            <w:pPr>
              <w:pStyle w:val="NoSpacing"/>
              <w:jc w:val="center"/>
              <w:rPr>
                <w:ins w:id="3277"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FA0BC24" w14:textId="77777777" w:rsidR="00585091" w:rsidRPr="00232036" w:rsidRDefault="00585091" w:rsidP="00F017CA">
            <w:pPr>
              <w:jc w:val="center"/>
              <w:rPr>
                <w:ins w:id="3278" w:author="Verizon" w:date="2020-08-03T15:15:00Z"/>
                <w:rFonts w:ascii="Arial" w:hAnsi="Arial" w:cs="Arial"/>
                <w:sz w:val="18"/>
                <w:szCs w:val="18"/>
              </w:rPr>
            </w:pPr>
            <w:ins w:id="3279"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545EBB9F" w14:textId="77777777" w:rsidR="00585091" w:rsidRPr="00232036" w:rsidRDefault="00585091" w:rsidP="00F017CA">
            <w:pPr>
              <w:jc w:val="center"/>
              <w:rPr>
                <w:ins w:id="3280" w:author="Verizon" w:date="2020-08-03T15:15:00Z"/>
                <w:rFonts w:ascii="Arial" w:hAnsi="Arial" w:cs="Arial"/>
                <w:sz w:val="18"/>
                <w:szCs w:val="18"/>
              </w:rPr>
            </w:pPr>
            <w:ins w:id="3281"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1(2H)</w:t>
              </w:r>
            </w:ins>
          </w:p>
        </w:tc>
        <w:tc>
          <w:tcPr>
            <w:tcW w:w="749" w:type="dxa"/>
            <w:vMerge/>
            <w:tcBorders>
              <w:left w:val="single" w:sz="4" w:space="0" w:color="auto"/>
              <w:bottom w:val="single" w:sz="4" w:space="0" w:color="auto"/>
              <w:right w:val="single" w:sz="4" w:space="0" w:color="auto"/>
            </w:tcBorders>
            <w:vAlign w:val="center"/>
          </w:tcPr>
          <w:p w14:paraId="5150970E" w14:textId="77777777" w:rsidR="00585091" w:rsidRPr="00232036" w:rsidRDefault="00585091" w:rsidP="00F017CA">
            <w:pPr>
              <w:jc w:val="center"/>
              <w:rPr>
                <w:ins w:id="3282" w:author="Verizon" w:date="2020-08-03T15:15:00Z"/>
                <w:rFonts w:ascii="Arial" w:hAnsi="Arial" w:cs="Arial"/>
                <w:sz w:val="18"/>
                <w:szCs w:val="18"/>
              </w:rPr>
            </w:pPr>
          </w:p>
        </w:tc>
      </w:tr>
      <w:tr w:rsidR="00585091" w:rsidRPr="00232036" w14:paraId="6FA4D6C5" w14:textId="77777777" w:rsidTr="00F017CA">
        <w:trPr>
          <w:trHeight w:val="125"/>
          <w:jc w:val="center"/>
          <w:ins w:id="3283" w:author="Verizon" w:date="2020-08-03T15:15:00Z"/>
        </w:trPr>
        <w:tc>
          <w:tcPr>
            <w:tcW w:w="2065" w:type="dxa"/>
            <w:vMerge w:val="restart"/>
            <w:tcBorders>
              <w:top w:val="single" w:sz="4" w:space="0" w:color="auto"/>
              <w:left w:val="single" w:sz="4" w:space="0" w:color="auto"/>
              <w:right w:val="single" w:sz="4" w:space="0" w:color="auto"/>
            </w:tcBorders>
            <w:vAlign w:val="center"/>
          </w:tcPr>
          <w:p w14:paraId="2A4897E1" w14:textId="77777777" w:rsidR="00585091" w:rsidRPr="00232036" w:rsidRDefault="00585091" w:rsidP="00F017CA">
            <w:pPr>
              <w:pStyle w:val="NoSpacing"/>
              <w:jc w:val="center"/>
              <w:rPr>
                <w:ins w:id="3284" w:author="Verizon" w:date="2020-08-03T15:15:00Z"/>
                <w:rFonts w:ascii="Arial" w:hAnsi="Arial" w:cs="Arial"/>
                <w:sz w:val="18"/>
                <w:szCs w:val="18"/>
              </w:rPr>
            </w:pPr>
            <w:ins w:id="3285" w:author="Verizon" w:date="2020-08-03T15:15:00Z">
              <w:r w:rsidRPr="006B0193">
                <w:rPr>
                  <w:rFonts w:ascii="Arial" w:hAnsi="Arial" w:cs="Arial"/>
                  <w:color w:val="000000"/>
                  <w:sz w:val="18"/>
                  <w:szCs w:val="18"/>
                </w:rPr>
                <w:t>CA_</w:t>
              </w:r>
              <w:r w:rsidRPr="00FE7CE1">
                <w:rPr>
                  <w:rFonts w:ascii="Arial" w:hAnsi="Arial" w:cs="Arial"/>
                  <w:color w:val="000000"/>
                  <w:sz w:val="18"/>
                  <w:szCs w:val="18"/>
                </w:rPr>
                <w:t>n66A-n261(2I)</w:t>
              </w:r>
            </w:ins>
          </w:p>
        </w:tc>
        <w:tc>
          <w:tcPr>
            <w:tcW w:w="1980" w:type="dxa"/>
            <w:vMerge w:val="restart"/>
            <w:tcBorders>
              <w:top w:val="single" w:sz="4" w:space="0" w:color="auto"/>
              <w:left w:val="single" w:sz="4" w:space="0" w:color="auto"/>
              <w:right w:val="single" w:sz="4" w:space="0" w:color="auto"/>
            </w:tcBorders>
            <w:vAlign w:val="center"/>
          </w:tcPr>
          <w:p w14:paraId="3DF76B9B" w14:textId="77777777" w:rsidR="00585091" w:rsidRPr="002F0CDC" w:rsidRDefault="00585091" w:rsidP="00F017CA">
            <w:pPr>
              <w:pStyle w:val="NoSpacing"/>
              <w:jc w:val="center"/>
              <w:rPr>
                <w:ins w:id="3286" w:author="Verizon" w:date="2020-08-03T15:15:00Z"/>
                <w:rFonts w:ascii="Arial" w:eastAsia="MS Mincho" w:hAnsi="Arial" w:cs="Arial"/>
                <w:sz w:val="18"/>
                <w:szCs w:val="18"/>
                <w:lang w:eastAsia="ja-JP"/>
              </w:rPr>
            </w:pPr>
            <w:ins w:id="3287" w:author="Verizon" w:date="2020-08-03T15:15:00Z">
              <w:r w:rsidRPr="002F0CDC">
                <w:rPr>
                  <w:rFonts w:ascii="Arial" w:eastAsia="MS Mincho" w:hAnsi="Arial" w:cs="Arial"/>
                  <w:sz w:val="18"/>
                  <w:szCs w:val="18"/>
                  <w:lang w:eastAsia="ja-JP"/>
                </w:rPr>
                <w:t>CA_n66A-n261A</w:t>
              </w:r>
            </w:ins>
          </w:p>
          <w:p w14:paraId="57E7DD1E" w14:textId="77777777" w:rsidR="00585091" w:rsidRPr="002F0CDC" w:rsidRDefault="00585091" w:rsidP="00F017CA">
            <w:pPr>
              <w:pStyle w:val="NoSpacing"/>
              <w:jc w:val="center"/>
              <w:rPr>
                <w:ins w:id="3288" w:author="Verizon" w:date="2020-08-03T15:15:00Z"/>
                <w:rFonts w:ascii="Arial" w:hAnsi="Arial" w:cs="Arial"/>
                <w:sz w:val="18"/>
                <w:szCs w:val="18"/>
              </w:rPr>
            </w:pPr>
            <w:ins w:id="3289" w:author="Verizon" w:date="2020-08-03T15:15:00Z">
              <w:r w:rsidRPr="002F0CDC">
                <w:rPr>
                  <w:rFonts w:ascii="Arial" w:hAnsi="Arial" w:cs="Arial"/>
                  <w:color w:val="000000"/>
                  <w:sz w:val="18"/>
                  <w:szCs w:val="18"/>
                </w:rPr>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14:paraId="751AB07F" w14:textId="77777777" w:rsidR="00585091" w:rsidRPr="00232036" w:rsidRDefault="00585091" w:rsidP="00F017CA">
            <w:pPr>
              <w:jc w:val="center"/>
              <w:rPr>
                <w:ins w:id="3290" w:author="Verizon" w:date="2020-08-03T15:15:00Z"/>
                <w:rFonts w:ascii="Arial" w:hAnsi="Arial" w:cs="Arial"/>
                <w:sz w:val="18"/>
                <w:szCs w:val="18"/>
              </w:rPr>
            </w:pPr>
            <w:ins w:id="3291"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1BF1E7DB" w14:textId="77777777" w:rsidR="00585091" w:rsidRPr="00232036" w:rsidRDefault="00585091" w:rsidP="00F017CA">
            <w:pPr>
              <w:jc w:val="center"/>
              <w:rPr>
                <w:ins w:id="3292" w:author="Verizon" w:date="2020-08-03T15:15:00Z"/>
                <w:rFonts w:ascii="Arial" w:hAnsi="Arial" w:cs="Arial"/>
                <w:sz w:val="18"/>
                <w:szCs w:val="18"/>
              </w:rPr>
            </w:pPr>
            <w:ins w:id="3293"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2A588FCE" w14:textId="77777777" w:rsidR="00585091" w:rsidRPr="00232036" w:rsidRDefault="00585091" w:rsidP="00F017CA">
            <w:pPr>
              <w:jc w:val="center"/>
              <w:rPr>
                <w:ins w:id="3294" w:author="Verizon" w:date="2020-08-03T15:15:00Z"/>
                <w:rFonts w:ascii="Arial" w:hAnsi="Arial" w:cs="Arial"/>
                <w:sz w:val="18"/>
                <w:szCs w:val="18"/>
              </w:rPr>
            </w:pPr>
            <w:ins w:id="329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91A41C" w14:textId="77777777" w:rsidR="00585091" w:rsidRPr="00232036" w:rsidRDefault="00585091" w:rsidP="00F017CA">
            <w:pPr>
              <w:jc w:val="center"/>
              <w:rPr>
                <w:ins w:id="3296" w:author="Verizon" w:date="2020-08-03T15:15:00Z"/>
                <w:rFonts w:ascii="Arial" w:hAnsi="Arial" w:cs="Arial"/>
                <w:sz w:val="18"/>
                <w:szCs w:val="18"/>
              </w:rPr>
            </w:pPr>
            <w:ins w:id="329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518A95" w14:textId="77777777" w:rsidR="00585091" w:rsidRPr="00232036" w:rsidRDefault="00585091" w:rsidP="00F017CA">
            <w:pPr>
              <w:jc w:val="center"/>
              <w:rPr>
                <w:ins w:id="3298" w:author="Verizon" w:date="2020-08-03T15:15:00Z"/>
                <w:rFonts w:ascii="Arial" w:hAnsi="Arial" w:cs="Arial"/>
                <w:sz w:val="18"/>
                <w:szCs w:val="18"/>
              </w:rPr>
            </w:pPr>
            <w:ins w:id="329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3E49BF" w14:textId="77777777" w:rsidR="00585091" w:rsidRPr="00232036" w:rsidRDefault="00585091" w:rsidP="00F017CA">
            <w:pPr>
              <w:jc w:val="center"/>
              <w:rPr>
                <w:ins w:id="3300" w:author="Verizon" w:date="2020-08-03T15:15:00Z"/>
                <w:rFonts w:ascii="Arial" w:hAnsi="Arial" w:cs="Arial"/>
                <w:sz w:val="18"/>
                <w:szCs w:val="18"/>
              </w:rPr>
            </w:pPr>
            <w:ins w:id="330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A01980" w14:textId="77777777" w:rsidR="00585091" w:rsidRPr="00232036" w:rsidRDefault="00585091" w:rsidP="00F017CA">
            <w:pPr>
              <w:jc w:val="center"/>
              <w:rPr>
                <w:ins w:id="330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FF19BE" w14:textId="77777777" w:rsidR="00585091" w:rsidRPr="00232036" w:rsidRDefault="00585091" w:rsidP="00F017CA">
            <w:pPr>
              <w:jc w:val="center"/>
              <w:rPr>
                <w:ins w:id="330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8B6A7C" w14:textId="77777777" w:rsidR="00585091" w:rsidRPr="00232036" w:rsidRDefault="00585091" w:rsidP="00F017CA">
            <w:pPr>
              <w:jc w:val="center"/>
              <w:rPr>
                <w:ins w:id="3304" w:author="Verizon" w:date="2020-08-03T15:15:00Z"/>
                <w:rFonts w:ascii="Arial" w:hAnsi="Arial" w:cs="Arial"/>
                <w:sz w:val="18"/>
                <w:szCs w:val="18"/>
              </w:rPr>
            </w:pPr>
            <w:ins w:id="330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80F66E" w14:textId="77777777" w:rsidR="00585091" w:rsidRPr="00232036" w:rsidRDefault="00585091" w:rsidP="00F017CA">
            <w:pPr>
              <w:jc w:val="center"/>
              <w:rPr>
                <w:ins w:id="330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7ABC92" w14:textId="77777777" w:rsidR="00585091" w:rsidRPr="00232036" w:rsidRDefault="00585091" w:rsidP="00F017CA">
            <w:pPr>
              <w:jc w:val="center"/>
              <w:rPr>
                <w:ins w:id="330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A0E204" w14:textId="77777777" w:rsidR="00585091" w:rsidRPr="00232036" w:rsidRDefault="00585091" w:rsidP="00F017CA">
            <w:pPr>
              <w:jc w:val="center"/>
              <w:rPr>
                <w:ins w:id="330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0B770A" w14:textId="77777777" w:rsidR="00585091" w:rsidRPr="00232036" w:rsidRDefault="00585091" w:rsidP="00F017CA">
            <w:pPr>
              <w:jc w:val="center"/>
              <w:rPr>
                <w:ins w:id="330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E28E53" w14:textId="77777777" w:rsidR="00585091" w:rsidRPr="00232036" w:rsidRDefault="00585091" w:rsidP="00F017CA">
            <w:pPr>
              <w:jc w:val="center"/>
              <w:rPr>
                <w:ins w:id="3310" w:author="Verizon" w:date="2020-08-03T15:15:00Z"/>
                <w:rFonts w:ascii="Arial" w:hAnsi="Arial" w:cs="Arial"/>
                <w:sz w:val="18"/>
                <w:szCs w:val="18"/>
              </w:rPr>
            </w:pPr>
            <w:ins w:id="3311"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277B023C" w14:textId="77777777" w:rsidR="00585091" w:rsidRPr="00232036" w:rsidRDefault="00585091" w:rsidP="00F017CA">
            <w:pPr>
              <w:jc w:val="center"/>
              <w:rPr>
                <w:ins w:id="331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51189D8" w14:textId="77777777" w:rsidR="00585091" w:rsidRPr="00232036" w:rsidRDefault="00585091" w:rsidP="00F017CA">
            <w:pPr>
              <w:jc w:val="center"/>
              <w:rPr>
                <w:ins w:id="3313"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E1F955" w14:textId="77777777" w:rsidR="00585091" w:rsidRPr="00232036" w:rsidRDefault="00585091" w:rsidP="00F017CA">
            <w:pPr>
              <w:jc w:val="center"/>
              <w:rPr>
                <w:ins w:id="3314"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427383B" w14:textId="77777777" w:rsidR="00585091" w:rsidRPr="00232036" w:rsidRDefault="00585091" w:rsidP="00F017CA">
            <w:pPr>
              <w:jc w:val="center"/>
              <w:rPr>
                <w:ins w:id="3315" w:author="Verizon" w:date="2020-08-03T15:15:00Z"/>
                <w:rFonts w:ascii="Arial" w:hAnsi="Arial" w:cs="Arial"/>
                <w:sz w:val="18"/>
                <w:szCs w:val="18"/>
              </w:rPr>
            </w:pPr>
            <w:ins w:id="3316" w:author="Verizon" w:date="2020-08-03T15:15:00Z">
              <w:r w:rsidRPr="00232036">
                <w:rPr>
                  <w:rFonts w:ascii="Arial" w:hAnsi="Arial" w:cs="Arial"/>
                  <w:sz w:val="18"/>
                  <w:szCs w:val="18"/>
                </w:rPr>
                <w:t>0</w:t>
              </w:r>
            </w:ins>
          </w:p>
        </w:tc>
      </w:tr>
      <w:tr w:rsidR="00585091" w:rsidRPr="00232036" w14:paraId="42797072" w14:textId="77777777" w:rsidTr="00F017CA">
        <w:trPr>
          <w:trHeight w:val="125"/>
          <w:jc w:val="center"/>
          <w:ins w:id="3317" w:author="Verizon" w:date="2020-08-03T15:15:00Z"/>
        </w:trPr>
        <w:tc>
          <w:tcPr>
            <w:tcW w:w="2065" w:type="dxa"/>
            <w:vMerge/>
            <w:tcBorders>
              <w:left w:val="single" w:sz="4" w:space="0" w:color="auto"/>
              <w:right w:val="single" w:sz="4" w:space="0" w:color="auto"/>
            </w:tcBorders>
            <w:vAlign w:val="center"/>
          </w:tcPr>
          <w:p w14:paraId="21D02B45" w14:textId="77777777" w:rsidR="00585091" w:rsidRPr="00232036" w:rsidRDefault="00585091" w:rsidP="00F017CA">
            <w:pPr>
              <w:pStyle w:val="NoSpacing"/>
              <w:jc w:val="center"/>
              <w:rPr>
                <w:ins w:id="3318"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A18B887" w14:textId="77777777" w:rsidR="00585091" w:rsidRPr="002F0CDC" w:rsidRDefault="00585091" w:rsidP="00F017CA">
            <w:pPr>
              <w:pStyle w:val="NoSpacing"/>
              <w:jc w:val="center"/>
              <w:rPr>
                <w:ins w:id="3319"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316BF14E" w14:textId="77777777" w:rsidR="00585091" w:rsidRPr="00232036" w:rsidRDefault="00585091" w:rsidP="00F017CA">
            <w:pPr>
              <w:jc w:val="center"/>
              <w:rPr>
                <w:ins w:id="332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150425" w14:textId="77777777" w:rsidR="00585091" w:rsidRPr="00232036" w:rsidRDefault="00585091" w:rsidP="00F017CA">
            <w:pPr>
              <w:jc w:val="center"/>
              <w:rPr>
                <w:ins w:id="3321" w:author="Verizon" w:date="2020-08-03T15:15:00Z"/>
                <w:rFonts w:ascii="Arial" w:hAnsi="Arial" w:cs="Arial"/>
                <w:sz w:val="18"/>
                <w:szCs w:val="18"/>
              </w:rPr>
            </w:pPr>
            <w:ins w:id="3322"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624CCBDE" w14:textId="77777777" w:rsidR="00585091" w:rsidRPr="00232036" w:rsidRDefault="00585091" w:rsidP="00F017CA">
            <w:pPr>
              <w:jc w:val="center"/>
              <w:rPr>
                <w:ins w:id="332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35E7FA" w14:textId="77777777" w:rsidR="00585091" w:rsidRPr="00232036" w:rsidRDefault="00585091" w:rsidP="00F017CA">
            <w:pPr>
              <w:jc w:val="center"/>
              <w:rPr>
                <w:ins w:id="3324" w:author="Verizon" w:date="2020-08-03T15:15:00Z"/>
                <w:rFonts w:ascii="Arial" w:hAnsi="Arial" w:cs="Arial"/>
                <w:sz w:val="18"/>
                <w:szCs w:val="18"/>
              </w:rPr>
            </w:pPr>
            <w:ins w:id="332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1143FA" w14:textId="77777777" w:rsidR="00585091" w:rsidRPr="00232036" w:rsidRDefault="00585091" w:rsidP="00F017CA">
            <w:pPr>
              <w:jc w:val="center"/>
              <w:rPr>
                <w:ins w:id="3326" w:author="Verizon" w:date="2020-08-03T15:15:00Z"/>
                <w:rFonts w:ascii="Arial" w:hAnsi="Arial" w:cs="Arial"/>
                <w:sz w:val="18"/>
                <w:szCs w:val="18"/>
              </w:rPr>
            </w:pPr>
            <w:ins w:id="332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69A5B5" w14:textId="77777777" w:rsidR="00585091" w:rsidRPr="00232036" w:rsidRDefault="00585091" w:rsidP="00F017CA">
            <w:pPr>
              <w:jc w:val="center"/>
              <w:rPr>
                <w:ins w:id="3328" w:author="Verizon" w:date="2020-08-03T15:15:00Z"/>
                <w:rFonts w:ascii="Arial" w:hAnsi="Arial" w:cs="Arial"/>
                <w:sz w:val="18"/>
                <w:szCs w:val="18"/>
              </w:rPr>
            </w:pPr>
            <w:ins w:id="332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07136E" w14:textId="77777777" w:rsidR="00585091" w:rsidRPr="00232036" w:rsidRDefault="00585091" w:rsidP="00F017CA">
            <w:pPr>
              <w:jc w:val="center"/>
              <w:rPr>
                <w:ins w:id="333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813469" w14:textId="77777777" w:rsidR="00585091" w:rsidRPr="00232036" w:rsidRDefault="00585091" w:rsidP="00F017CA">
            <w:pPr>
              <w:jc w:val="center"/>
              <w:rPr>
                <w:ins w:id="333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C464A0" w14:textId="77777777" w:rsidR="00585091" w:rsidRPr="00232036" w:rsidRDefault="00585091" w:rsidP="00F017CA">
            <w:pPr>
              <w:jc w:val="center"/>
              <w:rPr>
                <w:ins w:id="3332" w:author="Verizon" w:date="2020-08-03T15:15:00Z"/>
                <w:rFonts w:ascii="Arial" w:hAnsi="Arial" w:cs="Arial"/>
                <w:sz w:val="18"/>
                <w:szCs w:val="18"/>
              </w:rPr>
            </w:pPr>
            <w:ins w:id="333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554F13" w14:textId="77777777" w:rsidR="00585091" w:rsidRPr="00232036" w:rsidRDefault="00585091" w:rsidP="00F017CA">
            <w:pPr>
              <w:jc w:val="center"/>
              <w:rPr>
                <w:ins w:id="333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C77CE5" w14:textId="77777777" w:rsidR="00585091" w:rsidRPr="00232036" w:rsidRDefault="00585091" w:rsidP="00F017CA">
            <w:pPr>
              <w:jc w:val="center"/>
              <w:rPr>
                <w:ins w:id="333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0F33BD" w14:textId="77777777" w:rsidR="00585091" w:rsidRPr="00232036" w:rsidRDefault="00585091" w:rsidP="00F017CA">
            <w:pPr>
              <w:jc w:val="center"/>
              <w:rPr>
                <w:ins w:id="333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408545" w14:textId="77777777" w:rsidR="00585091" w:rsidRPr="00232036" w:rsidRDefault="00585091" w:rsidP="00F017CA">
            <w:pPr>
              <w:jc w:val="center"/>
              <w:rPr>
                <w:ins w:id="333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4576F7" w14:textId="77777777" w:rsidR="00585091" w:rsidRPr="00232036" w:rsidRDefault="00585091" w:rsidP="00F017CA">
            <w:pPr>
              <w:jc w:val="center"/>
              <w:rPr>
                <w:ins w:id="333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3F1C5D6" w14:textId="77777777" w:rsidR="00585091" w:rsidRPr="00232036" w:rsidRDefault="00585091" w:rsidP="00F017CA">
            <w:pPr>
              <w:jc w:val="center"/>
              <w:rPr>
                <w:ins w:id="3339"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3F6FFE" w14:textId="77777777" w:rsidR="00585091" w:rsidRPr="00232036" w:rsidRDefault="00585091" w:rsidP="00F017CA">
            <w:pPr>
              <w:jc w:val="center"/>
              <w:rPr>
                <w:ins w:id="3340"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84787" w14:textId="77777777" w:rsidR="00585091" w:rsidRPr="00232036" w:rsidRDefault="00585091" w:rsidP="00F017CA">
            <w:pPr>
              <w:jc w:val="center"/>
              <w:rPr>
                <w:ins w:id="3341"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699CE13A" w14:textId="77777777" w:rsidR="00585091" w:rsidRPr="00232036" w:rsidRDefault="00585091" w:rsidP="00F017CA">
            <w:pPr>
              <w:jc w:val="center"/>
              <w:rPr>
                <w:ins w:id="3342" w:author="Verizon" w:date="2020-08-03T15:15:00Z"/>
                <w:rFonts w:ascii="Arial" w:hAnsi="Arial" w:cs="Arial"/>
                <w:sz w:val="18"/>
                <w:szCs w:val="18"/>
              </w:rPr>
            </w:pPr>
          </w:p>
        </w:tc>
      </w:tr>
      <w:tr w:rsidR="00585091" w:rsidRPr="00232036" w14:paraId="4C0A9C2F" w14:textId="77777777" w:rsidTr="00F017CA">
        <w:trPr>
          <w:trHeight w:val="125"/>
          <w:jc w:val="center"/>
          <w:ins w:id="3343" w:author="Verizon" w:date="2020-08-03T15:15:00Z"/>
        </w:trPr>
        <w:tc>
          <w:tcPr>
            <w:tcW w:w="2065" w:type="dxa"/>
            <w:vMerge/>
            <w:tcBorders>
              <w:left w:val="single" w:sz="4" w:space="0" w:color="auto"/>
              <w:right w:val="single" w:sz="4" w:space="0" w:color="auto"/>
            </w:tcBorders>
            <w:vAlign w:val="center"/>
          </w:tcPr>
          <w:p w14:paraId="47DBA15A" w14:textId="77777777" w:rsidR="00585091" w:rsidRPr="00232036" w:rsidRDefault="00585091" w:rsidP="00F017CA">
            <w:pPr>
              <w:pStyle w:val="NoSpacing"/>
              <w:jc w:val="center"/>
              <w:rPr>
                <w:ins w:id="3344"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FC9CEAA" w14:textId="77777777" w:rsidR="00585091" w:rsidRPr="002F0CDC" w:rsidRDefault="00585091" w:rsidP="00F017CA">
            <w:pPr>
              <w:pStyle w:val="NoSpacing"/>
              <w:jc w:val="center"/>
              <w:rPr>
                <w:ins w:id="3345"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C0A28DA" w14:textId="77777777" w:rsidR="00585091" w:rsidRPr="00232036" w:rsidRDefault="00585091" w:rsidP="00F017CA">
            <w:pPr>
              <w:jc w:val="center"/>
              <w:rPr>
                <w:ins w:id="334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CDE58B" w14:textId="77777777" w:rsidR="00585091" w:rsidRPr="00232036" w:rsidRDefault="00585091" w:rsidP="00F017CA">
            <w:pPr>
              <w:jc w:val="center"/>
              <w:rPr>
                <w:ins w:id="3347" w:author="Verizon" w:date="2020-08-03T15:15:00Z"/>
                <w:rFonts w:ascii="Arial" w:hAnsi="Arial" w:cs="Arial"/>
                <w:sz w:val="18"/>
                <w:szCs w:val="18"/>
              </w:rPr>
            </w:pPr>
            <w:ins w:id="3348"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01EC081A" w14:textId="77777777" w:rsidR="00585091" w:rsidRPr="00232036" w:rsidRDefault="00585091" w:rsidP="00F017CA">
            <w:pPr>
              <w:jc w:val="center"/>
              <w:rPr>
                <w:ins w:id="334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FF71A2" w14:textId="77777777" w:rsidR="00585091" w:rsidRPr="00232036" w:rsidRDefault="00585091" w:rsidP="00F017CA">
            <w:pPr>
              <w:jc w:val="center"/>
              <w:rPr>
                <w:ins w:id="3350" w:author="Verizon" w:date="2020-08-03T15:15:00Z"/>
                <w:rFonts w:ascii="Arial" w:hAnsi="Arial" w:cs="Arial"/>
                <w:sz w:val="18"/>
                <w:szCs w:val="18"/>
              </w:rPr>
            </w:pPr>
            <w:ins w:id="335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B749CB" w14:textId="77777777" w:rsidR="00585091" w:rsidRPr="00232036" w:rsidRDefault="00585091" w:rsidP="00F017CA">
            <w:pPr>
              <w:jc w:val="center"/>
              <w:rPr>
                <w:ins w:id="3352" w:author="Verizon" w:date="2020-08-03T15:15:00Z"/>
                <w:rFonts w:ascii="Arial" w:hAnsi="Arial" w:cs="Arial"/>
                <w:sz w:val="18"/>
                <w:szCs w:val="18"/>
              </w:rPr>
            </w:pPr>
            <w:ins w:id="335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96B77B" w14:textId="77777777" w:rsidR="00585091" w:rsidRPr="00232036" w:rsidRDefault="00585091" w:rsidP="00F017CA">
            <w:pPr>
              <w:jc w:val="center"/>
              <w:rPr>
                <w:ins w:id="3354" w:author="Verizon" w:date="2020-08-03T15:15:00Z"/>
                <w:rFonts w:ascii="Arial" w:hAnsi="Arial" w:cs="Arial"/>
                <w:sz w:val="18"/>
                <w:szCs w:val="18"/>
              </w:rPr>
            </w:pPr>
            <w:ins w:id="335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09AF24" w14:textId="77777777" w:rsidR="00585091" w:rsidRPr="00232036" w:rsidRDefault="00585091" w:rsidP="00F017CA">
            <w:pPr>
              <w:jc w:val="center"/>
              <w:rPr>
                <w:ins w:id="335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90E088" w14:textId="77777777" w:rsidR="00585091" w:rsidRPr="00232036" w:rsidRDefault="00585091" w:rsidP="00F017CA">
            <w:pPr>
              <w:jc w:val="center"/>
              <w:rPr>
                <w:ins w:id="335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027CD3" w14:textId="77777777" w:rsidR="00585091" w:rsidRPr="00232036" w:rsidRDefault="00585091" w:rsidP="00F017CA">
            <w:pPr>
              <w:jc w:val="center"/>
              <w:rPr>
                <w:ins w:id="3358" w:author="Verizon" w:date="2020-08-03T15:15:00Z"/>
                <w:rFonts w:ascii="Arial" w:hAnsi="Arial" w:cs="Arial"/>
                <w:sz w:val="18"/>
                <w:szCs w:val="18"/>
              </w:rPr>
            </w:pPr>
            <w:ins w:id="335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7B8611" w14:textId="77777777" w:rsidR="00585091" w:rsidRPr="00232036" w:rsidRDefault="00585091" w:rsidP="00F017CA">
            <w:pPr>
              <w:jc w:val="center"/>
              <w:rPr>
                <w:ins w:id="336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D304BB" w14:textId="77777777" w:rsidR="00585091" w:rsidRPr="00232036" w:rsidRDefault="00585091" w:rsidP="00F017CA">
            <w:pPr>
              <w:jc w:val="center"/>
              <w:rPr>
                <w:ins w:id="336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694982" w14:textId="77777777" w:rsidR="00585091" w:rsidRPr="00232036" w:rsidRDefault="00585091" w:rsidP="00F017CA">
            <w:pPr>
              <w:jc w:val="center"/>
              <w:rPr>
                <w:ins w:id="336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35D652" w14:textId="77777777" w:rsidR="00585091" w:rsidRPr="00232036" w:rsidRDefault="00585091" w:rsidP="00F017CA">
            <w:pPr>
              <w:jc w:val="center"/>
              <w:rPr>
                <w:ins w:id="336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6BD650" w14:textId="77777777" w:rsidR="00585091" w:rsidRPr="00232036" w:rsidRDefault="00585091" w:rsidP="00F017CA">
            <w:pPr>
              <w:jc w:val="center"/>
              <w:rPr>
                <w:ins w:id="336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09A2B0" w14:textId="77777777" w:rsidR="00585091" w:rsidRPr="00232036" w:rsidRDefault="00585091" w:rsidP="00F017CA">
            <w:pPr>
              <w:jc w:val="center"/>
              <w:rPr>
                <w:ins w:id="3365"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5B31BCB" w14:textId="77777777" w:rsidR="00585091" w:rsidRPr="00232036" w:rsidRDefault="00585091" w:rsidP="00F017CA">
            <w:pPr>
              <w:jc w:val="center"/>
              <w:rPr>
                <w:ins w:id="3366"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3E1D21" w14:textId="77777777" w:rsidR="00585091" w:rsidRPr="00232036" w:rsidRDefault="00585091" w:rsidP="00F017CA">
            <w:pPr>
              <w:jc w:val="center"/>
              <w:rPr>
                <w:ins w:id="3367"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0F0416B" w14:textId="77777777" w:rsidR="00585091" w:rsidRPr="00232036" w:rsidRDefault="00585091" w:rsidP="00F017CA">
            <w:pPr>
              <w:jc w:val="center"/>
              <w:rPr>
                <w:ins w:id="3368" w:author="Verizon" w:date="2020-08-03T15:15:00Z"/>
                <w:rFonts w:ascii="Arial" w:hAnsi="Arial" w:cs="Arial"/>
                <w:sz w:val="18"/>
                <w:szCs w:val="18"/>
              </w:rPr>
            </w:pPr>
          </w:p>
        </w:tc>
      </w:tr>
      <w:tr w:rsidR="00585091" w:rsidRPr="00232036" w14:paraId="7D5EDE9E" w14:textId="77777777" w:rsidTr="00F017CA">
        <w:trPr>
          <w:trHeight w:val="125"/>
          <w:jc w:val="center"/>
          <w:ins w:id="3369" w:author="Verizon" w:date="2020-08-03T15:15:00Z"/>
        </w:trPr>
        <w:tc>
          <w:tcPr>
            <w:tcW w:w="2065" w:type="dxa"/>
            <w:vMerge/>
            <w:tcBorders>
              <w:left w:val="single" w:sz="4" w:space="0" w:color="auto"/>
              <w:bottom w:val="single" w:sz="4" w:space="0" w:color="auto"/>
              <w:right w:val="single" w:sz="4" w:space="0" w:color="auto"/>
            </w:tcBorders>
            <w:vAlign w:val="center"/>
          </w:tcPr>
          <w:p w14:paraId="4E1689B8" w14:textId="77777777" w:rsidR="00585091" w:rsidRPr="00232036" w:rsidRDefault="00585091" w:rsidP="00F017CA">
            <w:pPr>
              <w:pStyle w:val="NoSpacing"/>
              <w:jc w:val="center"/>
              <w:rPr>
                <w:ins w:id="3370"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1AE3F18" w14:textId="77777777" w:rsidR="00585091" w:rsidRPr="002F0CDC" w:rsidRDefault="00585091" w:rsidP="00F017CA">
            <w:pPr>
              <w:pStyle w:val="NoSpacing"/>
              <w:jc w:val="center"/>
              <w:rPr>
                <w:ins w:id="3371"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4B76119" w14:textId="77777777" w:rsidR="00585091" w:rsidRPr="00232036" w:rsidRDefault="00585091" w:rsidP="00F017CA">
            <w:pPr>
              <w:jc w:val="center"/>
              <w:rPr>
                <w:ins w:id="3372" w:author="Verizon" w:date="2020-08-03T15:15:00Z"/>
                <w:rFonts w:ascii="Arial" w:hAnsi="Arial" w:cs="Arial"/>
                <w:sz w:val="18"/>
                <w:szCs w:val="18"/>
              </w:rPr>
            </w:pPr>
            <w:ins w:id="3373"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2A14CCB5" w14:textId="77777777" w:rsidR="00585091" w:rsidRPr="00232036" w:rsidRDefault="00585091" w:rsidP="00F017CA">
            <w:pPr>
              <w:jc w:val="center"/>
              <w:rPr>
                <w:ins w:id="3374" w:author="Verizon" w:date="2020-08-03T15:15:00Z"/>
                <w:rFonts w:ascii="Arial" w:hAnsi="Arial" w:cs="Arial"/>
                <w:sz w:val="18"/>
                <w:szCs w:val="18"/>
              </w:rPr>
            </w:pPr>
            <w:ins w:id="3375"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1(2I)</w:t>
              </w:r>
            </w:ins>
          </w:p>
        </w:tc>
        <w:tc>
          <w:tcPr>
            <w:tcW w:w="749" w:type="dxa"/>
            <w:vMerge/>
            <w:tcBorders>
              <w:left w:val="single" w:sz="4" w:space="0" w:color="auto"/>
              <w:bottom w:val="single" w:sz="4" w:space="0" w:color="auto"/>
              <w:right w:val="single" w:sz="4" w:space="0" w:color="auto"/>
            </w:tcBorders>
            <w:vAlign w:val="center"/>
          </w:tcPr>
          <w:p w14:paraId="7AFE004F" w14:textId="77777777" w:rsidR="00585091" w:rsidRPr="00232036" w:rsidRDefault="00585091" w:rsidP="00F017CA">
            <w:pPr>
              <w:jc w:val="center"/>
              <w:rPr>
                <w:ins w:id="3376" w:author="Verizon" w:date="2020-08-03T15:15:00Z"/>
                <w:rFonts w:ascii="Arial" w:hAnsi="Arial" w:cs="Arial"/>
                <w:sz w:val="18"/>
                <w:szCs w:val="18"/>
              </w:rPr>
            </w:pPr>
          </w:p>
        </w:tc>
      </w:tr>
      <w:tr w:rsidR="00585091" w:rsidRPr="00232036" w14:paraId="3D3779AC" w14:textId="77777777" w:rsidTr="00F017CA">
        <w:trPr>
          <w:trHeight w:val="125"/>
          <w:jc w:val="center"/>
          <w:ins w:id="3377" w:author="Verizon" w:date="2020-08-03T15:15:00Z"/>
        </w:trPr>
        <w:tc>
          <w:tcPr>
            <w:tcW w:w="2065" w:type="dxa"/>
            <w:vMerge w:val="restart"/>
            <w:tcBorders>
              <w:top w:val="single" w:sz="4" w:space="0" w:color="auto"/>
              <w:left w:val="single" w:sz="4" w:space="0" w:color="auto"/>
              <w:right w:val="single" w:sz="4" w:space="0" w:color="auto"/>
            </w:tcBorders>
            <w:vAlign w:val="center"/>
          </w:tcPr>
          <w:p w14:paraId="3B8F406B" w14:textId="77777777" w:rsidR="00585091" w:rsidRPr="00232036" w:rsidRDefault="00585091" w:rsidP="00F017CA">
            <w:pPr>
              <w:pStyle w:val="NoSpacing"/>
              <w:jc w:val="center"/>
              <w:rPr>
                <w:ins w:id="3378" w:author="Verizon" w:date="2020-08-03T15:15:00Z"/>
                <w:rFonts w:ascii="Arial" w:hAnsi="Arial" w:cs="Arial"/>
                <w:sz w:val="18"/>
                <w:szCs w:val="18"/>
              </w:rPr>
            </w:pPr>
            <w:ins w:id="3379" w:author="Verizon" w:date="2020-08-03T15:15:00Z">
              <w:r w:rsidRPr="00FE7CE1">
                <w:rPr>
                  <w:rFonts w:ascii="Arial" w:hAnsi="Arial" w:cs="Arial"/>
                  <w:color w:val="000000"/>
                  <w:sz w:val="18"/>
                  <w:szCs w:val="18"/>
                </w:rPr>
                <w:t>CA_n66A-n261(A-G)</w:t>
              </w:r>
            </w:ins>
          </w:p>
        </w:tc>
        <w:tc>
          <w:tcPr>
            <w:tcW w:w="1980" w:type="dxa"/>
            <w:vMerge w:val="restart"/>
            <w:tcBorders>
              <w:top w:val="single" w:sz="4" w:space="0" w:color="auto"/>
              <w:left w:val="single" w:sz="4" w:space="0" w:color="auto"/>
              <w:right w:val="single" w:sz="4" w:space="0" w:color="auto"/>
            </w:tcBorders>
            <w:vAlign w:val="center"/>
          </w:tcPr>
          <w:p w14:paraId="01A72DCE" w14:textId="77777777" w:rsidR="00585091" w:rsidRPr="002F0CDC" w:rsidRDefault="00585091" w:rsidP="00F017CA">
            <w:pPr>
              <w:pStyle w:val="NoSpacing"/>
              <w:jc w:val="center"/>
              <w:rPr>
                <w:ins w:id="3380" w:author="Verizon" w:date="2020-08-03T15:15:00Z"/>
                <w:rFonts w:ascii="Arial" w:eastAsia="MS Mincho" w:hAnsi="Arial" w:cs="Arial"/>
                <w:sz w:val="18"/>
                <w:szCs w:val="18"/>
                <w:lang w:eastAsia="ja-JP"/>
              </w:rPr>
            </w:pPr>
            <w:ins w:id="3381" w:author="Verizon" w:date="2020-08-03T15:15:00Z">
              <w:r w:rsidRPr="002F0CDC">
                <w:rPr>
                  <w:rFonts w:ascii="Arial" w:eastAsia="MS Mincho" w:hAnsi="Arial" w:cs="Arial"/>
                  <w:sz w:val="18"/>
                  <w:szCs w:val="18"/>
                  <w:lang w:eastAsia="ja-JP"/>
                </w:rPr>
                <w:t>CA_n66A-n261A</w:t>
              </w:r>
            </w:ins>
          </w:p>
          <w:p w14:paraId="0594DEA7" w14:textId="77777777" w:rsidR="00585091" w:rsidRPr="002F0CDC" w:rsidRDefault="00585091" w:rsidP="00F017CA">
            <w:pPr>
              <w:pStyle w:val="NoSpacing"/>
              <w:jc w:val="center"/>
              <w:rPr>
                <w:ins w:id="3382" w:author="Verizon" w:date="2020-08-03T15:15:00Z"/>
                <w:rFonts w:ascii="Arial" w:hAnsi="Arial" w:cs="Arial"/>
                <w:sz w:val="18"/>
                <w:szCs w:val="18"/>
              </w:rPr>
            </w:pPr>
            <w:ins w:id="3383" w:author="Verizon" w:date="2020-08-03T15:15:00Z">
              <w:r w:rsidRPr="002F0CDC">
                <w:rPr>
                  <w:rFonts w:ascii="Arial" w:hAnsi="Arial" w:cs="Arial"/>
                  <w:color w:val="000000"/>
                  <w:sz w:val="18"/>
                  <w:szCs w:val="18"/>
                </w:rPr>
                <w:t>CA_n66A-n261G</w:t>
              </w:r>
            </w:ins>
          </w:p>
        </w:tc>
        <w:tc>
          <w:tcPr>
            <w:tcW w:w="746" w:type="dxa"/>
            <w:vMerge w:val="restart"/>
            <w:tcBorders>
              <w:top w:val="single" w:sz="4" w:space="0" w:color="auto"/>
              <w:left w:val="single" w:sz="4" w:space="0" w:color="auto"/>
              <w:right w:val="single" w:sz="4" w:space="0" w:color="auto"/>
            </w:tcBorders>
            <w:vAlign w:val="center"/>
          </w:tcPr>
          <w:p w14:paraId="3B2E6398" w14:textId="77777777" w:rsidR="00585091" w:rsidRPr="00232036" w:rsidRDefault="00585091" w:rsidP="00F017CA">
            <w:pPr>
              <w:jc w:val="center"/>
              <w:rPr>
                <w:ins w:id="3384" w:author="Verizon" w:date="2020-08-03T15:15:00Z"/>
                <w:rFonts w:ascii="Arial" w:hAnsi="Arial" w:cs="Arial"/>
                <w:sz w:val="18"/>
                <w:szCs w:val="18"/>
              </w:rPr>
            </w:pPr>
            <w:ins w:id="3385"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7DAF82A8" w14:textId="77777777" w:rsidR="00585091" w:rsidRPr="00232036" w:rsidRDefault="00585091" w:rsidP="00F017CA">
            <w:pPr>
              <w:jc w:val="center"/>
              <w:rPr>
                <w:ins w:id="3386" w:author="Verizon" w:date="2020-08-03T15:15:00Z"/>
                <w:rFonts w:ascii="Arial" w:hAnsi="Arial" w:cs="Arial"/>
                <w:sz w:val="18"/>
                <w:szCs w:val="18"/>
              </w:rPr>
            </w:pPr>
            <w:ins w:id="3387"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51347013" w14:textId="77777777" w:rsidR="00585091" w:rsidRPr="00232036" w:rsidRDefault="00585091" w:rsidP="00F017CA">
            <w:pPr>
              <w:jc w:val="center"/>
              <w:rPr>
                <w:ins w:id="3388" w:author="Verizon" w:date="2020-08-03T15:15:00Z"/>
                <w:rFonts w:ascii="Arial" w:hAnsi="Arial" w:cs="Arial"/>
                <w:sz w:val="18"/>
                <w:szCs w:val="18"/>
              </w:rPr>
            </w:pPr>
            <w:ins w:id="338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BC6B48" w14:textId="77777777" w:rsidR="00585091" w:rsidRPr="00232036" w:rsidRDefault="00585091" w:rsidP="00F017CA">
            <w:pPr>
              <w:jc w:val="center"/>
              <w:rPr>
                <w:ins w:id="3390" w:author="Verizon" w:date="2020-08-03T15:15:00Z"/>
                <w:rFonts w:ascii="Arial" w:hAnsi="Arial" w:cs="Arial"/>
                <w:sz w:val="18"/>
                <w:szCs w:val="18"/>
              </w:rPr>
            </w:pPr>
            <w:ins w:id="339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6C95F4" w14:textId="77777777" w:rsidR="00585091" w:rsidRPr="00232036" w:rsidRDefault="00585091" w:rsidP="00F017CA">
            <w:pPr>
              <w:jc w:val="center"/>
              <w:rPr>
                <w:ins w:id="3392" w:author="Verizon" w:date="2020-08-03T15:15:00Z"/>
                <w:rFonts w:ascii="Arial" w:hAnsi="Arial" w:cs="Arial"/>
                <w:sz w:val="18"/>
                <w:szCs w:val="18"/>
              </w:rPr>
            </w:pPr>
            <w:ins w:id="339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C18197" w14:textId="77777777" w:rsidR="00585091" w:rsidRPr="00232036" w:rsidRDefault="00585091" w:rsidP="00F017CA">
            <w:pPr>
              <w:jc w:val="center"/>
              <w:rPr>
                <w:ins w:id="3394" w:author="Verizon" w:date="2020-08-03T15:15:00Z"/>
                <w:rFonts w:ascii="Arial" w:hAnsi="Arial" w:cs="Arial"/>
                <w:sz w:val="18"/>
                <w:szCs w:val="18"/>
              </w:rPr>
            </w:pPr>
            <w:ins w:id="339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895506D" w14:textId="77777777" w:rsidR="00585091" w:rsidRPr="00232036" w:rsidRDefault="00585091" w:rsidP="00F017CA">
            <w:pPr>
              <w:jc w:val="center"/>
              <w:rPr>
                <w:ins w:id="339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3B45E1" w14:textId="77777777" w:rsidR="00585091" w:rsidRPr="00232036" w:rsidRDefault="00585091" w:rsidP="00F017CA">
            <w:pPr>
              <w:jc w:val="center"/>
              <w:rPr>
                <w:ins w:id="339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F4B23D" w14:textId="77777777" w:rsidR="00585091" w:rsidRPr="00232036" w:rsidRDefault="00585091" w:rsidP="00F017CA">
            <w:pPr>
              <w:jc w:val="center"/>
              <w:rPr>
                <w:ins w:id="3398" w:author="Verizon" w:date="2020-08-03T15:15:00Z"/>
                <w:rFonts w:ascii="Arial" w:hAnsi="Arial" w:cs="Arial"/>
                <w:sz w:val="18"/>
                <w:szCs w:val="18"/>
              </w:rPr>
            </w:pPr>
            <w:ins w:id="339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669E68" w14:textId="77777777" w:rsidR="00585091" w:rsidRPr="00232036" w:rsidRDefault="00585091" w:rsidP="00F017CA">
            <w:pPr>
              <w:jc w:val="center"/>
              <w:rPr>
                <w:ins w:id="340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D7EA39" w14:textId="77777777" w:rsidR="00585091" w:rsidRPr="00232036" w:rsidRDefault="00585091" w:rsidP="00F017CA">
            <w:pPr>
              <w:jc w:val="center"/>
              <w:rPr>
                <w:ins w:id="340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418305" w14:textId="77777777" w:rsidR="00585091" w:rsidRPr="00232036" w:rsidRDefault="00585091" w:rsidP="00F017CA">
            <w:pPr>
              <w:jc w:val="center"/>
              <w:rPr>
                <w:ins w:id="340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4C2963" w14:textId="77777777" w:rsidR="00585091" w:rsidRPr="00232036" w:rsidRDefault="00585091" w:rsidP="00F017CA">
            <w:pPr>
              <w:jc w:val="center"/>
              <w:rPr>
                <w:ins w:id="340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DC9B3F" w14:textId="77777777" w:rsidR="00585091" w:rsidRPr="00232036" w:rsidRDefault="00585091" w:rsidP="00F017CA">
            <w:pPr>
              <w:jc w:val="center"/>
              <w:rPr>
                <w:ins w:id="3404" w:author="Verizon" w:date="2020-08-03T15:15:00Z"/>
                <w:rFonts w:ascii="Arial" w:hAnsi="Arial" w:cs="Arial"/>
                <w:sz w:val="18"/>
                <w:szCs w:val="18"/>
              </w:rPr>
            </w:pPr>
            <w:ins w:id="3405"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5C3CA962" w14:textId="77777777" w:rsidR="00585091" w:rsidRPr="00232036" w:rsidRDefault="00585091" w:rsidP="00F017CA">
            <w:pPr>
              <w:jc w:val="center"/>
              <w:rPr>
                <w:ins w:id="340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E3B0B37" w14:textId="77777777" w:rsidR="00585091" w:rsidRPr="00232036" w:rsidRDefault="00585091" w:rsidP="00F017CA">
            <w:pPr>
              <w:jc w:val="center"/>
              <w:rPr>
                <w:ins w:id="3407"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2A050F" w14:textId="77777777" w:rsidR="00585091" w:rsidRPr="00232036" w:rsidRDefault="00585091" w:rsidP="00F017CA">
            <w:pPr>
              <w:jc w:val="center"/>
              <w:rPr>
                <w:ins w:id="3408"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911069D" w14:textId="77777777" w:rsidR="00585091" w:rsidRPr="00232036" w:rsidRDefault="00585091" w:rsidP="00F017CA">
            <w:pPr>
              <w:jc w:val="center"/>
              <w:rPr>
                <w:ins w:id="3409" w:author="Verizon" w:date="2020-08-03T15:15:00Z"/>
                <w:rFonts w:ascii="Arial" w:hAnsi="Arial" w:cs="Arial"/>
                <w:sz w:val="18"/>
                <w:szCs w:val="18"/>
              </w:rPr>
            </w:pPr>
            <w:ins w:id="3410" w:author="Verizon" w:date="2020-08-03T15:15:00Z">
              <w:r w:rsidRPr="00232036">
                <w:rPr>
                  <w:rFonts w:ascii="Arial" w:hAnsi="Arial" w:cs="Arial"/>
                  <w:sz w:val="18"/>
                  <w:szCs w:val="18"/>
                </w:rPr>
                <w:t>0</w:t>
              </w:r>
            </w:ins>
          </w:p>
        </w:tc>
      </w:tr>
      <w:tr w:rsidR="00585091" w:rsidRPr="00232036" w14:paraId="5EA942F9" w14:textId="77777777" w:rsidTr="00F017CA">
        <w:trPr>
          <w:trHeight w:val="125"/>
          <w:jc w:val="center"/>
          <w:ins w:id="3411" w:author="Verizon" w:date="2020-08-03T15:15:00Z"/>
        </w:trPr>
        <w:tc>
          <w:tcPr>
            <w:tcW w:w="2065" w:type="dxa"/>
            <w:vMerge/>
            <w:tcBorders>
              <w:left w:val="single" w:sz="4" w:space="0" w:color="auto"/>
              <w:right w:val="single" w:sz="4" w:space="0" w:color="auto"/>
            </w:tcBorders>
            <w:vAlign w:val="center"/>
          </w:tcPr>
          <w:p w14:paraId="14437DA6" w14:textId="77777777" w:rsidR="00585091" w:rsidRPr="00232036" w:rsidRDefault="00585091" w:rsidP="00F017CA">
            <w:pPr>
              <w:pStyle w:val="NoSpacing"/>
              <w:jc w:val="center"/>
              <w:rPr>
                <w:ins w:id="3412"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7C380BB0" w14:textId="77777777" w:rsidR="00585091" w:rsidRPr="002F0CDC" w:rsidRDefault="00585091" w:rsidP="00F017CA">
            <w:pPr>
              <w:pStyle w:val="NoSpacing"/>
              <w:jc w:val="center"/>
              <w:rPr>
                <w:ins w:id="3413"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0D255C98" w14:textId="77777777" w:rsidR="00585091" w:rsidRPr="00232036" w:rsidRDefault="00585091" w:rsidP="00F017CA">
            <w:pPr>
              <w:jc w:val="center"/>
              <w:rPr>
                <w:ins w:id="341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D5DFE38" w14:textId="77777777" w:rsidR="00585091" w:rsidRPr="00232036" w:rsidRDefault="00585091" w:rsidP="00F017CA">
            <w:pPr>
              <w:jc w:val="center"/>
              <w:rPr>
                <w:ins w:id="3415" w:author="Verizon" w:date="2020-08-03T15:15:00Z"/>
                <w:rFonts w:ascii="Arial" w:hAnsi="Arial" w:cs="Arial"/>
                <w:sz w:val="18"/>
                <w:szCs w:val="18"/>
              </w:rPr>
            </w:pPr>
            <w:ins w:id="3416"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49EEA3BA" w14:textId="77777777" w:rsidR="00585091" w:rsidRPr="00232036" w:rsidRDefault="00585091" w:rsidP="00F017CA">
            <w:pPr>
              <w:jc w:val="center"/>
              <w:rPr>
                <w:ins w:id="341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0BFA4C" w14:textId="77777777" w:rsidR="00585091" w:rsidRPr="00232036" w:rsidRDefault="00585091" w:rsidP="00F017CA">
            <w:pPr>
              <w:jc w:val="center"/>
              <w:rPr>
                <w:ins w:id="3418" w:author="Verizon" w:date="2020-08-03T15:15:00Z"/>
                <w:rFonts w:ascii="Arial" w:hAnsi="Arial" w:cs="Arial"/>
                <w:sz w:val="18"/>
                <w:szCs w:val="18"/>
              </w:rPr>
            </w:pPr>
            <w:ins w:id="341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8E2CBE" w14:textId="77777777" w:rsidR="00585091" w:rsidRPr="00232036" w:rsidRDefault="00585091" w:rsidP="00F017CA">
            <w:pPr>
              <w:jc w:val="center"/>
              <w:rPr>
                <w:ins w:id="3420" w:author="Verizon" w:date="2020-08-03T15:15:00Z"/>
                <w:rFonts w:ascii="Arial" w:hAnsi="Arial" w:cs="Arial"/>
                <w:sz w:val="18"/>
                <w:szCs w:val="18"/>
              </w:rPr>
            </w:pPr>
            <w:ins w:id="342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576DE2" w14:textId="77777777" w:rsidR="00585091" w:rsidRPr="00232036" w:rsidRDefault="00585091" w:rsidP="00F017CA">
            <w:pPr>
              <w:jc w:val="center"/>
              <w:rPr>
                <w:ins w:id="3422" w:author="Verizon" w:date="2020-08-03T15:15:00Z"/>
                <w:rFonts w:ascii="Arial" w:hAnsi="Arial" w:cs="Arial"/>
                <w:sz w:val="18"/>
                <w:szCs w:val="18"/>
              </w:rPr>
            </w:pPr>
            <w:ins w:id="342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1F506A" w14:textId="77777777" w:rsidR="00585091" w:rsidRPr="00232036" w:rsidRDefault="00585091" w:rsidP="00F017CA">
            <w:pPr>
              <w:jc w:val="center"/>
              <w:rPr>
                <w:ins w:id="342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5CE021" w14:textId="77777777" w:rsidR="00585091" w:rsidRPr="00232036" w:rsidRDefault="00585091" w:rsidP="00F017CA">
            <w:pPr>
              <w:jc w:val="center"/>
              <w:rPr>
                <w:ins w:id="342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0F21DD" w14:textId="77777777" w:rsidR="00585091" w:rsidRPr="00232036" w:rsidRDefault="00585091" w:rsidP="00F017CA">
            <w:pPr>
              <w:jc w:val="center"/>
              <w:rPr>
                <w:ins w:id="3426" w:author="Verizon" w:date="2020-08-03T15:15:00Z"/>
                <w:rFonts w:ascii="Arial" w:hAnsi="Arial" w:cs="Arial"/>
                <w:sz w:val="18"/>
                <w:szCs w:val="18"/>
              </w:rPr>
            </w:pPr>
            <w:ins w:id="342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92E6E4" w14:textId="77777777" w:rsidR="00585091" w:rsidRPr="00232036" w:rsidRDefault="00585091" w:rsidP="00F017CA">
            <w:pPr>
              <w:jc w:val="center"/>
              <w:rPr>
                <w:ins w:id="342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B076DE" w14:textId="77777777" w:rsidR="00585091" w:rsidRPr="00232036" w:rsidRDefault="00585091" w:rsidP="00F017CA">
            <w:pPr>
              <w:jc w:val="center"/>
              <w:rPr>
                <w:ins w:id="342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CD0BC6" w14:textId="77777777" w:rsidR="00585091" w:rsidRPr="00232036" w:rsidRDefault="00585091" w:rsidP="00F017CA">
            <w:pPr>
              <w:jc w:val="center"/>
              <w:rPr>
                <w:ins w:id="343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497EB4" w14:textId="77777777" w:rsidR="00585091" w:rsidRPr="00232036" w:rsidRDefault="00585091" w:rsidP="00F017CA">
            <w:pPr>
              <w:jc w:val="center"/>
              <w:rPr>
                <w:ins w:id="343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8E75B6" w14:textId="77777777" w:rsidR="00585091" w:rsidRPr="00232036" w:rsidRDefault="00585091" w:rsidP="00F017CA">
            <w:pPr>
              <w:jc w:val="center"/>
              <w:rPr>
                <w:ins w:id="343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46BB68" w14:textId="77777777" w:rsidR="00585091" w:rsidRPr="00232036" w:rsidRDefault="00585091" w:rsidP="00F017CA">
            <w:pPr>
              <w:jc w:val="center"/>
              <w:rPr>
                <w:ins w:id="3433"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905B07" w14:textId="77777777" w:rsidR="00585091" w:rsidRPr="00232036" w:rsidRDefault="00585091" w:rsidP="00F017CA">
            <w:pPr>
              <w:jc w:val="center"/>
              <w:rPr>
                <w:ins w:id="3434"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E00D1A4" w14:textId="77777777" w:rsidR="00585091" w:rsidRPr="00232036" w:rsidRDefault="00585091" w:rsidP="00F017CA">
            <w:pPr>
              <w:jc w:val="center"/>
              <w:rPr>
                <w:ins w:id="3435"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60775FF6" w14:textId="77777777" w:rsidR="00585091" w:rsidRPr="00232036" w:rsidRDefault="00585091" w:rsidP="00F017CA">
            <w:pPr>
              <w:jc w:val="center"/>
              <w:rPr>
                <w:ins w:id="3436" w:author="Verizon" w:date="2020-08-03T15:15:00Z"/>
                <w:rFonts w:ascii="Arial" w:hAnsi="Arial" w:cs="Arial"/>
                <w:sz w:val="18"/>
                <w:szCs w:val="18"/>
              </w:rPr>
            </w:pPr>
          </w:p>
        </w:tc>
      </w:tr>
      <w:tr w:rsidR="00585091" w:rsidRPr="00232036" w14:paraId="50D50CD2" w14:textId="77777777" w:rsidTr="00F017CA">
        <w:trPr>
          <w:trHeight w:val="125"/>
          <w:jc w:val="center"/>
          <w:ins w:id="3437" w:author="Verizon" w:date="2020-08-03T15:15:00Z"/>
        </w:trPr>
        <w:tc>
          <w:tcPr>
            <w:tcW w:w="2065" w:type="dxa"/>
            <w:vMerge/>
            <w:tcBorders>
              <w:left w:val="single" w:sz="4" w:space="0" w:color="auto"/>
              <w:right w:val="single" w:sz="4" w:space="0" w:color="auto"/>
            </w:tcBorders>
            <w:vAlign w:val="center"/>
          </w:tcPr>
          <w:p w14:paraId="1E7B25CC" w14:textId="77777777" w:rsidR="00585091" w:rsidRPr="00232036" w:rsidRDefault="00585091" w:rsidP="00F017CA">
            <w:pPr>
              <w:pStyle w:val="NoSpacing"/>
              <w:jc w:val="center"/>
              <w:rPr>
                <w:ins w:id="3438"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7565C6B1" w14:textId="77777777" w:rsidR="00585091" w:rsidRPr="002F0CDC" w:rsidRDefault="00585091" w:rsidP="00F017CA">
            <w:pPr>
              <w:pStyle w:val="NoSpacing"/>
              <w:jc w:val="center"/>
              <w:rPr>
                <w:ins w:id="3439"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C846E5C" w14:textId="77777777" w:rsidR="00585091" w:rsidRPr="00232036" w:rsidRDefault="00585091" w:rsidP="00F017CA">
            <w:pPr>
              <w:jc w:val="center"/>
              <w:rPr>
                <w:ins w:id="344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8A9537" w14:textId="77777777" w:rsidR="00585091" w:rsidRPr="00232036" w:rsidRDefault="00585091" w:rsidP="00F017CA">
            <w:pPr>
              <w:jc w:val="center"/>
              <w:rPr>
                <w:ins w:id="3441" w:author="Verizon" w:date="2020-08-03T15:15:00Z"/>
                <w:rFonts w:ascii="Arial" w:hAnsi="Arial" w:cs="Arial"/>
                <w:sz w:val="18"/>
                <w:szCs w:val="18"/>
              </w:rPr>
            </w:pPr>
            <w:ins w:id="3442"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28B37FE" w14:textId="77777777" w:rsidR="00585091" w:rsidRPr="00232036" w:rsidRDefault="00585091" w:rsidP="00F017CA">
            <w:pPr>
              <w:jc w:val="center"/>
              <w:rPr>
                <w:ins w:id="344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F00363" w14:textId="77777777" w:rsidR="00585091" w:rsidRPr="00232036" w:rsidRDefault="00585091" w:rsidP="00F017CA">
            <w:pPr>
              <w:jc w:val="center"/>
              <w:rPr>
                <w:ins w:id="3444" w:author="Verizon" w:date="2020-08-03T15:15:00Z"/>
                <w:rFonts w:ascii="Arial" w:hAnsi="Arial" w:cs="Arial"/>
                <w:sz w:val="18"/>
                <w:szCs w:val="18"/>
              </w:rPr>
            </w:pPr>
            <w:ins w:id="344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BEA6F6" w14:textId="77777777" w:rsidR="00585091" w:rsidRPr="00232036" w:rsidRDefault="00585091" w:rsidP="00F017CA">
            <w:pPr>
              <w:jc w:val="center"/>
              <w:rPr>
                <w:ins w:id="3446" w:author="Verizon" w:date="2020-08-03T15:15:00Z"/>
                <w:rFonts w:ascii="Arial" w:hAnsi="Arial" w:cs="Arial"/>
                <w:sz w:val="18"/>
                <w:szCs w:val="18"/>
              </w:rPr>
            </w:pPr>
            <w:ins w:id="344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17F579" w14:textId="77777777" w:rsidR="00585091" w:rsidRPr="00232036" w:rsidRDefault="00585091" w:rsidP="00F017CA">
            <w:pPr>
              <w:jc w:val="center"/>
              <w:rPr>
                <w:ins w:id="3448" w:author="Verizon" w:date="2020-08-03T15:15:00Z"/>
                <w:rFonts w:ascii="Arial" w:hAnsi="Arial" w:cs="Arial"/>
                <w:sz w:val="18"/>
                <w:szCs w:val="18"/>
              </w:rPr>
            </w:pPr>
            <w:ins w:id="344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230EF17" w14:textId="77777777" w:rsidR="00585091" w:rsidRPr="00232036" w:rsidRDefault="00585091" w:rsidP="00F017CA">
            <w:pPr>
              <w:jc w:val="center"/>
              <w:rPr>
                <w:ins w:id="345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50E773" w14:textId="77777777" w:rsidR="00585091" w:rsidRPr="00232036" w:rsidRDefault="00585091" w:rsidP="00F017CA">
            <w:pPr>
              <w:jc w:val="center"/>
              <w:rPr>
                <w:ins w:id="345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CBF30E" w14:textId="77777777" w:rsidR="00585091" w:rsidRPr="00232036" w:rsidRDefault="00585091" w:rsidP="00F017CA">
            <w:pPr>
              <w:jc w:val="center"/>
              <w:rPr>
                <w:ins w:id="3452" w:author="Verizon" w:date="2020-08-03T15:15:00Z"/>
                <w:rFonts w:ascii="Arial" w:hAnsi="Arial" w:cs="Arial"/>
                <w:sz w:val="18"/>
                <w:szCs w:val="18"/>
              </w:rPr>
            </w:pPr>
            <w:ins w:id="345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384D7B" w14:textId="77777777" w:rsidR="00585091" w:rsidRPr="00232036" w:rsidRDefault="00585091" w:rsidP="00F017CA">
            <w:pPr>
              <w:jc w:val="center"/>
              <w:rPr>
                <w:ins w:id="345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014905" w14:textId="77777777" w:rsidR="00585091" w:rsidRPr="00232036" w:rsidRDefault="00585091" w:rsidP="00F017CA">
            <w:pPr>
              <w:jc w:val="center"/>
              <w:rPr>
                <w:ins w:id="345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5AF66A" w14:textId="77777777" w:rsidR="00585091" w:rsidRPr="00232036" w:rsidRDefault="00585091" w:rsidP="00F017CA">
            <w:pPr>
              <w:jc w:val="center"/>
              <w:rPr>
                <w:ins w:id="345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AC4A28" w14:textId="77777777" w:rsidR="00585091" w:rsidRPr="00232036" w:rsidRDefault="00585091" w:rsidP="00F017CA">
            <w:pPr>
              <w:jc w:val="center"/>
              <w:rPr>
                <w:ins w:id="345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A58793" w14:textId="77777777" w:rsidR="00585091" w:rsidRPr="00232036" w:rsidRDefault="00585091" w:rsidP="00F017CA">
            <w:pPr>
              <w:jc w:val="center"/>
              <w:rPr>
                <w:ins w:id="345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4EB7DE" w14:textId="77777777" w:rsidR="00585091" w:rsidRPr="00232036" w:rsidRDefault="00585091" w:rsidP="00F017CA">
            <w:pPr>
              <w:jc w:val="center"/>
              <w:rPr>
                <w:ins w:id="3459"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DF09299" w14:textId="77777777" w:rsidR="00585091" w:rsidRPr="00232036" w:rsidRDefault="00585091" w:rsidP="00F017CA">
            <w:pPr>
              <w:jc w:val="center"/>
              <w:rPr>
                <w:ins w:id="3460"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34C4FC" w14:textId="77777777" w:rsidR="00585091" w:rsidRPr="00232036" w:rsidRDefault="00585091" w:rsidP="00F017CA">
            <w:pPr>
              <w:jc w:val="center"/>
              <w:rPr>
                <w:ins w:id="3461"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5075C360" w14:textId="77777777" w:rsidR="00585091" w:rsidRPr="00232036" w:rsidRDefault="00585091" w:rsidP="00F017CA">
            <w:pPr>
              <w:jc w:val="center"/>
              <w:rPr>
                <w:ins w:id="3462" w:author="Verizon" w:date="2020-08-03T15:15:00Z"/>
                <w:rFonts w:ascii="Arial" w:hAnsi="Arial" w:cs="Arial"/>
                <w:sz w:val="18"/>
                <w:szCs w:val="18"/>
              </w:rPr>
            </w:pPr>
          </w:p>
        </w:tc>
      </w:tr>
      <w:tr w:rsidR="00585091" w:rsidRPr="00232036" w14:paraId="0744970F" w14:textId="77777777" w:rsidTr="00F017CA">
        <w:trPr>
          <w:trHeight w:val="125"/>
          <w:jc w:val="center"/>
          <w:ins w:id="3463" w:author="Verizon" w:date="2020-08-03T15:15:00Z"/>
        </w:trPr>
        <w:tc>
          <w:tcPr>
            <w:tcW w:w="2065" w:type="dxa"/>
            <w:vMerge/>
            <w:tcBorders>
              <w:left w:val="single" w:sz="4" w:space="0" w:color="auto"/>
              <w:bottom w:val="single" w:sz="4" w:space="0" w:color="auto"/>
              <w:right w:val="single" w:sz="4" w:space="0" w:color="auto"/>
            </w:tcBorders>
            <w:vAlign w:val="center"/>
          </w:tcPr>
          <w:p w14:paraId="1859B10E" w14:textId="77777777" w:rsidR="00585091" w:rsidRPr="00232036" w:rsidRDefault="00585091" w:rsidP="00F017CA">
            <w:pPr>
              <w:pStyle w:val="NoSpacing"/>
              <w:jc w:val="center"/>
              <w:rPr>
                <w:ins w:id="3464"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3EA149E" w14:textId="77777777" w:rsidR="00585091" w:rsidRPr="002F0CDC" w:rsidRDefault="00585091" w:rsidP="00F017CA">
            <w:pPr>
              <w:pStyle w:val="NoSpacing"/>
              <w:jc w:val="center"/>
              <w:rPr>
                <w:ins w:id="3465"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625C386" w14:textId="77777777" w:rsidR="00585091" w:rsidRPr="00232036" w:rsidRDefault="00585091" w:rsidP="00F017CA">
            <w:pPr>
              <w:jc w:val="center"/>
              <w:rPr>
                <w:ins w:id="3466" w:author="Verizon" w:date="2020-08-03T15:15:00Z"/>
                <w:rFonts w:ascii="Arial" w:hAnsi="Arial" w:cs="Arial"/>
                <w:sz w:val="18"/>
                <w:szCs w:val="18"/>
              </w:rPr>
            </w:pPr>
            <w:ins w:id="3467"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71CAA226" w14:textId="77777777" w:rsidR="00585091" w:rsidRPr="00232036" w:rsidRDefault="00585091" w:rsidP="00F017CA">
            <w:pPr>
              <w:jc w:val="center"/>
              <w:rPr>
                <w:ins w:id="3468" w:author="Verizon" w:date="2020-08-03T15:15:00Z"/>
                <w:rFonts w:ascii="Arial" w:hAnsi="Arial" w:cs="Arial"/>
                <w:sz w:val="18"/>
                <w:szCs w:val="18"/>
              </w:rPr>
            </w:pPr>
            <w:ins w:id="3469"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1(A-G)</w:t>
              </w:r>
            </w:ins>
          </w:p>
        </w:tc>
        <w:tc>
          <w:tcPr>
            <w:tcW w:w="749" w:type="dxa"/>
            <w:vMerge/>
            <w:tcBorders>
              <w:left w:val="single" w:sz="4" w:space="0" w:color="auto"/>
              <w:bottom w:val="single" w:sz="4" w:space="0" w:color="auto"/>
              <w:right w:val="single" w:sz="4" w:space="0" w:color="auto"/>
            </w:tcBorders>
            <w:vAlign w:val="center"/>
          </w:tcPr>
          <w:p w14:paraId="05BB8E09" w14:textId="77777777" w:rsidR="00585091" w:rsidRPr="00232036" w:rsidRDefault="00585091" w:rsidP="00F017CA">
            <w:pPr>
              <w:jc w:val="center"/>
              <w:rPr>
                <w:ins w:id="3470" w:author="Verizon" w:date="2020-08-03T15:15:00Z"/>
                <w:rFonts w:ascii="Arial" w:hAnsi="Arial" w:cs="Arial"/>
                <w:sz w:val="18"/>
                <w:szCs w:val="18"/>
              </w:rPr>
            </w:pPr>
          </w:p>
        </w:tc>
      </w:tr>
      <w:tr w:rsidR="00585091" w:rsidRPr="00232036" w14:paraId="29B697A6" w14:textId="77777777" w:rsidTr="00F017CA">
        <w:trPr>
          <w:trHeight w:val="125"/>
          <w:jc w:val="center"/>
          <w:ins w:id="3471" w:author="Verizon" w:date="2020-08-03T15:15:00Z"/>
        </w:trPr>
        <w:tc>
          <w:tcPr>
            <w:tcW w:w="2065" w:type="dxa"/>
            <w:vMerge w:val="restart"/>
            <w:tcBorders>
              <w:top w:val="single" w:sz="4" w:space="0" w:color="auto"/>
              <w:left w:val="single" w:sz="4" w:space="0" w:color="auto"/>
              <w:right w:val="single" w:sz="4" w:space="0" w:color="auto"/>
            </w:tcBorders>
            <w:vAlign w:val="center"/>
          </w:tcPr>
          <w:p w14:paraId="6D63DF3B" w14:textId="77777777" w:rsidR="00585091" w:rsidRPr="00232036" w:rsidRDefault="00585091" w:rsidP="00F017CA">
            <w:pPr>
              <w:pStyle w:val="NoSpacing"/>
              <w:jc w:val="center"/>
              <w:rPr>
                <w:ins w:id="3472" w:author="Verizon" w:date="2020-08-03T15:15:00Z"/>
                <w:rFonts w:ascii="Arial" w:hAnsi="Arial" w:cs="Arial"/>
                <w:sz w:val="18"/>
                <w:szCs w:val="18"/>
              </w:rPr>
            </w:pPr>
            <w:ins w:id="3473" w:author="Verizon" w:date="2020-08-03T15:15:00Z">
              <w:r w:rsidRPr="00FE7CE1">
                <w:rPr>
                  <w:rFonts w:ascii="Arial" w:hAnsi="Arial" w:cs="Arial"/>
                  <w:color w:val="000000"/>
                  <w:sz w:val="18"/>
                  <w:szCs w:val="18"/>
                </w:rPr>
                <w:t>CA_n66A-n261(A-H)</w:t>
              </w:r>
            </w:ins>
          </w:p>
        </w:tc>
        <w:tc>
          <w:tcPr>
            <w:tcW w:w="1980" w:type="dxa"/>
            <w:vMerge w:val="restart"/>
            <w:tcBorders>
              <w:top w:val="single" w:sz="4" w:space="0" w:color="auto"/>
              <w:left w:val="single" w:sz="4" w:space="0" w:color="auto"/>
              <w:right w:val="single" w:sz="4" w:space="0" w:color="auto"/>
            </w:tcBorders>
            <w:vAlign w:val="center"/>
          </w:tcPr>
          <w:p w14:paraId="2B77D0E6" w14:textId="77777777" w:rsidR="00585091" w:rsidRPr="002F0CDC" w:rsidRDefault="00585091" w:rsidP="00F017CA">
            <w:pPr>
              <w:pStyle w:val="NoSpacing"/>
              <w:jc w:val="center"/>
              <w:rPr>
                <w:ins w:id="3474" w:author="Verizon" w:date="2020-08-03T15:15:00Z"/>
                <w:rFonts w:ascii="Arial" w:eastAsia="MS Mincho" w:hAnsi="Arial" w:cs="Arial"/>
                <w:sz w:val="18"/>
                <w:szCs w:val="18"/>
                <w:lang w:eastAsia="ja-JP"/>
              </w:rPr>
            </w:pPr>
            <w:ins w:id="3475" w:author="Verizon" w:date="2020-08-03T15:15:00Z">
              <w:r w:rsidRPr="002F0CDC">
                <w:rPr>
                  <w:rFonts w:ascii="Arial" w:eastAsia="MS Mincho" w:hAnsi="Arial" w:cs="Arial"/>
                  <w:sz w:val="18"/>
                  <w:szCs w:val="18"/>
                  <w:lang w:eastAsia="ja-JP"/>
                </w:rPr>
                <w:t>CA_n66A-n261A</w:t>
              </w:r>
            </w:ins>
          </w:p>
          <w:p w14:paraId="2E95C1C6" w14:textId="77777777" w:rsidR="00585091" w:rsidRPr="002F0CDC" w:rsidRDefault="00585091" w:rsidP="00F017CA">
            <w:pPr>
              <w:pStyle w:val="NoSpacing"/>
              <w:jc w:val="center"/>
              <w:rPr>
                <w:ins w:id="3476" w:author="Verizon" w:date="2020-08-03T15:15:00Z"/>
                <w:rFonts w:ascii="Arial" w:hAnsi="Arial" w:cs="Arial"/>
                <w:sz w:val="18"/>
                <w:szCs w:val="18"/>
              </w:rPr>
            </w:pPr>
            <w:ins w:id="3477" w:author="Verizon" w:date="2020-08-03T15:15:00Z">
              <w:r w:rsidRPr="002F0CDC">
                <w:rPr>
                  <w:rFonts w:ascii="Arial" w:hAnsi="Arial" w:cs="Arial"/>
                  <w:color w:val="000000"/>
                  <w:sz w:val="18"/>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14:paraId="4237A7F0" w14:textId="77777777" w:rsidR="00585091" w:rsidRPr="00232036" w:rsidRDefault="00585091" w:rsidP="00F017CA">
            <w:pPr>
              <w:jc w:val="center"/>
              <w:rPr>
                <w:ins w:id="3478" w:author="Verizon" w:date="2020-08-03T15:15:00Z"/>
                <w:rFonts w:ascii="Arial" w:hAnsi="Arial" w:cs="Arial"/>
                <w:sz w:val="18"/>
                <w:szCs w:val="18"/>
              </w:rPr>
            </w:pPr>
            <w:ins w:id="3479"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6C328850" w14:textId="77777777" w:rsidR="00585091" w:rsidRPr="00232036" w:rsidRDefault="00585091" w:rsidP="00F017CA">
            <w:pPr>
              <w:jc w:val="center"/>
              <w:rPr>
                <w:ins w:id="3480" w:author="Verizon" w:date="2020-08-03T15:15:00Z"/>
                <w:rFonts w:ascii="Arial" w:hAnsi="Arial" w:cs="Arial"/>
                <w:sz w:val="18"/>
                <w:szCs w:val="18"/>
              </w:rPr>
            </w:pPr>
            <w:ins w:id="3481"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69A45501" w14:textId="77777777" w:rsidR="00585091" w:rsidRPr="00232036" w:rsidRDefault="00585091" w:rsidP="00F017CA">
            <w:pPr>
              <w:jc w:val="center"/>
              <w:rPr>
                <w:ins w:id="3482" w:author="Verizon" w:date="2020-08-03T15:15:00Z"/>
                <w:rFonts w:ascii="Arial" w:hAnsi="Arial" w:cs="Arial"/>
                <w:sz w:val="18"/>
                <w:szCs w:val="18"/>
              </w:rPr>
            </w:pPr>
            <w:ins w:id="348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5DEF96" w14:textId="77777777" w:rsidR="00585091" w:rsidRPr="00232036" w:rsidRDefault="00585091" w:rsidP="00F017CA">
            <w:pPr>
              <w:jc w:val="center"/>
              <w:rPr>
                <w:ins w:id="3484" w:author="Verizon" w:date="2020-08-03T15:15:00Z"/>
                <w:rFonts w:ascii="Arial" w:hAnsi="Arial" w:cs="Arial"/>
                <w:sz w:val="18"/>
                <w:szCs w:val="18"/>
              </w:rPr>
            </w:pPr>
            <w:ins w:id="348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BD40BC" w14:textId="77777777" w:rsidR="00585091" w:rsidRPr="00232036" w:rsidRDefault="00585091" w:rsidP="00F017CA">
            <w:pPr>
              <w:jc w:val="center"/>
              <w:rPr>
                <w:ins w:id="3486" w:author="Verizon" w:date="2020-08-03T15:15:00Z"/>
                <w:rFonts w:ascii="Arial" w:hAnsi="Arial" w:cs="Arial"/>
                <w:sz w:val="18"/>
                <w:szCs w:val="18"/>
              </w:rPr>
            </w:pPr>
            <w:ins w:id="348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692DB6" w14:textId="77777777" w:rsidR="00585091" w:rsidRPr="00232036" w:rsidRDefault="00585091" w:rsidP="00F017CA">
            <w:pPr>
              <w:jc w:val="center"/>
              <w:rPr>
                <w:ins w:id="3488" w:author="Verizon" w:date="2020-08-03T15:15:00Z"/>
                <w:rFonts w:ascii="Arial" w:hAnsi="Arial" w:cs="Arial"/>
                <w:sz w:val="18"/>
                <w:szCs w:val="18"/>
              </w:rPr>
            </w:pPr>
            <w:ins w:id="348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70B688D" w14:textId="77777777" w:rsidR="00585091" w:rsidRPr="00232036" w:rsidRDefault="00585091" w:rsidP="00F017CA">
            <w:pPr>
              <w:jc w:val="center"/>
              <w:rPr>
                <w:ins w:id="349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B69D00" w14:textId="77777777" w:rsidR="00585091" w:rsidRPr="00232036" w:rsidRDefault="00585091" w:rsidP="00F017CA">
            <w:pPr>
              <w:jc w:val="center"/>
              <w:rPr>
                <w:ins w:id="349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B1D02F" w14:textId="77777777" w:rsidR="00585091" w:rsidRPr="00232036" w:rsidRDefault="00585091" w:rsidP="00F017CA">
            <w:pPr>
              <w:jc w:val="center"/>
              <w:rPr>
                <w:ins w:id="3492" w:author="Verizon" w:date="2020-08-03T15:15:00Z"/>
                <w:rFonts w:ascii="Arial" w:hAnsi="Arial" w:cs="Arial"/>
                <w:sz w:val="18"/>
                <w:szCs w:val="18"/>
              </w:rPr>
            </w:pPr>
            <w:ins w:id="349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B8C63FB" w14:textId="77777777" w:rsidR="00585091" w:rsidRPr="00232036" w:rsidRDefault="00585091" w:rsidP="00F017CA">
            <w:pPr>
              <w:jc w:val="center"/>
              <w:rPr>
                <w:ins w:id="349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E463E8" w14:textId="77777777" w:rsidR="00585091" w:rsidRPr="00232036" w:rsidRDefault="00585091" w:rsidP="00F017CA">
            <w:pPr>
              <w:jc w:val="center"/>
              <w:rPr>
                <w:ins w:id="349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D99F50" w14:textId="77777777" w:rsidR="00585091" w:rsidRPr="00232036" w:rsidRDefault="00585091" w:rsidP="00F017CA">
            <w:pPr>
              <w:jc w:val="center"/>
              <w:rPr>
                <w:ins w:id="349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C1866D" w14:textId="77777777" w:rsidR="00585091" w:rsidRPr="00232036" w:rsidRDefault="00585091" w:rsidP="00F017CA">
            <w:pPr>
              <w:jc w:val="center"/>
              <w:rPr>
                <w:ins w:id="349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4EA637" w14:textId="77777777" w:rsidR="00585091" w:rsidRPr="00232036" w:rsidRDefault="00585091" w:rsidP="00F017CA">
            <w:pPr>
              <w:jc w:val="center"/>
              <w:rPr>
                <w:ins w:id="3498" w:author="Verizon" w:date="2020-08-03T15:15:00Z"/>
                <w:rFonts w:ascii="Arial" w:hAnsi="Arial" w:cs="Arial"/>
                <w:sz w:val="18"/>
                <w:szCs w:val="18"/>
              </w:rPr>
            </w:pPr>
            <w:ins w:id="3499"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694B62AC" w14:textId="77777777" w:rsidR="00585091" w:rsidRPr="00232036" w:rsidRDefault="00585091" w:rsidP="00F017CA">
            <w:pPr>
              <w:jc w:val="center"/>
              <w:rPr>
                <w:ins w:id="350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C154065" w14:textId="77777777" w:rsidR="00585091" w:rsidRPr="00232036" w:rsidRDefault="00585091" w:rsidP="00F017CA">
            <w:pPr>
              <w:jc w:val="center"/>
              <w:rPr>
                <w:ins w:id="3501"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54295A" w14:textId="77777777" w:rsidR="00585091" w:rsidRPr="00232036" w:rsidRDefault="00585091" w:rsidP="00F017CA">
            <w:pPr>
              <w:jc w:val="center"/>
              <w:rPr>
                <w:ins w:id="3502"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5C32030" w14:textId="77777777" w:rsidR="00585091" w:rsidRPr="00232036" w:rsidRDefault="00585091" w:rsidP="00F017CA">
            <w:pPr>
              <w:jc w:val="center"/>
              <w:rPr>
                <w:ins w:id="3503" w:author="Verizon" w:date="2020-08-03T15:15:00Z"/>
                <w:rFonts w:ascii="Arial" w:hAnsi="Arial" w:cs="Arial"/>
                <w:sz w:val="18"/>
                <w:szCs w:val="18"/>
              </w:rPr>
            </w:pPr>
            <w:ins w:id="3504" w:author="Verizon" w:date="2020-08-03T15:15:00Z">
              <w:r w:rsidRPr="00232036">
                <w:rPr>
                  <w:rFonts w:ascii="Arial" w:hAnsi="Arial" w:cs="Arial"/>
                  <w:sz w:val="18"/>
                  <w:szCs w:val="18"/>
                </w:rPr>
                <w:t>0</w:t>
              </w:r>
            </w:ins>
          </w:p>
        </w:tc>
      </w:tr>
      <w:tr w:rsidR="00585091" w:rsidRPr="00232036" w14:paraId="4F6E9A99" w14:textId="77777777" w:rsidTr="00F017CA">
        <w:trPr>
          <w:trHeight w:val="125"/>
          <w:jc w:val="center"/>
          <w:ins w:id="3505" w:author="Verizon" w:date="2020-08-03T15:15:00Z"/>
        </w:trPr>
        <w:tc>
          <w:tcPr>
            <w:tcW w:w="2065" w:type="dxa"/>
            <w:vMerge/>
            <w:tcBorders>
              <w:left w:val="single" w:sz="4" w:space="0" w:color="auto"/>
              <w:right w:val="single" w:sz="4" w:space="0" w:color="auto"/>
            </w:tcBorders>
            <w:vAlign w:val="center"/>
          </w:tcPr>
          <w:p w14:paraId="5CE47659" w14:textId="77777777" w:rsidR="00585091" w:rsidRPr="00232036" w:rsidRDefault="00585091" w:rsidP="00F017CA">
            <w:pPr>
              <w:pStyle w:val="NoSpacing"/>
              <w:jc w:val="center"/>
              <w:rPr>
                <w:ins w:id="350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39D1344" w14:textId="77777777" w:rsidR="00585091" w:rsidRPr="002F0CDC" w:rsidRDefault="00585091" w:rsidP="00F017CA">
            <w:pPr>
              <w:pStyle w:val="NoSpacing"/>
              <w:jc w:val="center"/>
              <w:rPr>
                <w:ins w:id="3507"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7BF8F6DC" w14:textId="77777777" w:rsidR="00585091" w:rsidRPr="00232036" w:rsidRDefault="00585091" w:rsidP="00F017CA">
            <w:pPr>
              <w:jc w:val="center"/>
              <w:rPr>
                <w:ins w:id="350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92349FD" w14:textId="77777777" w:rsidR="00585091" w:rsidRPr="00232036" w:rsidRDefault="00585091" w:rsidP="00F017CA">
            <w:pPr>
              <w:jc w:val="center"/>
              <w:rPr>
                <w:ins w:id="3509" w:author="Verizon" w:date="2020-08-03T15:15:00Z"/>
                <w:rFonts w:ascii="Arial" w:hAnsi="Arial" w:cs="Arial"/>
                <w:sz w:val="18"/>
                <w:szCs w:val="18"/>
              </w:rPr>
            </w:pPr>
            <w:ins w:id="3510"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79DA3052" w14:textId="77777777" w:rsidR="00585091" w:rsidRPr="00232036" w:rsidRDefault="00585091" w:rsidP="00F017CA">
            <w:pPr>
              <w:jc w:val="center"/>
              <w:rPr>
                <w:ins w:id="351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7CA995" w14:textId="77777777" w:rsidR="00585091" w:rsidRPr="00232036" w:rsidRDefault="00585091" w:rsidP="00F017CA">
            <w:pPr>
              <w:jc w:val="center"/>
              <w:rPr>
                <w:ins w:id="3512" w:author="Verizon" w:date="2020-08-03T15:15:00Z"/>
                <w:rFonts w:ascii="Arial" w:hAnsi="Arial" w:cs="Arial"/>
                <w:sz w:val="18"/>
                <w:szCs w:val="18"/>
              </w:rPr>
            </w:pPr>
            <w:ins w:id="351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829345" w14:textId="77777777" w:rsidR="00585091" w:rsidRPr="00232036" w:rsidRDefault="00585091" w:rsidP="00F017CA">
            <w:pPr>
              <w:jc w:val="center"/>
              <w:rPr>
                <w:ins w:id="3514" w:author="Verizon" w:date="2020-08-03T15:15:00Z"/>
                <w:rFonts w:ascii="Arial" w:hAnsi="Arial" w:cs="Arial"/>
                <w:sz w:val="18"/>
                <w:szCs w:val="18"/>
              </w:rPr>
            </w:pPr>
            <w:ins w:id="351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588541" w14:textId="77777777" w:rsidR="00585091" w:rsidRPr="00232036" w:rsidRDefault="00585091" w:rsidP="00F017CA">
            <w:pPr>
              <w:jc w:val="center"/>
              <w:rPr>
                <w:ins w:id="3516" w:author="Verizon" w:date="2020-08-03T15:15:00Z"/>
                <w:rFonts w:ascii="Arial" w:hAnsi="Arial" w:cs="Arial"/>
                <w:sz w:val="18"/>
                <w:szCs w:val="18"/>
              </w:rPr>
            </w:pPr>
            <w:ins w:id="351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FCB127" w14:textId="77777777" w:rsidR="00585091" w:rsidRPr="00232036" w:rsidRDefault="00585091" w:rsidP="00F017CA">
            <w:pPr>
              <w:jc w:val="center"/>
              <w:rPr>
                <w:ins w:id="351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251B40" w14:textId="77777777" w:rsidR="00585091" w:rsidRPr="00232036" w:rsidRDefault="00585091" w:rsidP="00F017CA">
            <w:pPr>
              <w:jc w:val="center"/>
              <w:rPr>
                <w:ins w:id="351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9370A4" w14:textId="77777777" w:rsidR="00585091" w:rsidRPr="00232036" w:rsidRDefault="00585091" w:rsidP="00F017CA">
            <w:pPr>
              <w:jc w:val="center"/>
              <w:rPr>
                <w:ins w:id="3520" w:author="Verizon" w:date="2020-08-03T15:15:00Z"/>
                <w:rFonts w:ascii="Arial" w:hAnsi="Arial" w:cs="Arial"/>
                <w:sz w:val="18"/>
                <w:szCs w:val="18"/>
              </w:rPr>
            </w:pPr>
            <w:ins w:id="352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55304D" w14:textId="77777777" w:rsidR="00585091" w:rsidRPr="00232036" w:rsidRDefault="00585091" w:rsidP="00F017CA">
            <w:pPr>
              <w:jc w:val="center"/>
              <w:rPr>
                <w:ins w:id="352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2AC307" w14:textId="77777777" w:rsidR="00585091" w:rsidRPr="00232036" w:rsidRDefault="00585091" w:rsidP="00F017CA">
            <w:pPr>
              <w:jc w:val="center"/>
              <w:rPr>
                <w:ins w:id="352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88C133" w14:textId="77777777" w:rsidR="00585091" w:rsidRPr="00232036" w:rsidRDefault="00585091" w:rsidP="00F017CA">
            <w:pPr>
              <w:jc w:val="center"/>
              <w:rPr>
                <w:ins w:id="352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68C3AF" w14:textId="77777777" w:rsidR="00585091" w:rsidRPr="00232036" w:rsidRDefault="00585091" w:rsidP="00F017CA">
            <w:pPr>
              <w:jc w:val="center"/>
              <w:rPr>
                <w:ins w:id="352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27B152" w14:textId="77777777" w:rsidR="00585091" w:rsidRPr="00232036" w:rsidRDefault="00585091" w:rsidP="00F017CA">
            <w:pPr>
              <w:jc w:val="center"/>
              <w:rPr>
                <w:ins w:id="352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CA58BA" w14:textId="77777777" w:rsidR="00585091" w:rsidRPr="00232036" w:rsidRDefault="00585091" w:rsidP="00F017CA">
            <w:pPr>
              <w:jc w:val="center"/>
              <w:rPr>
                <w:ins w:id="352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EBAC268" w14:textId="77777777" w:rsidR="00585091" w:rsidRPr="00232036" w:rsidRDefault="00585091" w:rsidP="00F017CA">
            <w:pPr>
              <w:jc w:val="center"/>
              <w:rPr>
                <w:ins w:id="352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C1019A" w14:textId="77777777" w:rsidR="00585091" w:rsidRPr="00232036" w:rsidRDefault="00585091" w:rsidP="00F017CA">
            <w:pPr>
              <w:jc w:val="center"/>
              <w:rPr>
                <w:ins w:id="352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0672120" w14:textId="77777777" w:rsidR="00585091" w:rsidRPr="00232036" w:rsidRDefault="00585091" w:rsidP="00F017CA">
            <w:pPr>
              <w:jc w:val="center"/>
              <w:rPr>
                <w:ins w:id="3530" w:author="Verizon" w:date="2020-08-03T15:15:00Z"/>
                <w:rFonts w:ascii="Arial" w:hAnsi="Arial" w:cs="Arial"/>
                <w:sz w:val="18"/>
                <w:szCs w:val="18"/>
              </w:rPr>
            </w:pPr>
          </w:p>
        </w:tc>
      </w:tr>
      <w:tr w:rsidR="00585091" w:rsidRPr="00232036" w14:paraId="2A9201D0" w14:textId="77777777" w:rsidTr="00F017CA">
        <w:trPr>
          <w:trHeight w:val="125"/>
          <w:jc w:val="center"/>
          <w:ins w:id="3531" w:author="Verizon" w:date="2020-08-03T15:15:00Z"/>
        </w:trPr>
        <w:tc>
          <w:tcPr>
            <w:tcW w:w="2065" w:type="dxa"/>
            <w:vMerge/>
            <w:tcBorders>
              <w:left w:val="single" w:sz="4" w:space="0" w:color="auto"/>
              <w:right w:val="single" w:sz="4" w:space="0" w:color="auto"/>
            </w:tcBorders>
            <w:vAlign w:val="center"/>
          </w:tcPr>
          <w:p w14:paraId="612DAE7B" w14:textId="77777777" w:rsidR="00585091" w:rsidRPr="00232036" w:rsidRDefault="00585091" w:rsidP="00F017CA">
            <w:pPr>
              <w:pStyle w:val="NoSpacing"/>
              <w:jc w:val="center"/>
              <w:rPr>
                <w:ins w:id="3532"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308B88CA" w14:textId="77777777" w:rsidR="00585091" w:rsidRPr="002F0CDC" w:rsidRDefault="00585091" w:rsidP="00F017CA">
            <w:pPr>
              <w:pStyle w:val="NoSpacing"/>
              <w:jc w:val="center"/>
              <w:rPr>
                <w:ins w:id="3533"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40B7AA2" w14:textId="77777777" w:rsidR="00585091" w:rsidRPr="00232036" w:rsidRDefault="00585091" w:rsidP="00F017CA">
            <w:pPr>
              <w:jc w:val="center"/>
              <w:rPr>
                <w:ins w:id="353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6C7D1A" w14:textId="77777777" w:rsidR="00585091" w:rsidRPr="00232036" w:rsidRDefault="00585091" w:rsidP="00F017CA">
            <w:pPr>
              <w:jc w:val="center"/>
              <w:rPr>
                <w:ins w:id="3535" w:author="Verizon" w:date="2020-08-03T15:15:00Z"/>
                <w:rFonts w:ascii="Arial" w:hAnsi="Arial" w:cs="Arial"/>
                <w:sz w:val="18"/>
                <w:szCs w:val="18"/>
              </w:rPr>
            </w:pPr>
            <w:ins w:id="3536"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8085026" w14:textId="77777777" w:rsidR="00585091" w:rsidRPr="00232036" w:rsidRDefault="00585091" w:rsidP="00F017CA">
            <w:pPr>
              <w:jc w:val="center"/>
              <w:rPr>
                <w:ins w:id="353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F78578" w14:textId="77777777" w:rsidR="00585091" w:rsidRPr="00232036" w:rsidRDefault="00585091" w:rsidP="00F017CA">
            <w:pPr>
              <w:jc w:val="center"/>
              <w:rPr>
                <w:ins w:id="3538" w:author="Verizon" w:date="2020-08-03T15:15:00Z"/>
                <w:rFonts w:ascii="Arial" w:hAnsi="Arial" w:cs="Arial"/>
                <w:sz w:val="18"/>
                <w:szCs w:val="18"/>
              </w:rPr>
            </w:pPr>
            <w:ins w:id="353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C800E4" w14:textId="77777777" w:rsidR="00585091" w:rsidRPr="00232036" w:rsidRDefault="00585091" w:rsidP="00F017CA">
            <w:pPr>
              <w:jc w:val="center"/>
              <w:rPr>
                <w:ins w:id="3540" w:author="Verizon" w:date="2020-08-03T15:15:00Z"/>
                <w:rFonts w:ascii="Arial" w:hAnsi="Arial" w:cs="Arial"/>
                <w:sz w:val="18"/>
                <w:szCs w:val="18"/>
              </w:rPr>
            </w:pPr>
            <w:ins w:id="354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D722CB" w14:textId="77777777" w:rsidR="00585091" w:rsidRPr="00232036" w:rsidRDefault="00585091" w:rsidP="00F017CA">
            <w:pPr>
              <w:jc w:val="center"/>
              <w:rPr>
                <w:ins w:id="3542" w:author="Verizon" w:date="2020-08-03T15:15:00Z"/>
                <w:rFonts w:ascii="Arial" w:hAnsi="Arial" w:cs="Arial"/>
                <w:sz w:val="18"/>
                <w:szCs w:val="18"/>
              </w:rPr>
            </w:pPr>
            <w:ins w:id="354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5E71CE" w14:textId="77777777" w:rsidR="00585091" w:rsidRPr="00232036" w:rsidRDefault="00585091" w:rsidP="00F017CA">
            <w:pPr>
              <w:jc w:val="center"/>
              <w:rPr>
                <w:ins w:id="354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40BE30" w14:textId="77777777" w:rsidR="00585091" w:rsidRPr="00232036" w:rsidRDefault="00585091" w:rsidP="00F017CA">
            <w:pPr>
              <w:jc w:val="center"/>
              <w:rPr>
                <w:ins w:id="354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CCDC74" w14:textId="77777777" w:rsidR="00585091" w:rsidRPr="00232036" w:rsidRDefault="00585091" w:rsidP="00F017CA">
            <w:pPr>
              <w:jc w:val="center"/>
              <w:rPr>
                <w:ins w:id="3546" w:author="Verizon" w:date="2020-08-03T15:15:00Z"/>
                <w:rFonts w:ascii="Arial" w:hAnsi="Arial" w:cs="Arial"/>
                <w:sz w:val="18"/>
                <w:szCs w:val="18"/>
              </w:rPr>
            </w:pPr>
            <w:ins w:id="354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4321DA5" w14:textId="77777777" w:rsidR="00585091" w:rsidRPr="00232036" w:rsidRDefault="00585091" w:rsidP="00F017CA">
            <w:pPr>
              <w:jc w:val="center"/>
              <w:rPr>
                <w:ins w:id="354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A7FA17" w14:textId="77777777" w:rsidR="00585091" w:rsidRPr="00232036" w:rsidRDefault="00585091" w:rsidP="00F017CA">
            <w:pPr>
              <w:jc w:val="center"/>
              <w:rPr>
                <w:ins w:id="354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321235" w14:textId="77777777" w:rsidR="00585091" w:rsidRPr="00232036" w:rsidRDefault="00585091" w:rsidP="00F017CA">
            <w:pPr>
              <w:jc w:val="center"/>
              <w:rPr>
                <w:ins w:id="355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F14A87" w14:textId="77777777" w:rsidR="00585091" w:rsidRPr="00232036" w:rsidRDefault="00585091" w:rsidP="00F017CA">
            <w:pPr>
              <w:jc w:val="center"/>
              <w:rPr>
                <w:ins w:id="355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C4FDA0" w14:textId="77777777" w:rsidR="00585091" w:rsidRPr="00232036" w:rsidRDefault="00585091" w:rsidP="00F017CA">
            <w:pPr>
              <w:jc w:val="center"/>
              <w:rPr>
                <w:ins w:id="355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42C223" w14:textId="77777777" w:rsidR="00585091" w:rsidRPr="00232036" w:rsidRDefault="00585091" w:rsidP="00F017CA">
            <w:pPr>
              <w:jc w:val="center"/>
              <w:rPr>
                <w:ins w:id="3553"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21E787B" w14:textId="77777777" w:rsidR="00585091" w:rsidRPr="00232036" w:rsidRDefault="00585091" w:rsidP="00F017CA">
            <w:pPr>
              <w:jc w:val="center"/>
              <w:rPr>
                <w:ins w:id="3554"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00D043" w14:textId="77777777" w:rsidR="00585091" w:rsidRPr="00232036" w:rsidRDefault="00585091" w:rsidP="00F017CA">
            <w:pPr>
              <w:jc w:val="center"/>
              <w:rPr>
                <w:ins w:id="3555"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842826A" w14:textId="77777777" w:rsidR="00585091" w:rsidRPr="00232036" w:rsidRDefault="00585091" w:rsidP="00F017CA">
            <w:pPr>
              <w:jc w:val="center"/>
              <w:rPr>
                <w:ins w:id="3556" w:author="Verizon" w:date="2020-08-03T15:15:00Z"/>
                <w:rFonts w:ascii="Arial" w:hAnsi="Arial" w:cs="Arial"/>
                <w:sz w:val="18"/>
                <w:szCs w:val="18"/>
              </w:rPr>
            </w:pPr>
          </w:p>
        </w:tc>
      </w:tr>
      <w:tr w:rsidR="00585091" w:rsidRPr="00232036" w14:paraId="5226A875" w14:textId="77777777" w:rsidTr="00F017CA">
        <w:trPr>
          <w:trHeight w:val="125"/>
          <w:jc w:val="center"/>
          <w:ins w:id="3557" w:author="Verizon" w:date="2020-08-03T15:15:00Z"/>
        </w:trPr>
        <w:tc>
          <w:tcPr>
            <w:tcW w:w="2065" w:type="dxa"/>
            <w:vMerge/>
            <w:tcBorders>
              <w:left w:val="single" w:sz="4" w:space="0" w:color="auto"/>
              <w:bottom w:val="single" w:sz="4" w:space="0" w:color="auto"/>
              <w:right w:val="single" w:sz="4" w:space="0" w:color="auto"/>
            </w:tcBorders>
            <w:vAlign w:val="center"/>
          </w:tcPr>
          <w:p w14:paraId="3E5C5238" w14:textId="77777777" w:rsidR="00585091" w:rsidRPr="00232036" w:rsidRDefault="00585091" w:rsidP="00F017CA">
            <w:pPr>
              <w:pStyle w:val="NoSpacing"/>
              <w:jc w:val="center"/>
              <w:rPr>
                <w:ins w:id="3558"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6CAF705" w14:textId="77777777" w:rsidR="00585091" w:rsidRPr="002F0CDC" w:rsidRDefault="00585091" w:rsidP="00F017CA">
            <w:pPr>
              <w:pStyle w:val="NoSpacing"/>
              <w:jc w:val="center"/>
              <w:rPr>
                <w:ins w:id="3559"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373825C" w14:textId="77777777" w:rsidR="00585091" w:rsidRPr="00232036" w:rsidRDefault="00585091" w:rsidP="00F017CA">
            <w:pPr>
              <w:jc w:val="center"/>
              <w:rPr>
                <w:ins w:id="3560" w:author="Verizon" w:date="2020-08-03T15:15:00Z"/>
                <w:rFonts w:ascii="Arial" w:hAnsi="Arial" w:cs="Arial"/>
                <w:sz w:val="18"/>
                <w:szCs w:val="18"/>
              </w:rPr>
            </w:pPr>
            <w:ins w:id="3561"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615CF3E3" w14:textId="77777777" w:rsidR="00585091" w:rsidRPr="00232036" w:rsidRDefault="00585091" w:rsidP="00F017CA">
            <w:pPr>
              <w:jc w:val="center"/>
              <w:rPr>
                <w:ins w:id="3562" w:author="Verizon" w:date="2020-08-03T15:15:00Z"/>
                <w:rFonts w:ascii="Arial" w:hAnsi="Arial" w:cs="Arial"/>
                <w:sz w:val="18"/>
                <w:szCs w:val="18"/>
              </w:rPr>
            </w:pPr>
            <w:ins w:id="3563"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1(A-H)</w:t>
              </w:r>
            </w:ins>
          </w:p>
        </w:tc>
        <w:tc>
          <w:tcPr>
            <w:tcW w:w="749" w:type="dxa"/>
            <w:vMerge/>
            <w:tcBorders>
              <w:left w:val="single" w:sz="4" w:space="0" w:color="auto"/>
              <w:bottom w:val="single" w:sz="4" w:space="0" w:color="auto"/>
              <w:right w:val="single" w:sz="4" w:space="0" w:color="auto"/>
            </w:tcBorders>
            <w:vAlign w:val="center"/>
          </w:tcPr>
          <w:p w14:paraId="46053DF5" w14:textId="77777777" w:rsidR="00585091" w:rsidRPr="00232036" w:rsidRDefault="00585091" w:rsidP="00F017CA">
            <w:pPr>
              <w:jc w:val="center"/>
              <w:rPr>
                <w:ins w:id="3564" w:author="Verizon" w:date="2020-08-03T15:15:00Z"/>
                <w:rFonts w:ascii="Arial" w:hAnsi="Arial" w:cs="Arial"/>
                <w:sz w:val="18"/>
                <w:szCs w:val="18"/>
              </w:rPr>
            </w:pPr>
          </w:p>
        </w:tc>
      </w:tr>
      <w:tr w:rsidR="00585091" w:rsidRPr="00232036" w14:paraId="0E7523EE" w14:textId="77777777" w:rsidTr="00F017CA">
        <w:trPr>
          <w:trHeight w:val="125"/>
          <w:jc w:val="center"/>
          <w:ins w:id="3565" w:author="Verizon" w:date="2020-08-03T15:15:00Z"/>
        </w:trPr>
        <w:tc>
          <w:tcPr>
            <w:tcW w:w="2065" w:type="dxa"/>
            <w:vMerge w:val="restart"/>
            <w:tcBorders>
              <w:top w:val="single" w:sz="4" w:space="0" w:color="auto"/>
              <w:left w:val="single" w:sz="4" w:space="0" w:color="auto"/>
              <w:right w:val="single" w:sz="4" w:space="0" w:color="auto"/>
            </w:tcBorders>
            <w:vAlign w:val="center"/>
          </w:tcPr>
          <w:p w14:paraId="30198325" w14:textId="77777777" w:rsidR="00585091" w:rsidRPr="00232036" w:rsidRDefault="00585091" w:rsidP="00F017CA">
            <w:pPr>
              <w:pStyle w:val="NoSpacing"/>
              <w:jc w:val="center"/>
              <w:rPr>
                <w:ins w:id="3566" w:author="Verizon" w:date="2020-08-03T15:15:00Z"/>
                <w:rFonts w:ascii="Arial" w:hAnsi="Arial" w:cs="Arial"/>
                <w:sz w:val="18"/>
                <w:szCs w:val="18"/>
              </w:rPr>
            </w:pPr>
            <w:ins w:id="3567" w:author="Verizon" w:date="2020-08-03T15:15:00Z">
              <w:r w:rsidRPr="00FE7CE1">
                <w:rPr>
                  <w:rFonts w:ascii="Arial" w:hAnsi="Arial" w:cs="Arial"/>
                  <w:color w:val="000000"/>
                  <w:sz w:val="18"/>
                  <w:szCs w:val="18"/>
                </w:rPr>
                <w:t>CA_n66A-n261(A-I)</w:t>
              </w:r>
            </w:ins>
          </w:p>
        </w:tc>
        <w:tc>
          <w:tcPr>
            <w:tcW w:w="1980" w:type="dxa"/>
            <w:vMerge w:val="restart"/>
            <w:tcBorders>
              <w:top w:val="single" w:sz="4" w:space="0" w:color="auto"/>
              <w:left w:val="single" w:sz="4" w:space="0" w:color="auto"/>
              <w:right w:val="single" w:sz="4" w:space="0" w:color="auto"/>
            </w:tcBorders>
            <w:vAlign w:val="center"/>
          </w:tcPr>
          <w:p w14:paraId="5DC8F8D5" w14:textId="77777777" w:rsidR="00585091" w:rsidRPr="002F0CDC" w:rsidRDefault="00585091" w:rsidP="00F017CA">
            <w:pPr>
              <w:pStyle w:val="NoSpacing"/>
              <w:jc w:val="center"/>
              <w:rPr>
                <w:ins w:id="3568" w:author="Verizon" w:date="2020-08-03T15:15:00Z"/>
                <w:rFonts w:ascii="Arial" w:eastAsia="MS Mincho" w:hAnsi="Arial" w:cs="Arial"/>
                <w:sz w:val="18"/>
                <w:szCs w:val="18"/>
                <w:lang w:eastAsia="ja-JP"/>
              </w:rPr>
            </w:pPr>
            <w:ins w:id="3569" w:author="Verizon" w:date="2020-08-03T15:15:00Z">
              <w:r w:rsidRPr="002F0CDC">
                <w:rPr>
                  <w:rFonts w:ascii="Arial" w:eastAsia="MS Mincho" w:hAnsi="Arial" w:cs="Arial"/>
                  <w:sz w:val="18"/>
                  <w:szCs w:val="18"/>
                  <w:lang w:eastAsia="ja-JP"/>
                </w:rPr>
                <w:t>CA_n66A-n261A</w:t>
              </w:r>
            </w:ins>
          </w:p>
          <w:p w14:paraId="01FEEDC8" w14:textId="77777777" w:rsidR="00585091" w:rsidRPr="002F0CDC" w:rsidRDefault="00585091" w:rsidP="00F017CA">
            <w:pPr>
              <w:pStyle w:val="NoSpacing"/>
              <w:jc w:val="center"/>
              <w:rPr>
                <w:ins w:id="3570" w:author="Verizon" w:date="2020-08-03T15:15:00Z"/>
                <w:rFonts w:ascii="Arial" w:hAnsi="Arial" w:cs="Arial"/>
                <w:sz w:val="18"/>
                <w:szCs w:val="18"/>
              </w:rPr>
            </w:pPr>
            <w:ins w:id="3571" w:author="Verizon" w:date="2020-08-03T15:15:00Z">
              <w:r w:rsidRPr="002F0CDC">
                <w:rPr>
                  <w:rFonts w:ascii="Arial" w:hAnsi="Arial" w:cs="Arial"/>
                  <w:color w:val="000000"/>
                  <w:sz w:val="18"/>
                  <w:szCs w:val="18"/>
                </w:rPr>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14:paraId="2BF4C270" w14:textId="77777777" w:rsidR="00585091" w:rsidRPr="00232036" w:rsidRDefault="00585091" w:rsidP="00F017CA">
            <w:pPr>
              <w:jc w:val="center"/>
              <w:rPr>
                <w:ins w:id="3572" w:author="Verizon" w:date="2020-08-03T15:15:00Z"/>
                <w:rFonts w:ascii="Arial" w:hAnsi="Arial" w:cs="Arial"/>
                <w:sz w:val="18"/>
                <w:szCs w:val="18"/>
              </w:rPr>
            </w:pPr>
            <w:ins w:id="3573"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67D3FFAE" w14:textId="77777777" w:rsidR="00585091" w:rsidRPr="00232036" w:rsidRDefault="00585091" w:rsidP="00F017CA">
            <w:pPr>
              <w:jc w:val="center"/>
              <w:rPr>
                <w:ins w:id="3574" w:author="Verizon" w:date="2020-08-03T15:15:00Z"/>
                <w:rFonts w:ascii="Arial" w:hAnsi="Arial" w:cs="Arial"/>
                <w:sz w:val="18"/>
                <w:szCs w:val="18"/>
              </w:rPr>
            </w:pPr>
            <w:ins w:id="3575"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4B04A182" w14:textId="77777777" w:rsidR="00585091" w:rsidRPr="00232036" w:rsidRDefault="00585091" w:rsidP="00F017CA">
            <w:pPr>
              <w:jc w:val="center"/>
              <w:rPr>
                <w:ins w:id="3576" w:author="Verizon" w:date="2020-08-03T15:15:00Z"/>
                <w:rFonts w:ascii="Arial" w:hAnsi="Arial" w:cs="Arial"/>
                <w:sz w:val="18"/>
                <w:szCs w:val="18"/>
              </w:rPr>
            </w:pPr>
            <w:ins w:id="357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B4D644" w14:textId="77777777" w:rsidR="00585091" w:rsidRPr="00232036" w:rsidRDefault="00585091" w:rsidP="00F017CA">
            <w:pPr>
              <w:jc w:val="center"/>
              <w:rPr>
                <w:ins w:id="3578" w:author="Verizon" w:date="2020-08-03T15:15:00Z"/>
                <w:rFonts w:ascii="Arial" w:hAnsi="Arial" w:cs="Arial"/>
                <w:sz w:val="18"/>
                <w:szCs w:val="18"/>
              </w:rPr>
            </w:pPr>
            <w:ins w:id="357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8CA09B" w14:textId="77777777" w:rsidR="00585091" w:rsidRPr="00232036" w:rsidRDefault="00585091" w:rsidP="00F017CA">
            <w:pPr>
              <w:jc w:val="center"/>
              <w:rPr>
                <w:ins w:id="3580" w:author="Verizon" w:date="2020-08-03T15:15:00Z"/>
                <w:rFonts w:ascii="Arial" w:hAnsi="Arial" w:cs="Arial"/>
                <w:sz w:val="18"/>
                <w:szCs w:val="18"/>
              </w:rPr>
            </w:pPr>
            <w:ins w:id="358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A331A" w14:textId="77777777" w:rsidR="00585091" w:rsidRPr="00232036" w:rsidRDefault="00585091" w:rsidP="00F017CA">
            <w:pPr>
              <w:jc w:val="center"/>
              <w:rPr>
                <w:ins w:id="3582" w:author="Verizon" w:date="2020-08-03T15:15:00Z"/>
                <w:rFonts w:ascii="Arial" w:hAnsi="Arial" w:cs="Arial"/>
                <w:sz w:val="18"/>
                <w:szCs w:val="18"/>
              </w:rPr>
            </w:pPr>
            <w:ins w:id="358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872949" w14:textId="77777777" w:rsidR="00585091" w:rsidRPr="00232036" w:rsidRDefault="00585091" w:rsidP="00F017CA">
            <w:pPr>
              <w:jc w:val="center"/>
              <w:rPr>
                <w:ins w:id="358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47C23E" w14:textId="77777777" w:rsidR="00585091" w:rsidRPr="00232036" w:rsidRDefault="00585091" w:rsidP="00F017CA">
            <w:pPr>
              <w:jc w:val="center"/>
              <w:rPr>
                <w:ins w:id="358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F38D93" w14:textId="77777777" w:rsidR="00585091" w:rsidRPr="00232036" w:rsidRDefault="00585091" w:rsidP="00F017CA">
            <w:pPr>
              <w:jc w:val="center"/>
              <w:rPr>
                <w:ins w:id="3586" w:author="Verizon" w:date="2020-08-03T15:15:00Z"/>
                <w:rFonts w:ascii="Arial" w:hAnsi="Arial" w:cs="Arial"/>
                <w:sz w:val="18"/>
                <w:szCs w:val="18"/>
              </w:rPr>
            </w:pPr>
            <w:ins w:id="358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8B446D" w14:textId="77777777" w:rsidR="00585091" w:rsidRPr="00232036" w:rsidRDefault="00585091" w:rsidP="00F017CA">
            <w:pPr>
              <w:jc w:val="center"/>
              <w:rPr>
                <w:ins w:id="358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CCE589" w14:textId="77777777" w:rsidR="00585091" w:rsidRPr="00232036" w:rsidRDefault="00585091" w:rsidP="00F017CA">
            <w:pPr>
              <w:jc w:val="center"/>
              <w:rPr>
                <w:ins w:id="358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8E8DBD" w14:textId="77777777" w:rsidR="00585091" w:rsidRPr="00232036" w:rsidRDefault="00585091" w:rsidP="00F017CA">
            <w:pPr>
              <w:jc w:val="center"/>
              <w:rPr>
                <w:ins w:id="359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E064C0" w14:textId="77777777" w:rsidR="00585091" w:rsidRPr="00232036" w:rsidRDefault="00585091" w:rsidP="00F017CA">
            <w:pPr>
              <w:jc w:val="center"/>
              <w:rPr>
                <w:ins w:id="359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85F278" w14:textId="77777777" w:rsidR="00585091" w:rsidRPr="00232036" w:rsidRDefault="00585091" w:rsidP="00F017CA">
            <w:pPr>
              <w:jc w:val="center"/>
              <w:rPr>
                <w:ins w:id="3592" w:author="Verizon" w:date="2020-08-03T15:15:00Z"/>
                <w:rFonts w:ascii="Arial" w:hAnsi="Arial" w:cs="Arial"/>
                <w:sz w:val="18"/>
                <w:szCs w:val="18"/>
              </w:rPr>
            </w:pPr>
            <w:ins w:id="3593"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7DB39B77" w14:textId="77777777" w:rsidR="00585091" w:rsidRPr="00232036" w:rsidRDefault="00585091" w:rsidP="00F017CA">
            <w:pPr>
              <w:jc w:val="center"/>
              <w:rPr>
                <w:ins w:id="359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E601512" w14:textId="77777777" w:rsidR="00585091" w:rsidRPr="00232036" w:rsidRDefault="00585091" w:rsidP="00F017CA">
            <w:pPr>
              <w:jc w:val="center"/>
              <w:rPr>
                <w:ins w:id="3595"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1542A8" w14:textId="77777777" w:rsidR="00585091" w:rsidRPr="00232036" w:rsidRDefault="00585091" w:rsidP="00F017CA">
            <w:pPr>
              <w:jc w:val="center"/>
              <w:rPr>
                <w:ins w:id="3596"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5AB0F43" w14:textId="77777777" w:rsidR="00585091" w:rsidRPr="00232036" w:rsidRDefault="00585091" w:rsidP="00F017CA">
            <w:pPr>
              <w:jc w:val="center"/>
              <w:rPr>
                <w:ins w:id="3597" w:author="Verizon" w:date="2020-08-03T15:15:00Z"/>
                <w:rFonts w:ascii="Arial" w:hAnsi="Arial" w:cs="Arial"/>
                <w:sz w:val="18"/>
                <w:szCs w:val="18"/>
              </w:rPr>
            </w:pPr>
            <w:ins w:id="3598" w:author="Verizon" w:date="2020-08-03T15:15:00Z">
              <w:r w:rsidRPr="00232036">
                <w:rPr>
                  <w:rFonts w:ascii="Arial" w:hAnsi="Arial" w:cs="Arial"/>
                  <w:sz w:val="18"/>
                  <w:szCs w:val="18"/>
                </w:rPr>
                <w:t>0</w:t>
              </w:r>
            </w:ins>
          </w:p>
        </w:tc>
      </w:tr>
      <w:tr w:rsidR="00585091" w:rsidRPr="00232036" w14:paraId="32696D94" w14:textId="77777777" w:rsidTr="00F017CA">
        <w:trPr>
          <w:trHeight w:val="125"/>
          <w:jc w:val="center"/>
          <w:ins w:id="3599" w:author="Verizon" w:date="2020-08-03T15:15:00Z"/>
        </w:trPr>
        <w:tc>
          <w:tcPr>
            <w:tcW w:w="2065" w:type="dxa"/>
            <w:vMerge/>
            <w:tcBorders>
              <w:left w:val="single" w:sz="4" w:space="0" w:color="auto"/>
              <w:right w:val="single" w:sz="4" w:space="0" w:color="auto"/>
            </w:tcBorders>
            <w:vAlign w:val="center"/>
          </w:tcPr>
          <w:p w14:paraId="3EF029D8" w14:textId="77777777" w:rsidR="00585091" w:rsidRPr="00232036" w:rsidRDefault="00585091" w:rsidP="00F017CA">
            <w:pPr>
              <w:pStyle w:val="NoSpacing"/>
              <w:jc w:val="center"/>
              <w:rPr>
                <w:ins w:id="360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1E8208C8" w14:textId="77777777" w:rsidR="00585091" w:rsidRPr="002F0CDC" w:rsidRDefault="00585091" w:rsidP="00F017CA">
            <w:pPr>
              <w:pStyle w:val="NoSpacing"/>
              <w:jc w:val="center"/>
              <w:rPr>
                <w:ins w:id="3601"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7D9794CE" w14:textId="77777777" w:rsidR="00585091" w:rsidRPr="00232036" w:rsidRDefault="00585091" w:rsidP="00F017CA">
            <w:pPr>
              <w:jc w:val="center"/>
              <w:rPr>
                <w:ins w:id="360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348CDC" w14:textId="77777777" w:rsidR="00585091" w:rsidRPr="00232036" w:rsidRDefault="00585091" w:rsidP="00F017CA">
            <w:pPr>
              <w:jc w:val="center"/>
              <w:rPr>
                <w:ins w:id="3603" w:author="Verizon" w:date="2020-08-03T15:15:00Z"/>
                <w:rFonts w:ascii="Arial" w:hAnsi="Arial" w:cs="Arial"/>
                <w:sz w:val="18"/>
                <w:szCs w:val="18"/>
              </w:rPr>
            </w:pPr>
            <w:ins w:id="3604"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6A0CAEA8" w14:textId="77777777" w:rsidR="00585091" w:rsidRPr="00232036" w:rsidRDefault="00585091" w:rsidP="00F017CA">
            <w:pPr>
              <w:jc w:val="center"/>
              <w:rPr>
                <w:ins w:id="360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39561F7" w14:textId="77777777" w:rsidR="00585091" w:rsidRPr="00232036" w:rsidRDefault="00585091" w:rsidP="00F017CA">
            <w:pPr>
              <w:jc w:val="center"/>
              <w:rPr>
                <w:ins w:id="3606" w:author="Verizon" w:date="2020-08-03T15:15:00Z"/>
                <w:rFonts w:ascii="Arial" w:hAnsi="Arial" w:cs="Arial"/>
                <w:sz w:val="18"/>
                <w:szCs w:val="18"/>
              </w:rPr>
            </w:pPr>
            <w:ins w:id="360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DBE8AC" w14:textId="77777777" w:rsidR="00585091" w:rsidRPr="00232036" w:rsidRDefault="00585091" w:rsidP="00F017CA">
            <w:pPr>
              <w:jc w:val="center"/>
              <w:rPr>
                <w:ins w:id="3608" w:author="Verizon" w:date="2020-08-03T15:15:00Z"/>
                <w:rFonts w:ascii="Arial" w:hAnsi="Arial" w:cs="Arial"/>
                <w:sz w:val="18"/>
                <w:szCs w:val="18"/>
              </w:rPr>
            </w:pPr>
            <w:ins w:id="360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79BAD7" w14:textId="77777777" w:rsidR="00585091" w:rsidRPr="00232036" w:rsidRDefault="00585091" w:rsidP="00F017CA">
            <w:pPr>
              <w:jc w:val="center"/>
              <w:rPr>
                <w:ins w:id="3610" w:author="Verizon" w:date="2020-08-03T15:15:00Z"/>
                <w:rFonts w:ascii="Arial" w:hAnsi="Arial" w:cs="Arial"/>
                <w:sz w:val="18"/>
                <w:szCs w:val="18"/>
              </w:rPr>
            </w:pPr>
            <w:ins w:id="361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001B854" w14:textId="77777777" w:rsidR="00585091" w:rsidRPr="00232036" w:rsidRDefault="00585091" w:rsidP="00F017CA">
            <w:pPr>
              <w:jc w:val="center"/>
              <w:rPr>
                <w:ins w:id="361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092968" w14:textId="77777777" w:rsidR="00585091" w:rsidRPr="00232036" w:rsidRDefault="00585091" w:rsidP="00F017CA">
            <w:pPr>
              <w:jc w:val="center"/>
              <w:rPr>
                <w:ins w:id="361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867225" w14:textId="77777777" w:rsidR="00585091" w:rsidRPr="00232036" w:rsidRDefault="00585091" w:rsidP="00F017CA">
            <w:pPr>
              <w:jc w:val="center"/>
              <w:rPr>
                <w:ins w:id="3614" w:author="Verizon" w:date="2020-08-03T15:15:00Z"/>
                <w:rFonts w:ascii="Arial" w:hAnsi="Arial" w:cs="Arial"/>
                <w:sz w:val="18"/>
                <w:szCs w:val="18"/>
              </w:rPr>
            </w:pPr>
            <w:ins w:id="361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7D5C458" w14:textId="77777777" w:rsidR="00585091" w:rsidRPr="00232036" w:rsidRDefault="00585091" w:rsidP="00F017CA">
            <w:pPr>
              <w:jc w:val="center"/>
              <w:rPr>
                <w:ins w:id="361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DA21B5" w14:textId="77777777" w:rsidR="00585091" w:rsidRPr="00232036" w:rsidRDefault="00585091" w:rsidP="00F017CA">
            <w:pPr>
              <w:jc w:val="center"/>
              <w:rPr>
                <w:ins w:id="361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4C105F" w14:textId="77777777" w:rsidR="00585091" w:rsidRPr="00232036" w:rsidRDefault="00585091" w:rsidP="00F017CA">
            <w:pPr>
              <w:jc w:val="center"/>
              <w:rPr>
                <w:ins w:id="361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1CCA7B" w14:textId="77777777" w:rsidR="00585091" w:rsidRPr="00232036" w:rsidRDefault="00585091" w:rsidP="00F017CA">
            <w:pPr>
              <w:jc w:val="center"/>
              <w:rPr>
                <w:ins w:id="361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908C7B" w14:textId="77777777" w:rsidR="00585091" w:rsidRPr="00232036" w:rsidRDefault="00585091" w:rsidP="00F017CA">
            <w:pPr>
              <w:jc w:val="center"/>
              <w:rPr>
                <w:ins w:id="362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169FC36" w14:textId="77777777" w:rsidR="00585091" w:rsidRPr="00232036" w:rsidRDefault="00585091" w:rsidP="00F017CA">
            <w:pPr>
              <w:jc w:val="center"/>
              <w:rPr>
                <w:ins w:id="362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FD7FEE" w14:textId="77777777" w:rsidR="00585091" w:rsidRPr="00232036" w:rsidRDefault="00585091" w:rsidP="00F017CA">
            <w:pPr>
              <w:jc w:val="center"/>
              <w:rPr>
                <w:ins w:id="362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219EE9" w14:textId="77777777" w:rsidR="00585091" w:rsidRPr="00232036" w:rsidRDefault="00585091" w:rsidP="00F017CA">
            <w:pPr>
              <w:jc w:val="center"/>
              <w:rPr>
                <w:ins w:id="362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DDA1520" w14:textId="77777777" w:rsidR="00585091" w:rsidRPr="00232036" w:rsidRDefault="00585091" w:rsidP="00F017CA">
            <w:pPr>
              <w:jc w:val="center"/>
              <w:rPr>
                <w:ins w:id="3624" w:author="Verizon" w:date="2020-08-03T15:15:00Z"/>
                <w:rFonts w:ascii="Arial" w:hAnsi="Arial" w:cs="Arial"/>
                <w:sz w:val="18"/>
                <w:szCs w:val="18"/>
              </w:rPr>
            </w:pPr>
          </w:p>
        </w:tc>
      </w:tr>
      <w:tr w:rsidR="00585091" w:rsidRPr="00232036" w14:paraId="638D4D52" w14:textId="77777777" w:rsidTr="00F017CA">
        <w:trPr>
          <w:trHeight w:val="125"/>
          <w:jc w:val="center"/>
          <w:ins w:id="3625" w:author="Verizon" w:date="2020-08-03T15:15:00Z"/>
        </w:trPr>
        <w:tc>
          <w:tcPr>
            <w:tcW w:w="2065" w:type="dxa"/>
            <w:vMerge/>
            <w:tcBorders>
              <w:left w:val="single" w:sz="4" w:space="0" w:color="auto"/>
              <w:right w:val="single" w:sz="4" w:space="0" w:color="auto"/>
            </w:tcBorders>
            <w:vAlign w:val="center"/>
          </w:tcPr>
          <w:p w14:paraId="119D9179" w14:textId="77777777" w:rsidR="00585091" w:rsidRPr="00232036" w:rsidRDefault="00585091" w:rsidP="00F017CA">
            <w:pPr>
              <w:pStyle w:val="NoSpacing"/>
              <w:jc w:val="center"/>
              <w:rPr>
                <w:ins w:id="362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64E2861A" w14:textId="77777777" w:rsidR="00585091" w:rsidRPr="002F0CDC" w:rsidRDefault="00585091" w:rsidP="00F017CA">
            <w:pPr>
              <w:pStyle w:val="NoSpacing"/>
              <w:jc w:val="center"/>
              <w:rPr>
                <w:ins w:id="3627"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13F87A8" w14:textId="77777777" w:rsidR="00585091" w:rsidRPr="00232036" w:rsidRDefault="00585091" w:rsidP="00F017CA">
            <w:pPr>
              <w:jc w:val="center"/>
              <w:rPr>
                <w:ins w:id="362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442DAB" w14:textId="77777777" w:rsidR="00585091" w:rsidRPr="00232036" w:rsidRDefault="00585091" w:rsidP="00F017CA">
            <w:pPr>
              <w:jc w:val="center"/>
              <w:rPr>
                <w:ins w:id="3629" w:author="Verizon" w:date="2020-08-03T15:15:00Z"/>
                <w:rFonts w:ascii="Arial" w:hAnsi="Arial" w:cs="Arial"/>
                <w:sz w:val="18"/>
                <w:szCs w:val="18"/>
              </w:rPr>
            </w:pPr>
            <w:ins w:id="3630"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B98D9B5" w14:textId="77777777" w:rsidR="00585091" w:rsidRPr="00232036" w:rsidRDefault="00585091" w:rsidP="00F017CA">
            <w:pPr>
              <w:jc w:val="center"/>
              <w:rPr>
                <w:ins w:id="363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4AD66" w14:textId="77777777" w:rsidR="00585091" w:rsidRPr="00232036" w:rsidRDefault="00585091" w:rsidP="00F017CA">
            <w:pPr>
              <w:jc w:val="center"/>
              <w:rPr>
                <w:ins w:id="3632" w:author="Verizon" w:date="2020-08-03T15:15:00Z"/>
                <w:rFonts w:ascii="Arial" w:hAnsi="Arial" w:cs="Arial"/>
                <w:sz w:val="18"/>
                <w:szCs w:val="18"/>
              </w:rPr>
            </w:pPr>
            <w:ins w:id="363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DD082E" w14:textId="77777777" w:rsidR="00585091" w:rsidRPr="00232036" w:rsidRDefault="00585091" w:rsidP="00F017CA">
            <w:pPr>
              <w:jc w:val="center"/>
              <w:rPr>
                <w:ins w:id="3634" w:author="Verizon" w:date="2020-08-03T15:15:00Z"/>
                <w:rFonts w:ascii="Arial" w:hAnsi="Arial" w:cs="Arial"/>
                <w:sz w:val="18"/>
                <w:szCs w:val="18"/>
              </w:rPr>
            </w:pPr>
            <w:ins w:id="363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8FBCA7" w14:textId="77777777" w:rsidR="00585091" w:rsidRPr="00232036" w:rsidRDefault="00585091" w:rsidP="00F017CA">
            <w:pPr>
              <w:jc w:val="center"/>
              <w:rPr>
                <w:ins w:id="3636" w:author="Verizon" w:date="2020-08-03T15:15:00Z"/>
                <w:rFonts w:ascii="Arial" w:hAnsi="Arial" w:cs="Arial"/>
                <w:sz w:val="18"/>
                <w:szCs w:val="18"/>
              </w:rPr>
            </w:pPr>
            <w:ins w:id="363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453ABE" w14:textId="77777777" w:rsidR="00585091" w:rsidRPr="00232036" w:rsidRDefault="00585091" w:rsidP="00F017CA">
            <w:pPr>
              <w:jc w:val="center"/>
              <w:rPr>
                <w:ins w:id="363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EB7053" w14:textId="77777777" w:rsidR="00585091" w:rsidRPr="00232036" w:rsidRDefault="00585091" w:rsidP="00F017CA">
            <w:pPr>
              <w:jc w:val="center"/>
              <w:rPr>
                <w:ins w:id="363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41102B" w14:textId="77777777" w:rsidR="00585091" w:rsidRPr="00232036" w:rsidRDefault="00585091" w:rsidP="00F017CA">
            <w:pPr>
              <w:jc w:val="center"/>
              <w:rPr>
                <w:ins w:id="3640" w:author="Verizon" w:date="2020-08-03T15:15:00Z"/>
                <w:rFonts w:ascii="Arial" w:hAnsi="Arial" w:cs="Arial"/>
                <w:sz w:val="18"/>
                <w:szCs w:val="18"/>
              </w:rPr>
            </w:pPr>
            <w:ins w:id="364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1630BE" w14:textId="77777777" w:rsidR="00585091" w:rsidRPr="00232036" w:rsidRDefault="00585091" w:rsidP="00F017CA">
            <w:pPr>
              <w:jc w:val="center"/>
              <w:rPr>
                <w:ins w:id="364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58AAE2" w14:textId="77777777" w:rsidR="00585091" w:rsidRPr="00232036" w:rsidRDefault="00585091" w:rsidP="00F017CA">
            <w:pPr>
              <w:jc w:val="center"/>
              <w:rPr>
                <w:ins w:id="364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A09356" w14:textId="77777777" w:rsidR="00585091" w:rsidRPr="00232036" w:rsidRDefault="00585091" w:rsidP="00F017CA">
            <w:pPr>
              <w:jc w:val="center"/>
              <w:rPr>
                <w:ins w:id="364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415889" w14:textId="77777777" w:rsidR="00585091" w:rsidRPr="00232036" w:rsidRDefault="00585091" w:rsidP="00F017CA">
            <w:pPr>
              <w:jc w:val="center"/>
              <w:rPr>
                <w:ins w:id="364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EE30D9" w14:textId="77777777" w:rsidR="00585091" w:rsidRPr="00232036" w:rsidRDefault="00585091" w:rsidP="00F017CA">
            <w:pPr>
              <w:jc w:val="center"/>
              <w:rPr>
                <w:ins w:id="364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1D4CDB3" w14:textId="77777777" w:rsidR="00585091" w:rsidRPr="00232036" w:rsidRDefault="00585091" w:rsidP="00F017CA">
            <w:pPr>
              <w:jc w:val="center"/>
              <w:rPr>
                <w:ins w:id="364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BE40FD6" w14:textId="77777777" w:rsidR="00585091" w:rsidRPr="00232036" w:rsidRDefault="00585091" w:rsidP="00F017CA">
            <w:pPr>
              <w:jc w:val="center"/>
              <w:rPr>
                <w:ins w:id="364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406D59" w14:textId="77777777" w:rsidR="00585091" w:rsidRPr="00232036" w:rsidRDefault="00585091" w:rsidP="00F017CA">
            <w:pPr>
              <w:jc w:val="center"/>
              <w:rPr>
                <w:ins w:id="364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DAF9253" w14:textId="77777777" w:rsidR="00585091" w:rsidRPr="00232036" w:rsidRDefault="00585091" w:rsidP="00F017CA">
            <w:pPr>
              <w:jc w:val="center"/>
              <w:rPr>
                <w:ins w:id="3650" w:author="Verizon" w:date="2020-08-03T15:15:00Z"/>
                <w:rFonts w:ascii="Arial" w:hAnsi="Arial" w:cs="Arial"/>
                <w:sz w:val="18"/>
                <w:szCs w:val="18"/>
              </w:rPr>
            </w:pPr>
          </w:p>
        </w:tc>
      </w:tr>
      <w:tr w:rsidR="00585091" w:rsidRPr="00232036" w14:paraId="799DCE4D" w14:textId="77777777" w:rsidTr="00F017CA">
        <w:trPr>
          <w:trHeight w:val="125"/>
          <w:jc w:val="center"/>
          <w:ins w:id="3651" w:author="Verizon" w:date="2020-08-03T15:15:00Z"/>
        </w:trPr>
        <w:tc>
          <w:tcPr>
            <w:tcW w:w="2065" w:type="dxa"/>
            <w:vMerge/>
            <w:tcBorders>
              <w:left w:val="single" w:sz="4" w:space="0" w:color="auto"/>
              <w:bottom w:val="single" w:sz="4" w:space="0" w:color="auto"/>
              <w:right w:val="single" w:sz="4" w:space="0" w:color="auto"/>
            </w:tcBorders>
            <w:vAlign w:val="center"/>
          </w:tcPr>
          <w:p w14:paraId="3EDC3475" w14:textId="77777777" w:rsidR="00585091" w:rsidRPr="00232036" w:rsidRDefault="00585091" w:rsidP="00F017CA">
            <w:pPr>
              <w:pStyle w:val="NoSpacing"/>
              <w:jc w:val="center"/>
              <w:rPr>
                <w:ins w:id="3652"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20D53509" w14:textId="77777777" w:rsidR="00585091" w:rsidRPr="002F0CDC" w:rsidRDefault="00585091" w:rsidP="00F017CA">
            <w:pPr>
              <w:pStyle w:val="NoSpacing"/>
              <w:jc w:val="center"/>
              <w:rPr>
                <w:ins w:id="3653"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E606D84" w14:textId="77777777" w:rsidR="00585091" w:rsidRPr="00232036" w:rsidRDefault="00585091" w:rsidP="00F017CA">
            <w:pPr>
              <w:jc w:val="center"/>
              <w:rPr>
                <w:ins w:id="3654" w:author="Verizon" w:date="2020-08-03T15:15:00Z"/>
                <w:rFonts w:ascii="Arial" w:hAnsi="Arial" w:cs="Arial"/>
                <w:sz w:val="18"/>
                <w:szCs w:val="18"/>
              </w:rPr>
            </w:pPr>
            <w:ins w:id="3655"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44563339" w14:textId="77777777" w:rsidR="00585091" w:rsidRPr="00232036" w:rsidRDefault="00585091" w:rsidP="00F017CA">
            <w:pPr>
              <w:jc w:val="center"/>
              <w:rPr>
                <w:ins w:id="3656" w:author="Verizon" w:date="2020-08-03T15:15:00Z"/>
                <w:rFonts w:ascii="Arial" w:hAnsi="Arial" w:cs="Arial"/>
                <w:sz w:val="18"/>
                <w:szCs w:val="18"/>
              </w:rPr>
            </w:pPr>
            <w:ins w:id="3657"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1(A-I)</w:t>
              </w:r>
            </w:ins>
          </w:p>
        </w:tc>
        <w:tc>
          <w:tcPr>
            <w:tcW w:w="749" w:type="dxa"/>
            <w:vMerge/>
            <w:tcBorders>
              <w:left w:val="single" w:sz="4" w:space="0" w:color="auto"/>
              <w:bottom w:val="single" w:sz="4" w:space="0" w:color="auto"/>
              <w:right w:val="single" w:sz="4" w:space="0" w:color="auto"/>
            </w:tcBorders>
            <w:vAlign w:val="center"/>
          </w:tcPr>
          <w:p w14:paraId="39F7FC7B" w14:textId="77777777" w:rsidR="00585091" w:rsidRPr="00232036" w:rsidRDefault="00585091" w:rsidP="00F017CA">
            <w:pPr>
              <w:jc w:val="center"/>
              <w:rPr>
                <w:ins w:id="3658" w:author="Verizon" w:date="2020-08-03T15:15:00Z"/>
                <w:rFonts w:ascii="Arial" w:hAnsi="Arial" w:cs="Arial"/>
                <w:sz w:val="18"/>
                <w:szCs w:val="18"/>
              </w:rPr>
            </w:pPr>
          </w:p>
        </w:tc>
      </w:tr>
      <w:tr w:rsidR="00585091" w:rsidRPr="00232036" w14:paraId="2287843C" w14:textId="77777777" w:rsidTr="00F017CA">
        <w:trPr>
          <w:trHeight w:val="125"/>
          <w:jc w:val="center"/>
          <w:ins w:id="3659" w:author="Verizon" w:date="2020-08-03T15:15:00Z"/>
        </w:trPr>
        <w:tc>
          <w:tcPr>
            <w:tcW w:w="2065" w:type="dxa"/>
            <w:vMerge w:val="restart"/>
            <w:tcBorders>
              <w:top w:val="single" w:sz="4" w:space="0" w:color="auto"/>
              <w:left w:val="single" w:sz="4" w:space="0" w:color="auto"/>
              <w:right w:val="single" w:sz="4" w:space="0" w:color="auto"/>
            </w:tcBorders>
            <w:vAlign w:val="center"/>
          </w:tcPr>
          <w:p w14:paraId="36005516" w14:textId="77777777" w:rsidR="00585091" w:rsidRPr="00232036" w:rsidRDefault="00585091" w:rsidP="00F017CA">
            <w:pPr>
              <w:pStyle w:val="NoSpacing"/>
              <w:jc w:val="center"/>
              <w:rPr>
                <w:ins w:id="3660" w:author="Verizon" w:date="2020-08-03T15:15:00Z"/>
                <w:rFonts w:ascii="Arial" w:hAnsi="Arial" w:cs="Arial"/>
                <w:sz w:val="18"/>
                <w:szCs w:val="18"/>
              </w:rPr>
            </w:pPr>
            <w:ins w:id="3661" w:author="Verizon" w:date="2020-08-03T15:15:00Z">
              <w:r w:rsidRPr="006B0193">
                <w:rPr>
                  <w:rFonts w:ascii="Arial" w:hAnsi="Arial" w:cs="Arial"/>
                  <w:color w:val="000000"/>
                  <w:sz w:val="18"/>
                  <w:szCs w:val="18"/>
                </w:rPr>
                <w:t>CA_n66A-n261(A-J)</w:t>
              </w:r>
            </w:ins>
          </w:p>
        </w:tc>
        <w:tc>
          <w:tcPr>
            <w:tcW w:w="1980" w:type="dxa"/>
            <w:vMerge w:val="restart"/>
            <w:tcBorders>
              <w:top w:val="single" w:sz="4" w:space="0" w:color="auto"/>
              <w:left w:val="single" w:sz="4" w:space="0" w:color="auto"/>
              <w:right w:val="single" w:sz="4" w:space="0" w:color="auto"/>
            </w:tcBorders>
            <w:vAlign w:val="center"/>
          </w:tcPr>
          <w:p w14:paraId="45CD033C" w14:textId="77777777" w:rsidR="00585091" w:rsidRPr="002F0CDC" w:rsidRDefault="00585091" w:rsidP="00F017CA">
            <w:pPr>
              <w:pStyle w:val="NoSpacing"/>
              <w:jc w:val="center"/>
              <w:rPr>
                <w:ins w:id="3662" w:author="Verizon" w:date="2020-08-03T15:15:00Z"/>
                <w:rFonts w:ascii="Arial" w:hAnsi="Arial" w:cs="Arial"/>
                <w:sz w:val="18"/>
                <w:szCs w:val="18"/>
              </w:rPr>
            </w:pPr>
            <w:ins w:id="3663" w:author="Verizon" w:date="2020-08-03T15:15:00Z">
              <w:r w:rsidRPr="002F0CDC">
                <w:rPr>
                  <w:rFonts w:ascii="Arial" w:hAnsi="Arial" w:cs="Arial"/>
                  <w:color w:val="000000"/>
                  <w:sz w:val="18"/>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14:paraId="6501F142" w14:textId="77777777" w:rsidR="00585091" w:rsidRPr="00232036" w:rsidRDefault="00585091" w:rsidP="00F017CA">
            <w:pPr>
              <w:jc w:val="center"/>
              <w:rPr>
                <w:ins w:id="3664" w:author="Verizon" w:date="2020-08-03T15:15:00Z"/>
                <w:rFonts w:ascii="Arial" w:hAnsi="Arial" w:cs="Arial"/>
                <w:sz w:val="18"/>
                <w:szCs w:val="18"/>
              </w:rPr>
            </w:pPr>
            <w:ins w:id="3665"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1691505D" w14:textId="77777777" w:rsidR="00585091" w:rsidRPr="00232036" w:rsidRDefault="00585091" w:rsidP="00F017CA">
            <w:pPr>
              <w:jc w:val="center"/>
              <w:rPr>
                <w:ins w:id="3666" w:author="Verizon" w:date="2020-08-03T15:15:00Z"/>
                <w:rFonts w:ascii="Arial" w:hAnsi="Arial" w:cs="Arial"/>
                <w:sz w:val="18"/>
                <w:szCs w:val="18"/>
              </w:rPr>
            </w:pPr>
            <w:ins w:id="3667"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5FC4BC07" w14:textId="77777777" w:rsidR="00585091" w:rsidRPr="00232036" w:rsidRDefault="00585091" w:rsidP="00F017CA">
            <w:pPr>
              <w:jc w:val="center"/>
              <w:rPr>
                <w:ins w:id="3668" w:author="Verizon" w:date="2020-08-03T15:15:00Z"/>
                <w:rFonts w:ascii="Arial" w:hAnsi="Arial" w:cs="Arial"/>
                <w:sz w:val="18"/>
                <w:szCs w:val="18"/>
              </w:rPr>
            </w:pPr>
            <w:ins w:id="366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6E33E2" w14:textId="77777777" w:rsidR="00585091" w:rsidRPr="00232036" w:rsidRDefault="00585091" w:rsidP="00F017CA">
            <w:pPr>
              <w:jc w:val="center"/>
              <w:rPr>
                <w:ins w:id="3670" w:author="Verizon" w:date="2020-08-03T15:15:00Z"/>
                <w:rFonts w:ascii="Arial" w:hAnsi="Arial" w:cs="Arial"/>
                <w:sz w:val="18"/>
                <w:szCs w:val="18"/>
              </w:rPr>
            </w:pPr>
            <w:ins w:id="367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C928B0" w14:textId="77777777" w:rsidR="00585091" w:rsidRPr="00232036" w:rsidRDefault="00585091" w:rsidP="00F017CA">
            <w:pPr>
              <w:jc w:val="center"/>
              <w:rPr>
                <w:ins w:id="3672" w:author="Verizon" w:date="2020-08-03T15:15:00Z"/>
                <w:rFonts w:ascii="Arial" w:hAnsi="Arial" w:cs="Arial"/>
                <w:sz w:val="18"/>
                <w:szCs w:val="18"/>
              </w:rPr>
            </w:pPr>
            <w:ins w:id="367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2ABBA2" w14:textId="77777777" w:rsidR="00585091" w:rsidRPr="00232036" w:rsidRDefault="00585091" w:rsidP="00F017CA">
            <w:pPr>
              <w:jc w:val="center"/>
              <w:rPr>
                <w:ins w:id="3674" w:author="Verizon" w:date="2020-08-03T15:15:00Z"/>
                <w:rFonts w:ascii="Arial" w:hAnsi="Arial" w:cs="Arial"/>
                <w:sz w:val="18"/>
                <w:szCs w:val="18"/>
              </w:rPr>
            </w:pPr>
            <w:ins w:id="367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6D0B92" w14:textId="77777777" w:rsidR="00585091" w:rsidRPr="00232036" w:rsidRDefault="00585091" w:rsidP="00F017CA">
            <w:pPr>
              <w:jc w:val="center"/>
              <w:rPr>
                <w:ins w:id="367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61B215" w14:textId="77777777" w:rsidR="00585091" w:rsidRPr="00232036" w:rsidRDefault="00585091" w:rsidP="00F017CA">
            <w:pPr>
              <w:jc w:val="center"/>
              <w:rPr>
                <w:ins w:id="367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F9CBDD" w14:textId="77777777" w:rsidR="00585091" w:rsidRPr="00232036" w:rsidRDefault="00585091" w:rsidP="00F017CA">
            <w:pPr>
              <w:jc w:val="center"/>
              <w:rPr>
                <w:ins w:id="3678" w:author="Verizon" w:date="2020-08-03T15:15:00Z"/>
                <w:rFonts w:ascii="Arial" w:hAnsi="Arial" w:cs="Arial"/>
                <w:sz w:val="18"/>
                <w:szCs w:val="18"/>
              </w:rPr>
            </w:pPr>
            <w:ins w:id="367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30E970F" w14:textId="77777777" w:rsidR="00585091" w:rsidRPr="00232036" w:rsidRDefault="00585091" w:rsidP="00F017CA">
            <w:pPr>
              <w:jc w:val="center"/>
              <w:rPr>
                <w:ins w:id="368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C5CFA6" w14:textId="77777777" w:rsidR="00585091" w:rsidRPr="00232036" w:rsidRDefault="00585091" w:rsidP="00F017CA">
            <w:pPr>
              <w:jc w:val="center"/>
              <w:rPr>
                <w:ins w:id="368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BBEBCC" w14:textId="77777777" w:rsidR="00585091" w:rsidRPr="00232036" w:rsidRDefault="00585091" w:rsidP="00F017CA">
            <w:pPr>
              <w:jc w:val="center"/>
              <w:rPr>
                <w:ins w:id="368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51B872" w14:textId="77777777" w:rsidR="00585091" w:rsidRPr="00232036" w:rsidRDefault="00585091" w:rsidP="00F017CA">
            <w:pPr>
              <w:jc w:val="center"/>
              <w:rPr>
                <w:ins w:id="368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1D9DE4" w14:textId="77777777" w:rsidR="00585091" w:rsidRPr="00232036" w:rsidRDefault="00585091" w:rsidP="00F017CA">
            <w:pPr>
              <w:jc w:val="center"/>
              <w:rPr>
                <w:ins w:id="3684" w:author="Verizon" w:date="2020-08-03T15:15:00Z"/>
                <w:rFonts w:ascii="Arial" w:hAnsi="Arial" w:cs="Arial"/>
                <w:sz w:val="18"/>
                <w:szCs w:val="18"/>
              </w:rPr>
            </w:pPr>
            <w:ins w:id="3685"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5D3F21AC" w14:textId="77777777" w:rsidR="00585091" w:rsidRPr="00232036" w:rsidRDefault="00585091" w:rsidP="00F017CA">
            <w:pPr>
              <w:jc w:val="center"/>
              <w:rPr>
                <w:ins w:id="368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9FBA869" w14:textId="77777777" w:rsidR="00585091" w:rsidRPr="00232036" w:rsidRDefault="00585091" w:rsidP="00F017CA">
            <w:pPr>
              <w:jc w:val="center"/>
              <w:rPr>
                <w:ins w:id="3687"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78B7B0" w14:textId="77777777" w:rsidR="00585091" w:rsidRPr="00232036" w:rsidRDefault="00585091" w:rsidP="00F017CA">
            <w:pPr>
              <w:jc w:val="center"/>
              <w:rPr>
                <w:ins w:id="3688"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02B91DD" w14:textId="77777777" w:rsidR="00585091" w:rsidRPr="00232036" w:rsidRDefault="00585091" w:rsidP="00F017CA">
            <w:pPr>
              <w:jc w:val="center"/>
              <w:rPr>
                <w:ins w:id="3689" w:author="Verizon" w:date="2020-08-03T15:15:00Z"/>
                <w:rFonts w:ascii="Arial" w:hAnsi="Arial" w:cs="Arial"/>
                <w:sz w:val="18"/>
                <w:szCs w:val="18"/>
              </w:rPr>
            </w:pPr>
            <w:ins w:id="3690" w:author="Verizon" w:date="2020-08-03T15:15:00Z">
              <w:r w:rsidRPr="00232036">
                <w:rPr>
                  <w:rFonts w:ascii="Arial" w:hAnsi="Arial" w:cs="Arial"/>
                  <w:sz w:val="18"/>
                  <w:szCs w:val="18"/>
                </w:rPr>
                <w:t>0</w:t>
              </w:r>
            </w:ins>
          </w:p>
        </w:tc>
      </w:tr>
      <w:tr w:rsidR="00585091" w:rsidRPr="00232036" w14:paraId="0C70CD08" w14:textId="77777777" w:rsidTr="00F017CA">
        <w:trPr>
          <w:trHeight w:val="125"/>
          <w:jc w:val="center"/>
          <w:ins w:id="3691" w:author="Verizon" w:date="2020-08-03T15:15:00Z"/>
        </w:trPr>
        <w:tc>
          <w:tcPr>
            <w:tcW w:w="2065" w:type="dxa"/>
            <w:vMerge/>
            <w:tcBorders>
              <w:left w:val="single" w:sz="4" w:space="0" w:color="auto"/>
              <w:right w:val="single" w:sz="4" w:space="0" w:color="auto"/>
            </w:tcBorders>
            <w:vAlign w:val="center"/>
          </w:tcPr>
          <w:p w14:paraId="43E8A713" w14:textId="77777777" w:rsidR="00585091" w:rsidRPr="00232036" w:rsidRDefault="00585091" w:rsidP="00F017CA">
            <w:pPr>
              <w:pStyle w:val="NoSpacing"/>
              <w:jc w:val="center"/>
              <w:rPr>
                <w:ins w:id="3692"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F5E4B62" w14:textId="77777777" w:rsidR="00585091" w:rsidRPr="002F0CDC" w:rsidRDefault="00585091" w:rsidP="00F017CA">
            <w:pPr>
              <w:pStyle w:val="NoSpacing"/>
              <w:jc w:val="center"/>
              <w:rPr>
                <w:ins w:id="3693"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6F7ED361" w14:textId="77777777" w:rsidR="00585091" w:rsidRPr="00232036" w:rsidRDefault="00585091" w:rsidP="00F017CA">
            <w:pPr>
              <w:jc w:val="center"/>
              <w:rPr>
                <w:ins w:id="369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8015D7" w14:textId="77777777" w:rsidR="00585091" w:rsidRPr="00232036" w:rsidRDefault="00585091" w:rsidP="00F017CA">
            <w:pPr>
              <w:jc w:val="center"/>
              <w:rPr>
                <w:ins w:id="3695" w:author="Verizon" w:date="2020-08-03T15:15:00Z"/>
                <w:rFonts w:ascii="Arial" w:hAnsi="Arial" w:cs="Arial"/>
                <w:sz w:val="18"/>
                <w:szCs w:val="18"/>
              </w:rPr>
            </w:pPr>
            <w:ins w:id="3696"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1FD2BEA3" w14:textId="77777777" w:rsidR="00585091" w:rsidRPr="00232036" w:rsidRDefault="00585091" w:rsidP="00F017CA">
            <w:pPr>
              <w:jc w:val="center"/>
              <w:rPr>
                <w:ins w:id="369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2E82B7C" w14:textId="77777777" w:rsidR="00585091" w:rsidRPr="00232036" w:rsidRDefault="00585091" w:rsidP="00F017CA">
            <w:pPr>
              <w:jc w:val="center"/>
              <w:rPr>
                <w:ins w:id="3698" w:author="Verizon" w:date="2020-08-03T15:15:00Z"/>
                <w:rFonts w:ascii="Arial" w:hAnsi="Arial" w:cs="Arial"/>
                <w:sz w:val="18"/>
                <w:szCs w:val="18"/>
              </w:rPr>
            </w:pPr>
            <w:ins w:id="369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D91DB2" w14:textId="77777777" w:rsidR="00585091" w:rsidRPr="00232036" w:rsidRDefault="00585091" w:rsidP="00F017CA">
            <w:pPr>
              <w:jc w:val="center"/>
              <w:rPr>
                <w:ins w:id="3700" w:author="Verizon" w:date="2020-08-03T15:15:00Z"/>
                <w:rFonts w:ascii="Arial" w:hAnsi="Arial" w:cs="Arial"/>
                <w:sz w:val="18"/>
                <w:szCs w:val="18"/>
              </w:rPr>
            </w:pPr>
            <w:ins w:id="370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5513FF" w14:textId="77777777" w:rsidR="00585091" w:rsidRPr="00232036" w:rsidRDefault="00585091" w:rsidP="00F017CA">
            <w:pPr>
              <w:jc w:val="center"/>
              <w:rPr>
                <w:ins w:id="3702" w:author="Verizon" w:date="2020-08-03T15:15:00Z"/>
                <w:rFonts w:ascii="Arial" w:hAnsi="Arial" w:cs="Arial"/>
                <w:sz w:val="18"/>
                <w:szCs w:val="18"/>
              </w:rPr>
            </w:pPr>
            <w:ins w:id="370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ED11C6" w14:textId="77777777" w:rsidR="00585091" w:rsidRPr="00232036" w:rsidRDefault="00585091" w:rsidP="00F017CA">
            <w:pPr>
              <w:jc w:val="center"/>
              <w:rPr>
                <w:ins w:id="370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CFC79A" w14:textId="77777777" w:rsidR="00585091" w:rsidRPr="00232036" w:rsidRDefault="00585091" w:rsidP="00F017CA">
            <w:pPr>
              <w:jc w:val="center"/>
              <w:rPr>
                <w:ins w:id="370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291D5D" w14:textId="77777777" w:rsidR="00585091" w:rsidRPr="00232036" w:rsidRDefault="00585091" w:rsidP="00F017CA">
            <w:pPr>
              <w:jc w:val="center"/>
              <w:rPr>
                <w:ins w:id="3706" w:author="Verizon" w:date="2020-08-03T15:15:00Z"/>
                <w:rFonts w:ascii="Arial" w:hAnsi="Arial" w:cs="Arial"/>
                <w:sz w:val="18"/>
                <w:szCs w:val="18"/>
              </w:rPr>
            </w:pPr>
            <w:ins w:id="370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583805" w14:textId="77777777" w:rsidR="00585091" w:rsidRPr="00232036" w:rsidRDefault="00585091" w:rsidP="00F017CA">
            <w:pPr>
              <w:jc w:val="center"/>
              <w:rPr>
                <w:ins w:id="370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6A23B5" w14:textId="77777777" w:rsidR="00585091" w:rsidRPr="00232036" w:rsidRDefault="00585091" w:rsidP="00F017CA">
            <w:pPr>
              <w:jc w:val="center"/>
              <w:rPr>
                <w:ins w:id="370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8B564" w14:textId="77777777" w:rsidR="00585091" w:rsidRPr="00232036" w:rsidRDefault="00585091" w:rsidP="00F017CA">
            <w:pPr>
              <w:jc w:val="center"/>
              <w:rPr>
                <w:ins w:id="371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83809D" w14:textId="77777777" w:rsidR="00585091" w:rsidRPr="00232036" w:rsidRDefault="00585091" w:rsidP="00F017CA">
            <w:pPr>
              <w:jc w:val="center"/>
              <w:rPr>
                <w:ins w:id="371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E9E539" w14:textId="77777777" w:rsidR="00585091" w:rsidRPr="00232036" w:rsidRDefault="00585091" w:rsidP="00F017CA">
            <w:pPr>
              <w:jc w:val="center"/>
              <w:rPr>
                <w:ins w:id="371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E0B7B8C" w14:textId="77777777" w:rsidR="00585091" w:rsidRPr="00232036" w:rsidRDefault="00585091" w:rsidP="00F017CA">
            <w:pPr>
              <w:jc w:val="center"/>
              <w:rPr>
                <w:ins w:id="3713"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98F7A68" w14:textId="77777777" w:rsidR="00585091" w:rsidRPr="00232036" w:rsidRDefault="00585091" w:rsidP="00F017CA">
            <w:pPr>
              <w:jc w:val="center"/>
              <w:rPr>
                <w:ins w:id="3714"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57CBBC" w14:textId="77777777" w:rsidR="00585091" w:rsidRPr="00232036" w:rsidRDefault="00585091" w:rsidP="00F017CA">
            <w:pPr>
              <w:jc w:val="center"/>
              <w:rPr>
                <w:ins w:id="3715"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32FD0F9" w14:textId="77777777" w:rsidR="00585091" w:rsidRPr="00232036" w:rsidRDefault="00585091" w:rsidP="00F017CA">
            <w:pPr>
              <w:jc w:val="center"/>
              <w:rPr>
                <w:ins w:id="3716" w:author="Verizon" w:date="2020-08-03T15:15:00Z"/>
                <w:rFonts w:ascii="Arial" w:hAnsi="Arial" w:cs="Arial"/>
                <w:sz w:val="18"/>
                <w:szCs w:val="18"/>
              </w:rPr>
            </w:pPr>
          </w:p>
        </w:tc>
      </w:tr>
      <w:tr w:rsidR="00585091" w:rsidRPr="00232036" w14:paraId="453C1CA0" w14:textId="77777777" w:rsidTr="00F017CA">
        <w:trPr>
          <w:trHeight w:val="125"/>
          <w:jc w:val="center"/>
          <w:ins w:id="3717" w:author="Verizon" w:date="2020-08-03T15:15:00Z"/>
        </w:trPr>
        <w:tc>
          <w:tcPr>
            <w:tcW w:w="2065" w:type="dxa"/>
            <w:vMerge/>
            <w:tcBorders>
              <w:left w:val="single" w:sz="4" w:space="0" w:color="auto"/>
              <w:right w:val="single" w:sz="4" w:space="0" w:color="auto"/>
            </w:tcBorders>
            <w:vAlign w:val="center"/>
          </w:tcPr>
          <w:p w14:paraId="5E766706" w14:textId="77777777" w:rsidR="00585091" w:rsidRPr="00232036" w:rsidRDefault="00585091" w:rsidP="00F017CA">
            <w:pPr>
              <w:pStyle w:val="NoSpacing"/>
              <w:jc w:val="center"/>
              <w:rPr>
                <w:ins w:id="3718"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7F5B3714" w14:textId="77777777" w:rsidR="00585091" w:rsidRPr="002F0CDC" w:rsidRDefault="00585091" w:rsidP="00F017CA">
            <w:pPr>
              <w:pStyle w:val="NoSpacing"/>
              <w:jc w:val="center"/>
              <w:rPr>
                <w:ins w:id="3719"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95CFBAA" w14:textId="77777777" w:rsidR="00585091" w:rsidRPr="00232036" w:rsidRDefault="00585091" w:rsidP="00F017CA">
            <w:pPr>
              <w:jc w:val="center"/>
              <w:rPr>
                <w:ins w:id="372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2F9D46" w14:textId="77777777" w:rsidR="00585091" w:rsidRPr="00232036" w:rsidRDefault="00585091" w:rsidP="00F017CA">
            <w:pPr>
              <w:jc w:val="center"/>
              <w:rPr>
                <w:ins w:id="3721" w:author="Verizon" w:date="2020-08-03T15:15:00Z"/>
                <w:rFonts w:ascii="Arial" w:hAnsi="Arial" w:cs="Arial"/>
                <w:sz w:val="18"/>
                <w:szCs w:val="18"/>
              </w:rPr>
            </w:pPr>
            <w:ins w:id="3722"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50B14B37" w14:textId="77777777" w:rsidR="00585091" w:rsidRPr="00232036" w:rsidRDefault="00585091" w:rsidP="00F017CA">
            <w:pPr>
              <w:jc w:val="center"/>
              <w:rPr>
                <w:ins w:id="372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9F4D14" w14:textId="77777777" w:rsidR="00585091" w:rsidRPr="00232036" w:rsidRDefault="00585091" w:rsidP="00F017CA">
            <w:pPr>
              <w:jc w:val="center"/>
              <w:rPr>
                <w:ins w:id="3724" w:author="Verizon" w:date="2020-08-03T15:15:00Z"/>
                <w:rFonts w:ascii="Arial" w:hAnsi="Arial" w:cs="Arial"/>
                <w:sz w:val="18"/>
                <w:szCs w:val="18"/>
              </w:rPr>
            </w:pPr>
            <w:ins w:id="372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65CD8C6" w14:textId="77777777" w:rsidR="00585091" w:rsidRPr="00232036" w:rsidRDefault="00585091" w:rsidP="00F017CA">
            <w:pPr>
              <w:jc w:val="center"/>
              <w:rPr>
                <w:ins w:id="3726" w:author="Verizon" w:date="2020-08-03T15:15:00Z"/>
                <w:rFonts w:ascii="Arial" w:hAnsi="Arial" w:cs="Arial"/>
                <w:sz w:val="18"/>
                <w:szCs w:val="18"/>
              </w:rPr>
            </w:pPr>
            <w:ins w:id="372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F4FBF8" w14:textId="77777777" w:rsidR="00585091" w:rsidRPr="00232036" w:rsidRDefault="00585091" w:rsidP="00F017CA">
            <w:pPr>
              <w:jc w:val="center"/>
              <w:rPr>
                <w:ins w:id="3728" w:author="Verizon" w:date="2020-08-03T15:15:00Z"/>
                <w:rFonts w:ascii="Arial" w:hAnsi="Arial" w:cs="Arial"/>
                <w:sz w:val="18"/>
                <w:szCs w:val="18"/>
              </w:rPr>
            </w:pPr>
            <w:ins w:id="372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B734358" w14:textId="77777777" w:rsidR="00585091" w:rsidRPr="00232036" w:rsidRDefault="00585091" w:rsidP="00F017CA">
            <w:pPr>
              <w:jc w:val="center"/>
              <w:rPr>
                <w:ins w:id="373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EB5053" w14:textId="77777777" w:rsidR="00585091" w:rsidRPr="00232036" w:rsidRDefault="00585091" w:rsidP="00F017CA">
            <w:pPr>
              <w:jc w:val="center"/>
              <w:rPr>
                <w:ins w:id="373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755353" w14:textId="77777777" w:rsidR="00585091" w:rsidRPr="00232036" w:rsidRDefault="00585091" w:rsidP="00F017CA">
            <w:pPr>
              <w:jc w:val="center"/>
              <w:rPr>
                <w:ins w:id="3732" w:author="Verizon" w:date="2020-08-03T15:15:00Z"/>
                <w:rFonts w:ascii="Arial" w:hAnsi="Arial" w:cs="Arial"/>
                <w:sz w:val="18"/>
                <w:szCs w:val="18"/>
              </w:rPr>
            </w:pPr>
            <w:ins w:id="373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0A6274" w14:textId="77777777" w:rsidR="00585091" w:rsidRPr="00232036" w:rsidRDefault="00585091" w:rsidP="00F017CA">
            <w:pPr>
              <w:jc w:val="center"/>
              <w:rPr>
                <w:ins w:id="373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6FEB08" w14:textId="77777777" w:rsidR="00585091" w:rsidRPr="00232036" w:rsidRDefault="00585091" w:rsidP="00F017CA">
            <w:pPr>
              <w:jc w:val="center"/>
              <w:rPr>
                <w:ins w:id="373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88B84" w14:textId="77777777" w:rsidR="00585091" w:rsidRPr="00232036" w:rsidRDefault="00585091" w:rsidP="00F017CA">
            <w:pPr>
              <w:jc w:val="center"/>
              <w:rPr>
                <w:ins w:id="373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2D194C" w14:textId="77777777" w:rsidR="00585091" w:rsidRPr="00232036" w:rsidRDefault="00585091" w:rsidP="00F017CA">
            <w:pPr>
              <w:jc w:val="center"/>
              <w:rPr>
                <w:ins w:id="373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306A5A" w14:textId="77777777" w:rsidR="00585091" w:rsidRPr="00232036" w:rsidRDefault="00585091" w:rsidP="00F017CA">
            <w:pPr>
              <w:jc w:val="center"/>
              <w:rPr>
                <w:ins w:id="373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6CCE33" w14:textId="77777777" w:rsidR="00585091" w:rsidRPr="00232036" w:rsidRDefault="00585091" w:rsidP="00F017CA">
            <w:pPr>
              <w:jc w:val="center"/>
              <w:rPr>
                <w:ins w:id="3739"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72F234B" w14:textId="77777777" w:rsidR="00585091" w:rsidRPr="00232036" w:rsidRDefault="00585091" w:rsidP="00F017CA">
            <w:pPr>
              <w:jc w:val="center"/>
              <w:rPr>
                <w:ins w:id="3740"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69A088" w14:textId="77777777" w:rsidR="00585091" w:rsidRPr="00232036" w:rsidRDefault="00585091" w:rsidP="00F017CA">
            <w:pPr>
              <w:jc w:val="center"/>
              <w:rPr>
                <w:ins w:id="3741"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1D40424C" w14:textId="77777777" w:rsidR="00585091" w:rsidRPr="00232036" w:rsidRDefault="00585091" w:rsidP="00F017CA">
            <w:pPr>
              <w:jc w:val="center"/>
              <w:rPr>
                <w:ins w:id="3742" w:author="Verizon" w:date="2020-08-03T15:15:00Z"/>
                <w:rFonts w:ascii="Arial" w:hAnsi="Arial" w:cs="Arial"/>
                <w:sz w:val="18"/>
                <w:szCs w:val="18"/>
              </w:rPr>
            </w:pPr>
          </w:p>
        </w:tc>
      </w:tr>
      <w:tr w:rsidR="00585091" w:rsidRPr="00232036" w14:paraId="2F7C2B2F" w14:textId="77777777" w:rsidTr="00F017CA">
        <w:trPr>
          <w:trHeight w:val="125"/>
          <w:jc w:val="center"/>
          <w:ins w:id="3743" w:author="Verizon" w:date="2020-08-03T15:15:00Z"/>
        </w:trPr>
        <w:tc>
          <w:tcPr>
            <w:tcW w:w="2065" w:type="dxa"/>
            <w:vMerge/>
            <w:tcBorders>
              <w:left w:val="single" w:sz="4" w:space="0" w:color="auto"/>
              <w:bottom w:val="single" w:sz="4" w:space="0" w:color="auto"/>
              <w:right w:val="single" w:sz="4" w:space="0" w:color="auto"/>
            </w:tcBorders>
            <w:vAlign w:val="center"/>
          </w:tcPr>
          <w:p w14:paraId="2E22F6C0" w14:textId="77777777" w:rsidR="00585091" w:rsidRPr="00232036" w:rsidRDefault="00585091" w:rsidP="00F017CA">
            <w:pPr>
              <w:pStyle w:val="NoSpacing"/>
              <w:jc w:val="center"/>
              <w:rPr>
                <w:ins w:id="3744"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E60E850" w14:textId="77777777" w:rsidR="00585091" w:rsidRPr="002F0CDC" w:rsidRDefault="00585091" w:rsidP="00F017CA">
            <w:pPr>
              <w:pStyle w:val="NoSpacing"/>
              <w:jc w:val="center"/>
              <w:rPr>
                <w:ins w:id="3745"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6BD0042" w14:textId="77777777" w:rsidR="00585091" w:rsidRPr="00232036" w:rsidRDefault="00585091" w:rsidP="00F017CA">
            <w:pPr>
              <w:jc w:val="center"/>
              <w:rPr>
                <w:ins w:id="3746" w:author="Verizon" w:date="2020-08-03T15:15:00Z"/>
                <w:rFonts w:ascii="Arial" w:hAnsi="Arial" w:cs="Arial"/>
                <w:sz w:val="18"/>
                <w:szCs w:val="18"/>
              </w:rPr>
            </w:pPr>
            <w:ins w:id="3747"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0BBFAA7D" w14:textId="77777777" w:rsidR="00585091" w:rsidRPr="00232036" w:rsidRDefault="00585091" w:rsidP="00F017CA">
            <w:pPr>
              <w:jc w:val="center"/>
              <w:rPr>
                <w:ins w:id="3748" w:author="Verizon" w:date="2020-08-03T15:15:00Z"/>
                <w:rFonts w:ascii="Arial" w:hAnsi="Arial" w:cs="Arial"/>
                <w:sz w:val="18"/>
                <w:szCs w:val="18"/>
              </w:rPr>
            </w:pPr>
            <w:ins w:id="3749" w:author="Verizon" w:date="2020-08-03T15:15:00Z">
              <w:r w:rsidRPr="006B0193">
                <w:rPr>
                  <w:rFonts w:ascii="Arial" w:hAnsi="Arial" w:cs="Arial"/>
                  <w:sz w:val="18"/>
                  <w:szCs w:val="18"/>
                  <w:lang w:eastAsia="zh-CN"/>
                </w:rPr>
                <w:t xml:space="preserve">NR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1(A-J)</w:t>
              </w:r>
            </w:ins>
          </w:p>
        </w:tc>
        <w:tc>
          <w:tcPr>
            <w:tcW w:w="749" w:type="dxa"/>
            <w:vMerge/>
            <w:tcBorders>
              <w:left w:val="single" w:sz="4" w:space="0" w:color="auto"/>
              <w:bottom w:val="single" w:sz="4" w:space="0" w:color="auto"/>
              <w:right w:val="single" w:sz="4" w:space="0" w:color="auto"/>
            </w:tcBorders>
            <w:vAlign w:val="center"/>
          </w:tcPr>
          <w:p w14:paraId="52FC2DF6" w14:textId="77777777" w:rsidR="00585091" w:rsidRPr="00232036" w:rsidRDefault="00585091" w:rsidP="00F017CA">
            <w:pPr>
              <w:jc w:val="center"/>
              <w:rPr>
                <w:ins w:id="3750" w:author="Verizon" w:date="2020-08-03T15:15:00Z"/>
                <w:rFonts w:ascii="Arial" w:hAnsi="Arial" w:cs="Arial"/>
                <w:sz w:val="18"/>
                <w:szCs w:val="18"/>
              </w:rPr>
            </w:pPr>
          </w:p>
        </w:tc>
      </w:tr>
      <w:tr w:rsidR="00585091" w:rsidRPr="00232036" w14:paraId="585CFBF3" w14:textId="77777777" w:rsidTr="00F017CA">
        <w:trPr>
          <w:trHeight w:val="125"/>
          <w:jc w:val="center"/>
          <w:ins w:id="3751" w:author="Verizon" w:date="2020-08-03T15:15:00Z"/>
        </w:trPr>
        <w:tc>
          <w:tcPr>
            <w:tcW w:w="2065" w:type="dxa"/>
            <w:vMerge w:val="restart"/>
            <w:tcBorders>
              <w:top w:val="single" w:sz="4" w:space="0" w:color="auto"/>
              <w:left w:val="single" w:sz="4" w:space="0" w:color="auto"/>
              <w:right w:val="single" w:sz="4" w:space="0" w:color="auto"/>
            </w:tcBorders>
            <w:vAlign w:val="center"/>
          </w:tcPr>
          <w:p w14:paraId="4991645E" w14:textId="77777777" w:rsidR="00585091" w:rsidRPr="00232036" w:rsidRDefault="00585091" w:rsidP="00F017CA">
            <w:pPr>
              <w:pStyle w:val="NoSpacing"/>
              <w:jc w:val="center"/>
              <w:rPr>
                <w:ins w:id="3752" w:author="Verizon" w:date="2020-08-03T15:15:00Z"/>
                <w:rFonts w:ascii="Arial" w:hAnsi="Arial" w:cs="Arial"/>
                <w:sz w:val="18"/>
                <w:szCs w:val="18"/>
              </w:rPr>
            </w:pPr>
            <w:ins w:id="3753" w:author="Verizon" w:date="2020-08-03T15:15:00Z">
              <w:r w:rsidRPr="006B0193">
                <w:rPr>
                  <w:rFonts w:ascii="Arial" w:hAnsi="Arial" w:cs="Arial"/>
                  <w:color w:val="000000"/>
                  <w:sz w:val="18"/>
                  <w:szCs w:val="18"/>
                </w:rPr>
                <w:t>CA_n66A-n261(A-K)</w:t>
              </w:r>
            </w:ins>
          </w:p>
        </w:tc>
        <w:tc>
          <w:tcPr>
            <w:tcW w:w="1980" w:type="dxa"/>
            <w:vMerge w:val="restart"/>
            <w:tcBorders>
              <w:top w:val="single" w:sz="4" w:space="0" w:color="auto"/>
              <w:left w:val="single" w:sz="4" w:space="0" w:color="auto"/>
              <w:right w:val="single" w:sz="4" w:space="0" w:color="auto"/>
            </w:tcBorders>
            <w:vAlign w:val="center"/>
          </w:tcPr>
          <w:p w14:paraId="69C45020" w14:textId="77777777" w:rsidR="00585091" w:rsidRPr="002F0CDC" w:rsidRDefault="00585091" w:rsidP="00F017CA">
            <w:pPr>
              <w:pStyle w:val="NoSpacing"/>
              <w:jc w:val="center"/>
              <w:rPr>
                <w:ins w:id="3754" w:author="Verizon" w:date="2020-08-03T15:15:00Z"/>
                <w:rFonts w:ascii="Arial" w:hAnsi="Arial" w:cs="Arial"/>
                <w:sz w:val="18"/>
                <w:szCs w:val="18"/>
              </w:rPr>
            </w:pPr>
            <w:ins w:id="3755" w:author="Verizon" w:date="2020-08-03T15:15:00Z">
              <w:r w:rsidRPr="002F0CDC">
                <w:rPr>
                  <w:rFonts w:ascii="Arial" w:hAnsi="Arial" w:cs="Arial"/>
                  <w:color w:val="000000"/>
                  <w:sz w:val="18"/>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14:paraId="2B42BDA2" w14:textId="77777777" w:rsidR="00585091" w:rsidRPr="00232036" w:rsidRDefault="00585091" w:rsidP="00F017CA">
            <w:pPr>
              <w:jc w:val="center"/>
              <w:rPr>
                <w:ins w:id="3756" w:author="Verizon" w:date="2020-08-03T15:15:00Z"/>
                <w:rFonts w:ascii="Arial" w:hAnsi="Arial" w:cs="Arial"/>
                <w:sz w:val="18"/>
                <w:szCs w:val="18"/>
              </w:rPr>
            </w:pPr>
            <w:ins w:id="3757"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3A71B9CE" w14:textId="77777777" w:rsidR="00585091" w:rsidRPr="00232036" w:rsidRDefault="00585091" w:rsidP="00F017CA">
            <w:pPr>
              <w:jc w:val="center"/>
              <w:rPr>
                <w:ins w:id="3758" w:author="Verizon" w:date="2020-08-03T15:15:00Z"/>
                <w:rFonts w:ascii="Arial" w:hAnsi="Arial" w:cs="Arial"/>
                <w:sz w:val="18"/>
                <w:szCs w:val="18"/>
              </w:rPr>
            </w:pPr>
            <w:ins w:id="3759"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7F1F864" w14:textId="77777777" w:rsidR="00585091" w:rsidRPr="00232036" w:rsidRDefault="00585091" w:rsidP="00F017CA">
            <w:pPr>
              <w:jc w:val="center"/>
              <w:rPr>
                <w:ins w:id="3760" w:author="Verizon" w:date="2020-08-03T15:15:00Z"/>
                <w:rFonts w:ascii="Arial" w:hAnsi="Arial" w:cs="Arial"/>
                <w:sz w:val="18"/>
                <w:szCs w:val="18"/>
              </w:rPr>
            </w:pPr>
            <w:ins w:id="376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D2E506" w14:textId="77777777" w:rsidR="00585091" w:rsidRPr="00232036" w:rsidRDefault="00585091" w:rsidP="00F017CA">
            <w:pPr>
              <w:jc w:val="center"/>
              <w:rPr>
                <w:ins w:id="3762" w:author="Verizon" w:date="2020-08-03T15:15:00Z"/>
                <w:rFonts w:ascii="Arial" w:hAnsi="Arial" w:cs="Arial"/>
                <w:sz w:val="18"/>
                <w:szCs w:val="18"/>
              </w:rPr>
            </w:pPr>
            <w:ins w:id="376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A90912" w14:textId="77777777" w:rsidR="00585091" w:rsidRPr="00232036" w:rsidRDefault="00585091" w:rsidP="00F017CA">
            <w:pPr>
              <w:jc w:val="center"/>
              <w:rPr>
                <w:ins w:id="3764" w:author="Verizon" w:date="2020-08-03T15:15:00Z"/>
                <w:rFonts w:ascii="Arial" w:hAnsi="Arial" w:cs="Arial"/>
                <w:sz w:val="18"/>
                <w:szCs w:val="18"/>
              </w:rPr>
            </w:pPr>
            <w:ins w:id="376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CDD4F9" w14:textId="77777777" w:rsidR="00585091" w:rsidRPr="00232036" w:rsidRDefault="00585091" w:rsidP="00F017CA">
            <w:pPr>
              <w:jc w:val="center"/>
              <w:rPr>
                <w:ins w:id="3766" w:author="Verizon" w:date="2020-08-03T15:15:00Z"/>
                <w:rFonts w:ascii="Arial" w:hAnsi="Arial" w:cs="Arial"/>
                <w:sz w:val="18"/>
                <w:szCs w:val="18"/>
              </w:rPr>
            </w:pPr>
            <w:ins w:id="376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B7041B4" w14:textId="77777777" w:rsidR="00585091" w:rsidRPr="00232036" w:rsidRDefault="00585091" w:rsidP="00F017CA">
            <w:pPr>
              <w:jc w:val="center"/>
              <w:rPr>
                <w:ins w:id="376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9569C9" w14:textId="77777777" w:rsidR="00585091" w:rsidRPr="00232036" w:rsidRDefault="00585091" w:rsidP="00F017CA">
            <w:pPr>
              <w:jc w:val="center"/>
              <w:rPr>
                <w:ins w:id="376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08243A" w14:textId="77777777" w:rsidR="00585091" w:rsidRPr="00232036" w:rsidRDefault="00585091" w:rsidP="00F017CA">
            <w:pPr>
              <w:jc w:val="center"/>
              <w:rPr>
                <w:ins w:id="3770" w:author="Verizon" w:date="2020-08-03T15:15:00Z"/>
                <w:rFonts w:ascii="Arial" w:hAnsi="Arial" w:cs="Arial"/>
                <w:sz w:val="18"/>
                <w:szCs w:val="18"/>
              </w:rPr>
            </w:pPr>
            <w:ins w:id="377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62A79B" w14:textId="77777777" w:rsidR="00585091" w:rsidRPr="00232036" w:rsidRDefault="00585091" w:rsidP="00F017CA">
            <w:pPr>
              <w:jc w:val="center"/>
              <w:rPr>
                <w:ins w:id="377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C49350" w14:textId="77777777" w:rsidR="00585091" w:rsidRPr="00232036" w:rsidRDefault="00585091" w:rsidP="00F017CA">
            <w:pPr>
              <w:jc w:val="center"/>
              <w:rPr>
                <w:ins w:id="377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545222" w14:textId="77777777" w:rsidR="00585091" w:rsidRPr="00232036" w:rsidRDefault="00585091" w:rsidP="00F017CA">
            <w:pPr>
              <w:jc w:val="center"/>
              <w:rPr>
                <w:ins w:id="377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DFB5C0" w14:textId="77777777" w:rsidR="00585091" w:rsidRPr="00232036" w:rsidRDefault="00585091" w:rsidP="00F017CA">
            <w:pPr>
              <w:jc w:val="center"/>
              <w:rPr>
                <w:ins w:id="377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4C4097" w14:textId="77777777" w:rsidR="00585091" w:rsidRPr="00232036" w:rsidRDefault="00585091" w:rsidP="00F017CA">
            <w:pPr>
              <w:jc w:val="center"/>
              <w:rPr>
                <w:ins w:id="3776" w:author="Verizon" w:date="2020-08-03T15:15:00Z"/>
                <w:rFonts w:ascii="Arial" w:hAnsi="Arial" w:cs="Arial"/>
                <w:sz w:val="18"/>
                <w:szCs w:val="18"/>
              </w:rPr>
            </w:pPr>
            <w:ins w:id="3777"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3756E9C0" w14:textId="77777777" w:rsidR="00585091" w:rsidRPr="00232036" w:rsidRDefault="00585091" w:rsidP="00F017CA">
            <w:pPr>
              <w:jc w:val="center"/>
              <w:rPr>
                <w:ins w:id="377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523F32" w14:textId="77777777" w:rsidR="00585091" w:rsidRPr="00232036" w:rsidRDefault="00585091" w:rsidP="00F017CA">
            <w:pPr>
              <w:jc w:val="center"/>
              <w:rPr>
                <w:ins w:id="3779"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4F2FD7" w14:textId="77777777" w:rsidR="00585091" w:rsidRPr="00232036" w:rsidRDefault="00585091" w:rsidP="00F017CA">
            <w:pPr>
              <w:jc w:val="center"/>
              <w:rPr>
                <w:ins w:id="3780"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AEB1A4D" w14:textId="77777777" w:rsidR="00585091" w:rsidRPr="00232036" w:rsidRDefault="00585091" w:rsidP="00F017CA">
            <w:pPr>
              <w:jc w:val="center"/>
              <w:rPr>
                <w:ins w:id="3781" w:author="Verizon" w:date="2020-08-03T15:15:00Z"/>
                <w:rFonts w:ascii="Arial" w:hAnsi="Arial" w:cs="Arial"/>
                <w:sz w:val="18"/>
                <w:szCs w:val="18"/>
              </w:rPr>
            </w:pPr>
            <w:ins w:id="3782" w:author="Verizon" w:date="2020-08-03T15:15:00Z">
              <w:r w:rsidRPr="00232036">
                <w:rPr>
                  <w:rFonts w:ascii="Arial" w:hAnsi="Arial" w:cs="Arial"/>
                  <w:sz w:val="18"/>
                  <w:szCs w:val="18"/>
                </w:rPr>
                <w:t>0</w:t>
              </w:r>
            </w:ins>
          </w:p>
        </w:tc>
      </w:tr>
      <w:tr w:rsidR="00585091" w:rsidRPr="00232036" w14:paraId="526C150A" w14:textId="77777777" w:rsidTr="00F017CA">
        <w:trPr>
          <w:trHeight w:val="125"/>
          <w:jc w:val="center"/>
          <w:ins w:id="3783" w:author="Verizon" w:date="2020-08-03T15:15:00Z"/>
        </w:trPr>
        <w:tc>
          <w:tcPr>
            <w:tcW w:w="2065" w:type="dxa"/>
            <w:vMerge/>
            <w:tcBorders>
              <w:left w:val="single" w:sz="4" w:space="0" w:color="auto"/>
              <w:right w:val="single" w:sz="4" w:space="0" w:color="auto"/>
            </w:tcBorders>
            <w:vAlign w:val="center"/>
          </w:tcPr>
          <w:p w14:paraId="023A7C69" w14:textId="77777777" w:rsidR="00585091" w:rsidRPr="00232036" w:rsidRDefault="00585091" w:rsidP="00F017CA">
            <w:pPr>
              <w:pStyle w:val="NoSpacing"/>
              <w:jc w:val="center"/>
              <w:rPr>
                <w:ins w:id="3784"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18C38789" w14:textId="77777777" w:rsidR="00585091" w:rsidRPr="002F0CDC" w:rsidRDefault="00585091" w:rsidP="00F017CA">
            <w:pPr>
              <w:pStyle w:val="NoSpacing"/>
              <w:jc w:val="center"/>
              <w:rPr>
                <w:ins w:id="3785"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20335FE0" w14:textId="77777777" w:rsidR="00585091" w:rsidRPr="00232036" w:rsidRDefault="00585091" w:rsidP="00F017CA">
            <w:pPr>
              <w:jc w:val="center"/>
              <w:rPr>
                <w:ins w:id="378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DF1DB54" w14:textId="77777777" w:rsidR="00585091" w:rsidRPr="00232036" w:rsidRDefault="00585091" w:rsidP="00F017CA">
            <w:pPr>
              <w:jc w:val="center"/>
              <w:rPr>
                <w:ins w:id="3787" w:author="Verizon" w:date="2020-08-03T15:15:00Z"/>
                <w:rFonts w:ascii="Arial" w:hAnsi="Arial" w:cs="Arial"/>
                <w:sz w:val="18"/>
                <w:szCs w:val="18"/>
              </w:rPr>
            </w:pPr>
            <w:ins w:id="3788"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7278263D" w14:textId="77777777" w:rsidR="00585091" w:rsidRPr="00232036" w:rsidRDefault="00585091" w:rsidP="00F017CA">
            <w:pPr>
              <w:jc w:val="center"/>
              <w:rPr>
                <w:ins w:id="378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5FF4C4" w14:textId="77777777" w:rsidR="00585091" w:rsidRPr="00232036" w:rsidRDefault="00585091" w:rsidP="00F017CA">
            <w:pPr>
              <w:jc w:val="center"/>
              <w:rPr>
                <w:ins w:id="3790" w:author="Verizon" w:date="2020-08-03T15:15:00Z"/>
                <w:rFonts w:ascii="Arial" w:hAnsi="Arial" w:cs="Arial"/>
                <w:sz w:val="18"/>
                <w:szCs w:val="18"/>
              </w:rPr>
            </w:pPr>
            <w:ins w:id="379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3DA765" w14:textId="77777777" w:rsidR="00585091" w:rsidRPr="00232036" w:rsidRDefault="00585091" w:rsidP="00F017CA">
            <w:pPr>
              <w:jc w:val="center"/>
              <w:rPr>
                <w:ins w:id="3792" w:author="Verizon" w:date="2020-08-03T15:15:00Z"/>
                <w:rFonts w:ascii="Arial" w:hAnsi="Arial" w:cs="Arial"/>
                <w:sz w:val="18"/>
                <w:szCs w:val="18"/>
              </w:rPr>
            </w:pPr>
            <w:ins w:id="379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4B9D45" w14:textId="77777777" w:rsidR="00585091" w:rsidRPr="00232036" w:rsidRDefault="00585091" w:rsidP="00F017CA">
            <w:pPr>
              <w:jc w:val="center"/>
              <w:rPr>
                <w:ins w:id="3794" w:author="Verizon" w:date="2020-08-03T15:15:00Z"/>
                <w:rFonts w:ascii="Arial" w:hAnsi="Arial" w:cs="Arial"/>
                <w:sz w:val="18"/>
                <w:szCs w:val="18"/>
              </w:rPr>
            </w:pPr>
            <w:ins w:id="379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1DD0FCB" w14:textId="77777777" w:rsidR="00585091" w:rsidRPr="00232036" w:rsidRDefault="00585091" w:rsidP="00F017CA">
            <w:pPr>
              <w:jc w:val="center"/>
              <w:rPr>
                <w:ins w:id="379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B3D3A2" w14:textId="77777777" w:rsidR="00585091" w:rsidRPr="00232036" w:rsidRDefault="00585091" w:rsidP="00F017CA">
            <w:pPr>
              <w:jc w:val="center"/>
              <w:rPr>
                <w:ins w:id="379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CAD57B" w14:textId="77777777" w:rsidR="00585091" w:rsidRPr="00232036" w:rsidRDefault="00585091" w:rsidP="00F017CA">
            <w:pPr>
              <w:jc w:val="center"/>
              <w:rPr>
                <w:ins w:id="3798" w:author="Verizon" w:date="2020-08-03T15:15:00Z"/>
                <w:rFonts w:ascii="Arial" w:hAnsi="Arial" w:cs="Arial"/>
                <w:sz w:val="18"/>
                <w:szCs w:val="18"/>
              </w:rPr>
            </w:pPr>
            <w:ins w:id="379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6C8B40" w14:textId="77777777" w:rsidR="00585091" w:rsidRPr="00232036" w:rsidRDefault="00585091" w:rsidP="00F017CA">
            <w:pPr>
              <w:jc w:val="center"/>
              <w:rPr>
                <w:ins w:id="380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26FF99" w14:textId="77777777" w:rsidR="00585091" w:rsidRPr="00232036" w:rsidRDefault="00585091" w:rsidP="00F017CA">
            <w:pPr>
              <w:jc w:val="center"/>
              <w:rPr>
                <w:ins w:id="380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287968" w14:textId="77777777" w:rsidR="00585091" w:rsidRPr="00232036" w:rsidRDefault="00585091" w:rsidP="00F017CA">
            <w:pPr>
              <w:jc w:val="center"/>
              <w:rPr>
                <w:ins w:id="380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C6691E" w14:textId="77777777" w:rsidR="00585091" w:rsidRPr="00232036" w:rsidRDefault="00585091" w:rsidP="00F017CA">
            <w:pPr>
              <w:jc w:val="center"/>
              <w:rPr>
                <w:ins w:id="380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BB71AC" w14:textId="77777777" w:rsidR="00585091" w:rsidRPr="00232036" w:rsidRDefault="00585091" w:rsidP="00F017CA">
            <w:pPr>
              <w:jc w:val="center"/>
              <w:rPr>
                <w:ins w:id="380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04C228" w14:textId="77777777" w:rsidR="00585091" w:rsidRPr="00232036" w:rsidRDefault="00585091" w:rsidP="00F017CA">
            <w:pPr>
              <w:jc w:val="center"/>
              <w:rPr>
                <w:ins w:id="3805"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9936DF" w14:textId="77777777" w:rsidR="00585091" w:rsidRPr="00232036" w:rsidRDefault="00585091" w:rsidP="00F017CA">
            <w:pPr>
              <w:jc w:val="center"/>
              <w:rPr>
                <w:ins w:id="3806"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DAE7A6" w14:textId="77777777" w:rsidR="00585091" w:rsidRPr="00232036" w:rsidRDefault="00585091" w:rsidP="00F017CA">
            <w:pPr>
              <w:jc w:val="center"/>
              <w:rPr>
                <w:ins w:id="3807"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67F58E97" w14:textId="77777777" w:rsidR="00585091" w:rsidRPr="00232036" w:rsidRDefault="00585091" w:rsidP="00F017CA">
            <w:pPr>
              <w:jc w:val="center"/>
              <w:rPr>
                <w:ins w:id="3808" w:author="Verizon" w:date="2020-08-03T15:15:00Z"/>
                <w:rFonts w:ascii="Arial" w:hAnsi="Arial" w:cs="Arial"/>
                <w:sz w:val="18"/>
                <w:szCs w:val="18"/>
              </w:rPr>
            </w:pPr>
          </w:p>
        </w:tc>
      </w:tr>
      <w:tr w:rsidR="00585091" w:rsidRPr="00232036" w14:paraId="2E3E58D5" w14:textId="77777777" w:rsidTr="00F017CA">
        <w:trPr>
          <w:trHeight w:val="125"/>
          <w:jc w:val="center"/>
          <w:ins w:id="3809" w:author="Verizon" w:date="2020-08-03T15:15:00Z"/>
        </w:trPr>
        <w:tc>
          <w:tcPr>
            <w:tcW w:w="2065" w:type="dxa"/>
            <w:vMerge/>
            <w:tcBorders>
              <w:left w:val="single" w:sz="4" w:space="0" w:color="auto"/>
              <w:right w:val="single" w:sz="4" w:space="0" w:color="auto"/>
            </w:tcBorders>
            <w:vAlign w:val="center"/>
          </w:tcPr>
          <w:p w14:paraId="177006D6" w14:textId="77777777" w:rsidR="00585091" w:rsidRPr="00232036" w:rsidRDefault="00585091" w:rsidP="00F017CA">
            <w:pPr>
              <w:pStyle w:val="NoSpacing"/>
              <w:jc w:val="center"/>
              <w:rPr>
                <w:ins w:id="381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3FC3104A" w14:textId="77777777" w:rsidR="00585091" w:rsidRPr="002F0CDC" w:rsidRDefault="00585091" w:rsidP="00F017CA">
            <w:pPr>
              <w:pStyle w:val="NoSpacing"/>
              <w:jc w:val="center"/>
              <w:rPr>
                <w:ins w:id="3811"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954CAD6" w14:textId="77777777" w:rsidR="00585091" w:rsidRPr="00232036" w:rsidRDefault="00585091" w:rsidP="00F017CA">
            <w:pPr>
              <w:jc w:val="center"/>
              <w:rPr>
                <w:ins w:id="381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4F6596C" w14:textId="77777777" w:rsidR="00585091" w:rsidRPr="00232036" w:rsidRDefault="00585091" w:rsidP="00F017CA">
            <w:pPr>
              <w:jc w:val="center"/>
              <w:rPr>
                <w:ins w:id="3813" w:author="Verizon" w:date="2020-08-03T15:15:00Z"/>
                <w:rFonts w:ascii="Arial" w:hAnsi="Arial" w:cs="Arial"/>
                <w:sz w:val="18"/>
                <w:szCs w:val="18"/>
              </w:rPr>
            </w:pPr>
            <w:ins w:id="3814"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79D14A5D" w14:textId="77777777" w:rsidR="00585091" w:rsidRPr="00232036" w:rsidRDefault="00585091" w:rsidP="00F017CA">
            <w:pPr>
              <w:jc w:val="center"/>
              <w:rPr>
                <w:ins w:id="381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1ED296" w14:textId="77777777" w:rsidR="00585091" w:rsidRPr="00232036" w:rsidRDefault="00585091" w:rsidP="00F017CA">
            <w:pPr>
              <w:jc w:val="center"/>
              <w:rPr>
                <w:ins w:id="3816" w:author="Verizon" w:date="2020-08-03T15:15:00Z"/>
                <w:rFonts w:ascii="Arial" w:hAnsi="Arial" w:cs="Arial"/>
                <w:sz w:val="18"/>
                <w:szCs w:val="18"/>
              </w:rPr>
            </w:pPr>
            <w:ins w:id="381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281A79F" w14:textId="77777777" w:rsidR="00585091" w:rsidRPr="00232036" w:rsidRDefault="00585091" w:rsidP="00F017CA">
            <w:pPr>
              <w:jc w:val="center"/>
              <w:rPr>
                <w:ins w:id="3818" w:author="Verizon" w:date="2020-08-03T15:15:00Z"/>
                <w:rFonts w:ascii="Arial" w:hAnsi="Arial" w:cs="Arial"/>
                <w:sz w:val="18"/>
                <w:szCs w:val="18"/>
              </w:rPr>
            </w:pPr>
            <w:ins w:id="381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086497" w14:textId="77777777" w:rsidR="00585091" w:rsidRPr="00232036" w:rsidRDefault="00585091" w:rsidP="00F017CA">
            <w:pPr>
              <w:jc w:val="center"/>
              <w:rPr>
                <w:ins w:id="3820" w:author="Verizon" w:date="2020-08-03T15:15:00Z"/>
                <w:rFonts w:ascii="Arial" w:hAnsi="Arial" w:cs="Arial"/>
                <w:sz w:val="18"/>
                <w:szCs w:val="18"/>
              </w:rPr>
            </w:pPr>
            <w:ins w:id="382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07C8EE" w14:textId="77777777" w:rsidR="00585091" w:rsidRPr="00232036" w:rsidRDefault="00585091" w:rsidP="00F017CA">
            <w:pPr>
              <w:jc w:val="center"/>
              <w:rPr>
                <w:ins w:id="382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B3FE4B" w14:textId="77777777" w:rsidR="00585091" w:rsidRPr="00232036" w:rsidRDefault="00585091" w:rsidP="00F017CA">
            <w:pPr>
              <w:jc w:val="center"/>
              <w:rPr>
                <w:ins w:id="382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2F670D" w14:textId="77777777" w:rsidR="00585091" w:rsidRPr="00232036" w:rsidRDefault="00585091" w:rsidP="00F017CA">
            <w:pPr>
              <w:jc w:val="center"/>
              <w:rPr>
                <w:ins w:id="3824" w:author="Verizon" w:date="2020-08-03T15:15:00Z"/>
                <w:rFonts w:ascii="Arial" w:hAnsi="Arial" w:cs="Arial"/>
                <w:sz w:val="18"/>
                <w:szCs w:val="18"/>
              </w:rPr>
            </w:pPr>
            <w:ins w:id="382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913577" w14:textId="77777777" w:rsidR="00585091" w:rsidRPr="00232036" w:rsidRDefault="00585091" w:rsidP="00F017CA">
            <w:pPr>
              <w:jc w:val="center"/>
              <w:rPr>
                <w:ins w:id="382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BCE49A" w14:textId="77777777" w:rsidR="00585091" w:rsidRPr="00232036" w:rsidRDefault="00585091" w:rsidP="00F017CA">
            <w:pPr>
              <w:jc w:val="center"/>
              <w:rPr>
                <w:ins w:id="382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9AE800" w14:textId="77777777" w:rsidR="00585091" w:rsidRPr="00232036" w:rsidRDefault="00585091" w:rsidP="00F017CA">
            <w:pPr>
              <w:jc w:val="center"/>
              <w:rPr>
                <w:ins w:id="382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C30BD0" w14:textId="77777777" w:rsidR="00585091" w:rsidRPr="00232036" w:rsidRDefault="00585091" w:rsidP="00F017CA">
            <w:pPr>
              <w:jc w:val="center"/>
              <w:rPr>
                <w:ins w:id="382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A8ECCC" w14:textId="77777777" w:rsidR="00585091" w:rsidRPr="00232036" w:rsidRDefault="00585091" w:rsidP="00F017CA">
            <w:pPr>
              <w:jc w:val="center"/>
              <w:rPr>
                <w:ins w:id="383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913DD5" w14:textId="77777777" w:rsidR="00585091" w:rsidRPr="00232036" w:rsidRDefault="00585091" w:rsidP="00F017CA">
            <w:pPr>
              <w:jc w:val="center"/>
              <w:rPr>
                <w:ins w:id="383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FDC131" w14:textId="77777777" w:rsidR="00585091" w:rsidRPr="00232036" w:rsidRDefault="00585091" w:rsidP="00F017CA">
            <w:pPr>
              <w:jc w:val="center"/>
              <w:rPr>
                <w:ins w:id="383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919BE" w14:textId="77777777" w:rsidR="00585091" w:rsidRPr="00232036" w:rsidRDefault="00585091" w:rsidP="00F017CA">
            <w:pPr>
              <w:jc w:val="center"/>
              <w:rPr>
                <w:ins w:id="383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298D568E" w14:textId="77777777" w:rsidR="00585091" w:rsidRPr="00232036" w:rsidRDefault="00585091" w:rsidP="00F017CA">
            <w:pPr>
              <w:jc w:val="center"/>
              <w:rPr>
                <w:ins w:id="3834" w:author="Verizon" w:date="2020-08-03T15:15:00Z"/>
                <w:rFonts w:ascii="Arial" w:hAnsi="Arial" w:cs="Arial"/>
                <w:sz w:val="18"/>
                <w:szCs w:val="18"/>
              </w:rPr>
            </w:pPr>
          </w:p>
        </w:tc>
      </w:tr>
      <w:tr w:rsidR="00585091" w:rsidRPr="00232036" w14:paraId="7DF1DC4B" w14:textId="77777777" w:rsidTr="00F017CA">
        <w:trPr>
          <w:trHeight w:val="125"/>
          <w:jc w:val="center"/>
          <w:ins w:id="3835" w:author="Verizon" w:date="2020-08-03T15:15:00Z"/>
        </w:trPr>
        <w:tc>
          <w:tcPr>
            <w:tcW w:w="2065" w:type="dxa"/>
            <w:vMerge/>
            <w:tcBorders>
              <w:left w:val="single" w:sz="4" w:space="0" w:color="auto"/>
              <w:bottom w:val="single" w:sz="4" w:space="0" w:color="auto"/>
              <w:right w:val="single" w:sz="4" w:space="0" w:color="auto"/>
            </w:tcBorders>
            <w:vAlign w:val="center"/>
          </w:tcPr>
          <w:p w14:paraId="28E2B5A7" w14:textId="77777777" w:rsidR="00585091" w:rsidRPr="00232036" w:rsidRDefault="00585091" w:rsidP="00F017CA">
            <w:pPr>
              <w:pStyle w:val="NoSpacing"/>
              <w:jc w:val="center"/>
              <w:rPr>
                <w:ins w:id="3836"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1C5F8C14" w14:textId="77777777" w:rsidR="00585091" w:rsidRPr="002F0CDC" w:rsidRDefault="00585091" w:rsidP="00F017CA">
            <w:pPr>
              <w:pStyle w:val="NoSpacing"/>
              <w:jc w:val="center"/>
              <w:rPr>
                <w:ins w:id="3837"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88DAEE3" w14:textId="77777777" w:rsidR="00585091" w:rsidRPr="00232036" w:rsidRDefault="00585091" w:rsidP="00F017CA">
            <w:pPr>
              <w:jc w:val="center"/>
              <w:rPr>
                <w:ins w:id="3838" w:author="Verizon" w:date="2020-08-03T15:15:00Z"/>
                <w:rFonts w:ascii="Arial" w:hAnsi="Arial" w:cs="Arial"/>
                <w:sz w:val="18"/>
                <w:szCs w:val="18"/>
              </w:rPr>
            </w:pPr>
            <w:ins w:id="3839"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0E7B0938" w14:textId="77777777" w:rsidR="00585091" w:rsidRPr="00232036" w:rsidRDefault="00585091" w:rsidP="00F017CA">
            <w:pPr>
              <w:jc w:val="center"/>
              <w:rPr>
                <w:ins w:id="3840" w:author="Verizon" w:date="2020-08-03T15:15:00Z"/>
                <w:rFonts w:ascii="Arial" w:hAnsi="Arial" w:cs="Arial"/>
                <w:sz w:val="18"/>
                <w:szCs w:val="18"/>
              </w:rPr>
            </w:pPr>
            <w:ins w:id="3841"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1(A-K)</w:t>
              </w:r>
            </w:ins>
          </w:p>
        </w:tc>
        <w:tc>
          <w:tcPr>
            <w:tcW w:w="749" w:type="dxa"/>
            <w:vMerge/>
            <w:tcBorders>
              <w:left w:val="single" w:sz="4" w:space="0" w:color="auto"/>
              <w:bottom w:val="single" w:sz="4" w:space="0" w:color="auto"/>
              <w:right w:val="single" w:sz="4" w:space="0" w:color="auto"/>
            </w:tcBorders>
            <w:vAlign w:val="center"/>
          </w:tcPr>
          <w:p w14:paraId="211D5926" w14:textId="77777777" w:rsidR="00585091" w:rsidRPr="00232036" w:rsidRDefault="00585091" w:rsidP="00F017CA">
            <w:pPr>
              <w:jc w:val="center"/>
              <w:rPr>
                <w:ins w:id="3842" w:author="Verizon" w:date="2020-08-03T15:15:00Z"/>
                <w:rFonts w:ascii="Arial" w:hAnsi="Arial" w:cs="Arial"/>
                <w:sz w:val="18"/>
                <w:szCs w:val="18"/>
              </w:rPr>
            </w:pPr>
          </w:p>
        </w:tc>
      </w:tr>
      <w:tr w:rsidR="00585091" w:rsidRPr="00232036" w14:paraId="15226AB0" w14:textId="77777777" w:rsidTr="00F017CA">
        <w:trPr>
          <w:trHeight w:val="125"/>
          <w:jc w:val="center"/>
          <w:ins w:id="3843" w:author="Verizon" w:date="2020-08-03T15:15:00Z"/>
        </w:trPr>
        <w:tc>
          <w:tcPr>
            <w:tcW w:w="2065" w:type="dxa"/>
            <w:vMerge w:val="restart"/>
            <w:tcBorders>
              <w:top w:val="single" w:sz="4" w:space="0" w:color="auto"/>
              <w:left w:val="single" w:sz="4" w:space="0" w:color="auto"/>
              <w:right w:val="single" w:sz="4" w:space="0" w:color="auto"/>
            </w:tcBorders>
            <w:vAlign w:val="center"/>
          </w:tcPr>
          <w:p w14:paraId="429D331D" w14:textId="77777777" w:rsidR="00585091" w:rsidRPr="00232036" w:rsidRDefault="00585091" w:rsidP="00F017CA">
            <w:pPr>
              <w:pStyle w:val="NoSpacing"/>
              <w:jc w:val="center"/>
              <w:rPr>
                <w:ins w:id="3844" w:author="Verizon" w:date="2020-08-03T15:15:00Z"/>
                <w:rFonts w:ascii="Arial" w:hAnsi="Arial" w:cs="Arial"/>
                <w:sz w:val="18"/>
                <w:szCs w:val="18"/>
              </w:rPr>
            </w:pPr>
            <w:ins w:id="3845" w:author="Verizon" w:date="2020-08-03T15:15:00Z">
              <w:r w:rsidRPr="006B0193">
                <w:rPr>
                  <w:rFonts w:ascii="Arial" w:hAnsi="Arial" w:cs="Arial"/>
                  <w:color w:val="000000"/>
                  <w:sz w:val="18"/>
                  <w:szCs w:val="18"/>
                </w:rPr>
                <w:t>CA_n66A-n261(A-L)</w:t>
              </w:r>
            </w:ins>
          </w:p>
        </w:tc>
        <w:tc>
          <w:tcPr>
            <w:tcW w:w="1980" w:type="dxa"/>
            <w:vMerge w:val="restart"/>
            <w:tcBorders>
              <w:top w:val="single" w:sz="4" w:space="0" w:color="auto"/>
              <w:left w:val="single" w:sz="4" w:space="0" w:color="auto"/>
              <w:right w:val="single" w:sz="4" w:space="0" w:color="auto"/>
            </w:tcBorders>
            <w:vAlign w:val="center"/>
          </w:tcPr>
          <w:p w14:paraId="23BEC1C5" w14:textId="77777777" w:rsidR="00585091" w:rsidRPr="002F0CDC" w:rsidRDefault="00585091" w:rsidP="00F017CA">
            <w:pPr>
              <w:pStyle w:val="NoSpacing"/>
              <w:jc w:val="center"/>
              <w:rPr>
                <w:ins w:id="3846" w:author="Verizon" w:date="2020-08-03T15:15:00Z"/>
                <w:rFonts w:ascii="Arial" w:hAnsi="Arial" w:cs="Arial"/>
                <w:sz w:val="18"/>
                <w:szCs w:val="18"/>
              </w:rPr>
            </w:pPr>
            <w:ins w:id="3847" w:author="Verizon" w:date="2020-08-03T15:15:00Z">
              <w:r w:rsidRPr="002F0CDC">
                <w:rPr>
                  <w:rFonts w:ascii="Arial" w:hAnsi="Arial" w:cs="Arial"/>
                  <w:color w:val="000000"/>
                  <w:sz w:val="18"/>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14:paraId="681C5B0F" w14:textId="77777777" w:rsidR="00585091" w:rsidRPr="00232036" w:rsidRDefault="00585091" w:rsidP="00F017CA">
            <w:pPr>
              <w:jc w:val="center"/>
              <w:rPr>
                <w:ins w:id="3848" w:author="Verizon" w:date="2020-08-03T15:15:00Z"/>
                <w:rFonts w:ascii="Arial" w:hAnsi="Arial" w:cs="Arial"/>
                <w:sz w:val="18"/>
                <w:szCs w:val="18"/>
              </w:rPr>
            </w:pPr>
            <w:ins w:id="3849"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22DE4D01" w14:textId="77777777" w:rsidR="00585091" w:rsidRPr="00232036" w:rsidRDefault="00585091" w:rsidP="00F017CA">
            <w:pPr>
              <w:jc w:val="center"/>
              <w:rPr>
                <w:ins w:id="3850" w:author="Verizon" w:date="2020-08-03T15:15:00Z"/>
                <w:rFonts w:ascii="Arial" w:hAnsi="Arial" w:cs="Arial"/>
                <w:sz w:val="18"/>
                <w:szCs w:val="18"/>
              </w:rPr>
            </w:pPr>
            <w:ins w:id="3851"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453CF12F" w14:textId="77777777" w:rsidR="00585091" w:rsidRPr="00232036" w:rsidRDefault="00585091" w:rsidP="00F017CA">
            <w:pPr>
              <w:jc w:val="center"/>
              <w:rPr>
                <w:ins w:id="3852" w:author="Verizon" w:date="2020-08-03T15:15:00Z"/>
                <w:rFonts w:ascii="Arial" w:hAnsi="Arial" w:cs="Arial"/>
                <w:sz w:val="18"/>
                <w:szCs w:val="18"/>
              </w:rPr>
            </w:pPr>
            <w:ins w:id="385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FD7F66" w14:textId="77777777" w:rsidR="00585091" w:rsidRPr="00232036" w:rsidRDefault="00585091" w:rsidP="00F017CA">
            <w:pPr>
              <w:jc w:val="center"/>
              <w:rPr>
                <w:ins w:id="3854" w:author="Verizon" w:date="2020-08-03T15:15:00Z"/>
                <w:rFonts w:ascii="Arial" w:hAnsi="Arial" w:cs="Arial"/>
                <w:sz w:val="18"/>
                <w:szCs w:val="18"/>
              </w:rPr>
            </w:pPr>
            <w:ins w:id="385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0D5867" w14:textId="77777777" w:rsidR="00585091" w:rsidRPr="00232036" w:rsidRDefault="00585091" w:rsidP="00F017CA">
            <w:pPr>
              <w:jc w:val="center"/>
              <w:rPr>
                <w:ins w:id="3856" w:author="Verizon" w:date="2020-08-03T15:15:00Z"/>
                <w:rFonts w:ascii="Arial" w:hAnsi="Arial" w:cs="Arial"/>
                <w:sz w:val="18"/>
                <w:szCs w:val="18"/>
              </w:rPr>
            </w:pPr>
            <w:ins w:id="385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0533EB" w14:textId="77777777" w:rsidR="00585091" w:rsidRPr="00232036" w:rsidRDefault="00585091" w:rsidP="00F017CA">
            <w:pPr>
              <w:jc w:val="center"/>
              <w:rPr>
                <w:ins w:id="3858" w:author="Verizon" w:date="2020-08-03T15:15:00Z"/>
                <w:rFonts w:ascii="Arial" w:hAnsi="Arial" w:cs="Arial"/>
                <w:sz w:val="18"/>
                <w:szCs w:val="18"/>
              </w:rPr>
            </w:pPr>
            <w:ins w:id="385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AA5A9AC" w14:textId="77777777" w:rsidR="00585091" w:rsidRPr="00232036" w:rsidRDefault="00585091" w:rsidP="00F017CA">
            <w:pPr>
              <w:jc w:val="center"/>
              <w:rPr>
                <w:ins w:id="386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6AE329" w14:textId="77777777" w:rsidR="00585091" w:rsidRPr="00232036" w:rsidRDefault="00585091" w:rsidP="00F017CA">
            <w:pPr>
              <w:jc w:val="center"/>
              <w:rPr>
                <w:ins w:id="386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994DCB" w14:textId="77777777" w:rsidR="00585091" w:rsidRPr="00232036" w:rsidRDefault="00585091" w:rsidP="00F017CA">
            <w:pPr>
              <w:jc w:val="center"/>
              <w:rPr>
                <w:ins w:id="3862" w:author="Verizon" w:date="2020-08-03T15:15:00Z"/>
                <w:rFonts w:ascii="Arial" w:hAnsi="Arial" w:cs="Arial"/>
                <w:sz w:val="18"/>
                <w:szCs w:val="18"/>
              </w:rPr>
            </w:pPr>
            <w:ins w:id="386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4A63E6" w14:textId="77777777" w:rsidR="00585091" w:rsidRPr="00232036" w:rsidRDefault="00585091" w:rsidP="00F017CA">
            <w:pPr>
              <w:jc w:val="center"/>
              <w:rPr>
                <w:ins w:id="386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E751D6" w14:textId="77777777" w:rsidR="00585091" w:rsidRPr="00232036" w:rsidRDefault="00585091" w:rsidP="00F017CA">
            <w:pPr>
              <w:jc w:val="center"/>
              <w:rPr>
                <w:ins w:id="386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3B4C11" w14:textId="77777777" w:rsidR="00585091" w:rsidRPr="00232036" w:rsidRDefault="00585091" w:rsidP="00F017CA">
            <w:pPr>
              <w:jc w:val="center"/>
              <w:rPr>
                <w:ins w:id="386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21366" w14:textId="77777777" w:rsidR="00585091" w:rsidRPr="00232036" w:rsidRDefault="00585091" w:rsidP="00F017CA">
            <w:pPr>
              <w:jc w:val="center"/>
              <w:rPr>
                <w:ins w:id="386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0F071F" w14:textId="77777777" w:rsidR="00585091" w:rsidRPr="00232036" w:rsidRDefault="00585091" w:rsidP="00F017CA">
            <w:pPr>
              <w:jc w:val="center"/>
              <w:rPr>
                <w:ins w:id="3868" w:author="Verizon" w:date="2020-08-03T15:15:00Z"/>
                <w:rFonts w:ascii="Arial" w:hAnsi="Arial" w:cs="Arial"/>
                <w:sz w:val="18"/>
                <w:szCs w:val="18"/>
              </w:rPr>
            </w:pPr>
            <w:ins w:id="3869"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00910CA7" w14:textId="77777777" w:rsidR="00585091" w:rsidRPr="00232036" w:rsidRDefault="00585091" w:rsidP="00F017CA">
            <w:pPr>
              <w:jc w:val="center"/>
              <w:rPr>
                <w:ins w:id="387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79F14B8" w14:textId="77777777" w:rsidR="00585091" w:rsidRPr="00232036" w:rsidRDefault="00585091" w:rsidP="00F017CA">
            <w:pPr>
              <w:jc w:val="center"/>
              <w:rPr>
                <w:ins w:id="3871"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EABD93" w14:textId="77777777" w:rsidR="00585091" w:rsidRPr="00232036" w:rsidRDefault="00585091" w:rsidP="00F017CA">
            <w:pPr>
              <w:jc w:val="center"/>
              <w:rPr>
                <w:ins w:id="3872"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4777078" w14:textId="77777777" w:rsidR="00585091" w:rsidRPr="00232036" w:rsidRDefault="00585091" w:rsidP="00F017CA">
            <w:pPr>
              <w:jc w:val="center"/>
              <w:rPr>
                <w:ins w:id="3873" w:author="Verizon" w:date="2020-08-03T15:15:00Z"/>
                <w:rFonts w:ascii="Arial" w:hAnsi="Arial" w:cs="Arial"/>
                <w:sz w:val="18"/>
                <w:szCs w:val="18"/>
              </w:rPr>
            </w:pPr>
            <w:ins w:id="3874" w:author="Verizon" w:date="2020-08-03T15:15:00Z">
              <w:r w:rsidRPr="00232036">
                <w:rPr>
                  <w:rFonts w:ascii="Arial" w:hAnsi="Arial" w:cs="Arial"/>
                  <w:sz w:val="18"/>
                  <w:szCs w:val="18"/>
                </w:rPr>
                <w:t>0</w:t>
              </w:r>
            </w:ins>
          </w:p>
        </w:tc>
      </w:tr>
      <w:tr w:rsidR="00585091" w:rsidRPr="00232036" w14:paraId="0FDCBF53" w14:textId="77777777" w:rsidTr="00F017CA">
        <w:trPr>
          <w:trHeight w:val="125"/>
          <w:jc w:val="center"/>
          <w:ins w:id="3875" w:author="Verizon" w:date="2020-08-03T15:15:00Z"/>
        </w:trPr>
        <w:tc>
          <w:tcPr>
            <w:tcW w:w="2065" w:type="dxa"/>
            <w:vMerge/>
            <w:tcBorders>
              <w:left w:val="single" w:sz="4" w:space="0" w:color="auto"/>
              <w:right w:val="single" w:sz="4" w:space="0" w:color="auto"/>
            </w:tcBorders>
            <w:vAlign w:val="center"/>
          </w:tcPr>
          <w:p w14:paraId="6463932A" w14:textId="77777777" w:rsidR="00585091" w:rsidRPr="00232036" w:rsidRDefault="00585091" w:rsidP="00F017CA">
            <w:pPr>
              <w:pStyle w:val="NoSpacing"/>
              <w:jc w:val="center"/>
              <w:rPr>
                <w:ins w:id="387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5B11990F" w14:textId="77777777" w:rsidR="00585091" w:rsidRPr="002F0CDC" w:rsidRDefault="00585091" w:rsidP="00F017CA">
            <w:pPr>
              <w:pStyle w:val="NoSpacing"/>
              <w:jc w:val="center"/>
              <w:rPr>
                <w:ins w:id="3877"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4D29B661" w14:textId="77777777" w:rsidR="00585091" w:rsidRPr="00232036" w:rsidRDefault="00585091" w:rsidP="00F017CA">
            <w:pPr>
              <w:jc w:val="center"/>
              <w:rPr>
                <w:ins w:id="387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469096" w14:textId="77777777" w:rsidR="00585091" w:rsidRPr="00232036" w:rsidRDefault="00585091" w:rsidP="00F017CA">
            <w:pPr>
              <w:jc w:val="center"/>
              <w:rPr>
                <w:ins w:id="3879" w:author="Verizon" w:date="2020-08-03T15:15:00Z"/>
                <w:rFonts w:ascii="Arial" w:hAnsi="Arial" w:cs="Arial"/>
                <w:sz w:val="18"/>
                <w:szCs w:val="18"/>
              </w:rPr>
            </w:pPr>
            <w:ins w:id="3880"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3225B32B" w14:textId="77777777" w:rsidR="00585091" w:rsidRPr="00232036" w:rsidRDefault="00585091" w:rsidP="00F017CA">
            <w:pPr>
              <w:jc w:val="center"/>
              <w:rPr>
                <w:ins w:id="388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5748F1" w14:textId="77777777" w:rsidR="00585091" w:rsidRPr="00232036" w:rsidRDefault="00585091" w:rsidP="00F017CA">
            <w:pPr>
              <w:jc w:val="center"/>
              <w:rPr>
                <w:ins w:id="3882" w:author="Verizon" w:date="2020-08-03T15:15:00Z"/>
                <w:rFonts w:ascii="Arial" w:hAnsi="Arial" w:cs="Arial"/>
                <w:sz w:val="18"/>
                <w:szCs w:val="18"/>
              </w:rPr>
            </w:pPr>
            <w:ins w:id="388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963AF7" w14:textId="77777777" w:rsidR="00585091" w:rsidRPr="00232036" w:rsidRDefault="00585091" w:rsidP="00F017CA">
            <w:pPr>
              <w:jc w:val="center"/>
              <w:rPr>
                <w:ins w:id="3884" w:author="Verizon" w:date="2020-08-03T15:15:00Z"/>
                <w:rFonts w:ascii="Arial" w:hAnsi="Arial" w:cs="Arial"/>
                <w:sz w:val="18"/>
                <w:szCs w:val="18"/>
              </w:rPr>
            </w:pPr>
            <w:ins w:id="388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60E17C" w14:textId="77777777" w:rsidR="00585091" w:rsidRPr="00232036" w:rsidRDefault="00585091" w:rsidP="00F017CA">
            <w:pPr>
              <w:jc w:val="center"/>
              <w:rPr>
                <w:ins w:id="3886" w:author="Verizon" w:date="2020-08-03T15:15:00Z"/>
                <w:rFonts w:ascii="Arial" w:hAnsi="Arial" w:cs="Arial"/>
                <w:sz w:val="18"/>
                <w:szCs w:val="18"/>
              </w:rPr>
            </w:pPr>
            <w:ins w:id="388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3B71E07" w14:textId="77777777" w:rsidR="00585091" w:rsidRPr="00232036" w:rsidRDefault="00585091" w:rsidP="00F017CA">
            <w:pPr>
              <w:jc w:val="center"/>
              <w:rPr>
                <w:ins w:id="388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07AD10" w14:textId="77777777" w:rsidR="00585091" w:rsidRPr="00232036" w:rsidRDefault="00585091" w:rsidP="00F017CA">
            <w:pPr>
              <w:jc w:val="center"/>
              <w:rPr>
                <w:ins w:id="388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871354" w14:textId="77777777" w:rsidR="00585091" w:rsidRPr="00232036" w:rsidRDefault="00585091" w:rsidP="00F017CA">
            <w:pPr>
              <w:jc w:val="center"/>
              <w:rPr>
                <w:ins w:id="3890" w:author="Verizon" w:date="2020-08-03T15:15:00Z"/>
                <w:rFonts w:ascii="Arial" w:hAnsi="Arial" w:cs="Arial"/>
                <w:sz w:val="18"/>
                <w:szCs w:val="18"/>
              </w:rPr>
            </w:pPr>
            <w:ins w:id="389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FD7985" w14:textId="77777777" w:rsidR="00585091" w:rsidRPr="00232036" w:rsidRDefault="00585091" w:rsidP="00F017CA">
            <w:pPr>
              <w:jc w:val="center"/>
              <w:rPr>
                <w:ins w:id="389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2BD4D5" w14:textId="77777777" w:rsidR="00585091" w:rsidRPr="00232036" w:rsidRDefault="00585091" w:rsidP="00F017CA">
            <w:pPr>
              <w:jc w:val="center"/>
              <w:rPr>
                <w:ins w:id="389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90D068" w14:textId="77777777" w:rsidR="00585091" w:rsidRPr="00232036" w:rsidRDefault="00585091" w:rsidP="00F017CA">
            <w:pPr>
              <w:jc w:val="center"/>
              <w:rPr>
                <w:ins w:id="389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982E9B" w14:textId="77777777" w:rsidR="00585091" w:rsidRPr="00232036" w:rsidRDefault="00585091" w:rsidP="00F017CA">
            <w:pPr>
              <w:jc w:val="center"/>
              <w:rPr>
                <w:ins w:id="389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40977F" w14:textId="77777777" w:rsidR="00585091" w:rsidRPr="00232036" w:rsidRDefault="00585091" w:rsidP="00F017CA">
            <w:pPr>
              <w:jc w:val="center"/>
              <w:rPr>
                <w:ins w:id="389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F00BCE6" w14:textId="77777777" w:rsidR="00585091" w:rsidRPr="00232036" w:rsidRDefault="00585091" w:rsidP="00F017CA">
            <w:pPr>
              <w:jc w:val="center"/>
              <w:rPr>
                <w:ins w:id="389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5BB49F" w14:textId="77777777" w:rsidR="00585091" w:rsidRPr="00232036" w:rsidRDefault="00585091" w:rsidP="00F017CA">
            <w:pPr>
              <w:jc w:val="center"/>
              <w:rPr>
                <w:ins w:id="389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D155A" w14:textId="77777777" w:rsidR="00585091" w:rsidRPr="00232036" w:rsidRDefault="00585091" w:rsidP="00F017CA">
            <w:pPr>
              <w:jc w:val="center"/>
              <w:rPr>
                <w:ins w:id="389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5B98CC26" w14:textId="77777777" w:rsidR="00585091" w:rsidRPr="00232036" w:rsidRDefault="00585091" w:rsidP="00F017CA">
            <w:pPr>
              <w:jc w:val="center"/>
              <w:rPr>
                <w:ins w:id="3900" w:author="Verizon" w:date="2020-08-03T15:15:00Z"/>
                <w:rFonts w:ascii="Arial" w:hAnsi="Arial" w:cs="Arial"/>
                <w:sz w:val="18"/>
                <w:szCs w:val="18"/>
              </w:rPr>
            </w:pPr>
          </w:p>
        </w:tc>
      </w:tr>
      <w:tr w:rsidR="00585091" w:rsidRPr="00232036" w14:paraId="789AAC47" w14:textId="77777777" w:rsidTr="00F017CA">
        <w:trPr>
          <w:trHeight w:val="125"/>
          <w:jc w:val="center"/>
          <w:ins w:id="3901" w:author="Verizon" w:date="2020-08-03T15:15:00Z"/>
        </w:trPr>
        <w:tc>
          <w:tcPr>
            <w:tcW w:w="2065" w:type="dxa"/>
            <w:vMerge/>
            <w:tcBorders>
              <w:left w:val="single" w:sz="4" w:space="0" w:color="auto"/>
              <w:right w:val="single" w:sz="4" w:space="0" w:color="auto"/>
            </w:tcBorders>
            <w:vAlign w:val="center"/>
          </w:tcPr>
          <w:p w14:paraId="22A48DC0" w14:textId="77777777" w:rsidR="00585091" w:rsidRPr="00232036" w:rsidRDefault="00585091" w:rsidP="00F017CA">
            <w:pPr>
              <w:pStyle w:val="NoSpacing"/>
              <w:jc w:val="center"/>
              <w:rPr>
                <w:ins w:id="3902"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1DDEB3E0" w14:textId="77777777" w:rsidR="00585091" w:rsidRPr="002F0CDC" w:rsidRDefault="00585091" w:rsidP="00F017CA">
            <w:pPr>
              <w:pStyle w:val="NoSpacing"/>
              <w:jc w:val="center"/>
              <w:rPr>
                <w:ins w:id="3903"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3A769E7" w14:textId="77777777" w:rsidR="00585091" w:rsidRPr="00232036" w:rsidRDefault="00585091" w:rsidP="00F017CA">
            <w:pPr>
              <w:jc w:val="center"/>
              <w:rPr>
                <w:ins w:id="390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966802" w14:textId="77777777" w:rsidR="00585091" w:rsidRPr="00232036" w:rsidRDefault="00585091" w:rsidP="00F017CA">
            <w:pPr>
              <w:jc w:val="center"/>
              <w:rPr>
                <w:ins w:id="3905" w:author="Verizon" w:date="2020-08-03T15:15:00Z"/>
                <w:rFonts w:ascii="Arial" w:hAnsi="Arial" w:cs="Arial"/>
                <w:sz w:val="18"/>
                <w:szCs w:val="18"/>
              </w:rPr>
            </w:pPr>
            <w:ins w:id="3906"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4D20EB31" w14:textId="77777777" w:rsidR="00585091" w:rsidRPr="00232036" w:rsidRDefault="00585091" w:rsidP="00F017CA">
            <w:pPr>
              <w:jc w:val="center"/>
              <w:rPr>
                <w:ins w:id="390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EBA82C" w14:textId="77777777" w:rsidR="00585091" w:rsidRPr="00232036" w:rsidRDefault="00585091" w:rsidP="00F017CA">
            <w:pPr>
              <w:jc w:val="center"/>
              <w:rPr>
                <w:ins w:id="3908" w:author="Verizon" w:date="2020-08-03T15:15:00Z"/>
                <w:rFonts w:ascii="Arial" w:hAnsi="Arial" w:cs="Arial"/>
                <w:sz w:val="18"/>
                <w:szCs w:val="18"/>
              </w:rPr>
            </w:pPr>
            <w:ins w:id="390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9F4CA5" w14:textId="77777777" w:rsidR="00585091" w:rsidRPr="00232036" w:rsidRDefault="00585091" w:rsidP="00F017CA">
            <w:pPr>
              <w:jc w:val="center"/>
              <w:rPr>
                <w:ins w:id="3910" w:author="Verizon" w:date="2020-08-03T15:15:00Z"/>
                <w:rFonts w:ascii="Arial" w:hAnsi="Arial" w:cs="Arial"/>
                <w:sz w:val="18"/>
                <w:szCs w:val="18"/>
              </w:rPr>
            </w:pPr>
            <w:ins w:id="391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C134F" w14:textId="77777777" w:rsidR="00585091" w:rsidRPr="00232036" w:rsidRDefault="00585091" w:rsidP="00F017CA">
            <w:pPr>
              <w:jc w:val="center"/>
              <w:rPr>
                <w:ins w:id="3912" w:author="Verizon" w:date="2020-08-03T15:15:00Z"/>
                <w:rFonts w:ascii="Arial" w:hAnsi="Arial" w:cs="Arial"/>
                <w:sz w:val="18"/>
                <w:szCs w:val="18"/>
              </w:rPr>
            </w:pPr>
            <w:ins w:id="391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8DA579" w14:textId="77777777" w:rsidR="00585091" w:rsidRPr="00232036" w:rsidRDefault="00585091" w:rsidP="00F017CA">
            <w:pPr>
              <w:jc w:val="center"/>
              <w:rPr>
                <w:ins w:id="391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1202D3" w14:textId="77777777" w:rsidR="00585091" w:rsidRPr="00232036" w:rsidRDefault="00585091" w:rsidP="00F017CA">
            <w:pPr>
              <w:jc w:val="center"/>
              <w:rPr>
                <w:ins w:id="391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0339C3" w14:textId="77777777" w:rsidR="00585091" w:rsidRPr="00232036" w:rsidRDefault="00585091" w:rsidP="00F017CA">
            <w:pPr>
              <w:jc w:val="center"/>
              <w:rPr>
                <w:ins w:id="3916" w:author="Verizon" w:date="2020-08-03T15:15:00Z"/>
                <w:rFonts w:ascii="Arial" w:hAnsi="Arial" w:cs="Arial"/>
                <w:sz w:val="18"/>
                <w:szCs w:val="18"/>
              </w:rPr>
            </w:pPr>
            <w:ins w:id="391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9CBB0E8" w14:textId="77777777" w:rsidR="00585091" w:rsidRPr="00232036" w:rsidRDefault="00585091" w:rsidP="00F017CA">
            <w:pPr>
              <w:jc w:val="center"/>
              <w:rPr>
                <w:ins w:id="391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4E5732" w14:textId="77777777" w:rsidR="00585091" w:rsidRPr="00232036" w:rsidRDefault="00585091" w:rsidP="00F017CA">
            <w:pPr>
              <w:jc w:val="center"/>
              <w:rPr>
                <w:ins w:id="391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740BBA" w14:textId="77777777" w:rsidR="00585091" w:rsidRPr="00232036" w:rsidRDefault="00585091" w:rsidP="00F017CA">
            <w:pPr>
              <w:jc w:val="center"/>
              <w:rPr>
                <w:ins w:id="392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F2D45C" w14:textId="77777777" w:rsidR="00585091" w:rsidRPr="00232036" w:rsidRDefault="00585091" w:rsidP="00F017CA">
            <w:pPr>
              <w:jc w:val="center"/>
              <w:rPr>
                <w:ins w:id="392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C99594" w14:textId="77777777" w:rsidR="00585091" w:rsidRPr="00232036" w:rsidRDefault="00585091" w:rsidP="00F017CA">
            <w:pPr>
              <w:jc w:val="center"/>
              <w:rPr>
                <w:ins w:id="392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27C2589" w14:textId="77777777" w:rsidR="00585091" w:rsidRPr="00232036" w:rsidRDefault="00585091" w:rsidP="00F017CA">
            <w:pPr>
              <w:jc w:val="center"/>
              <w:rPr>
                <w:ins w:id="3923"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B8B948" w14:textId="77777777" w:rsidR="00585091" w:rsidRPr="00232036" w:rsidRDefault="00585091" w:rsidP="00F017CA">
            <w:pPr>
              <w:jc w:val="center"/>
              <w:rPr>
                <w:ins w:id="3924"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A8E810" w14:textId="77777777" w:rsidR="00585091" w:rsidRPr="00232036" w:rsidRDefault="00585091" w:rsidP="00F017CA">
            <w:pPr>
              <w:jc w:val="center"/>
              <w:rPr>
                <w:ins w:id="3925"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16DB5D65" w14:textId="77777777" w:rsidR="00585091" w:rsidRPr="00232036" w:rsidRDefault="00585091" w:rsidP="00F017CA">
            <w:pPr>
              <w:jc w:val="center"/>
              <w:rPr>
                <w:ins w:id="3926" w:author="Verizon" w:date="2020-08-03T15:15:00Z"/>
                <w:rFonts w:ascii="Arial" w:hAnsi="Arial" w:cs="Arial"/>
                <w:sz w:val="18"/>
                <w:szCs w:val="18"/>
              </w:rPr>
            </w:pPr>
          </w:p>
        </w:tc>
      </w:tr>
      <w:tr w:rsidR="00585091" w:rsidRPr="00232036" w14:paraId="336995B7" w14:textId="77777777" w:rsidTr="00F017CA">
        <w:trPr>
          <w:trHeight w:val="125"/>
          <w:jc w:val="center"/>
          <w:ins w:id="3927" w:author="Verizon" w:date="2020-08-03T15:15:00Z"/>
        </w:trPr>
        <w:tc>
          <w:tcPr>
            <w:tcW w:w="2065" w:type="dxa"/>
            <w:vMerge/>
            <w:tcBorders>
              <w:left w:val="single" w:sz="4" w:space="0" w:color="auto"/>
              <w:bottom w:val="single" w:sz="4" w:space="0" w:color="auto"/>
              <w:right w:val="single" w:sz="4" w:space="0" w:color="auto"/>
            </w:tcBorders>
            <w:vAlign w:val="center"/>
          </w:tcPr>
          <w:p w14:paraId="60D00FA9" w14:textId="77777777" w:rsidR="00585091" w:rsidRPr="00232036" w:rsidRDefault="00585091" w:rsidP="00F017CA">
            <w:pPr>
              <w:pStyle w:val="NoSpacing"/>
              <w:jc w:val="center"/>
              <w:rPr>
                <w:ins w:id="3928"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28F5A794" w14:textId="77777777" w:rsidR="00585091" w:rsidRPr="002F0CDC" w:rsidRDefault="00585091" w:rsidP="00F017CA">
            <w:pPr>
              <w:pStyle w:val="NoSpacing"/>
              <w:jc w:val="center"/>
              <w:rPr>
                <w:ins w:id="3929"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732AA2CB" w14:textId="77777777" w:rsidR="00585091" w:rsidRPr="00232036" w:rsidRDefault="00585091" w:rsidP="00F017CA">
            <w:pPr>
              <w:jc w:val="center"/>
              <w:rPr>
                <w:ins w:id="3930" w:author="Verizon" w:date="2020-08-03T15:15:00Z"/>
                <w:rFonts w:ascii="Arial" w:hAnsi="Arial" w:cs="Arial"/>
                <w:sz w:val="18"/>
                <w:szCs w:val="18"/>
              </w:rPr>
            </w:pPr>
            <w:ins w:id="3931"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45B43145" w14:textId="77777777" w:rsidR="00585091" w:rsidRPr="00232036" w:rsidRDefault="00585091" w:rsidP="00F017CA">
            <w:pPr>
              <w:jc w:val="center"/>
              <w:rPr>
                <w:ins w:id="3932" w:author="Verizon" w:date="2020-08-03T15:15:00Z"/>
                <w:rFonts w:ascii="Arial" w:hAnsi="Arial" w:cs="Arial"/>
                <w:sz w:val="18"/>
                <w:szCs w:val="18"/>
              </w:rPr>
            </w:pPr>
            <w:ins w:id="3933"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1(A-L)</w:t>
              </w:r>
            </w:ins>
          </w:p>
        </w:tc>
        <w:tc>
          <w:tcPr>
            <w:tcW w:w="749" w:type="dxa"/>
            <w:vMerge/>
            <w:tcBorders>
              <w:left w:val="single" w:sz="4" w:space="0" w:color="auto"/>
              <w:bottom w:val="single" w:sz="4" w:space="0" w:color="auto"/>
              <w:right w:val="single" w:sz="4" w:space="0" w:color="auto"/>
            </w:tcBorders>
            <w:vAlign w:val="center"/>
          </w:tcPr>
          <w:p w14:paraId="2CD2F0B8" w14:textId="77777777" w:rsidR="00585091" w:rsidRPr="00232036" w:rsidRDefault="00585091" w:rsidP="00F017CA">
            <w:pPr>
              <w:jc w:val="center"/>
              <w:rPr>
                <w:ins w:id="3934" w:author="Verizon" w:date="2020-08-03T15:15:00Z"/>
                <w:rFonts w:ascii="Arial" w:hAnsi="Arial" w:cs="Arial"/>
                <w:sz w:val="18"/>
                <w:szCs w:val="18"/>
              </w:rPr>
            </w:pPr>
          </w:p>
        </w:tc>
      </w:tr>
      <w:tr w:rsidR="00585091" w:rsidRPr="00232036" w14:paraId="0A0AE581" w14:textId="77777777" w:rsidTr="00F017CA">
        <w:trPr>
          <w:trHeight w:val="125"/>
          <w:jc w:val="center"/>
          <w:ins w:id="3935" w:author="Verizon" w:date="2020-08-03T15:15:00Z"/>
        </w:trPr>
        <w:tc>
          <w:tcPr>
            <w:tcW w:w="2065" w:type="dxa"/>
            <w:vMerge w:val="restart"/>
            <w:tcBorders>
              <w:top w:val="single" w:sz="4" w:space="0" w:color="auto"/>
              <w:left w:val="single" w:sz="4" w:space="0" w:color="auto"/>
              <w:right w:val="single" w:sz="4" w:space="0" w:color="auto"/>
            </w:tcBorders>
            <w:vAlign w:val="center"/>
          </w:tcPr>
          <w:p w14:paraId="74A16345" w14:textId="77777777" w:rsidR="00585091" w:rsidRPr="00232036" w:rsidRDefault="00585091" w:rsidP="00F017CA">
            <w:pPr>
              <w:pStyle w:val="NoSpacing"/>
              <w:jc w:val="center"/>
              <w:rPr>
                <w:ins w:id="3936" w:author="Verizon" w:date="2020-08-03T15:15:00Z"/>
                <w:rFonts w:ascii="Arial" w:hAnsi="Arial" w:cs="Arial"/>
                <w:sz w:val="18"/>
                <w:szCs w:val="18"/>
              </w:rPr>
            </w:pPr>
            <w:ins w:id="3937" w:author="Verizon" w:date="2020-08-03T15:15:00Z">
              <w:r w:rsidRPr="00FE7CE1">
                <w:rPr>
                  <w:rFonts w:ascii="Arial" w:hAnsi="Arial" w:cs="Arial"/>
                  <w:color w:val="000000"/>
                  <w:sz w:val="18"/>
                  <w:szCs w:val="18"/>
                </w:rPr>
                <w:t>CA_n66A-n261(G-H)</w:t>
              </w:r>
            </w:ins>
          </w:p>
        </w:tc>
        <w:tc>
          <w:tcPr>
            <w:tcW w:w="1980" w:type="dxa"/>
            <w:vMerge w:val="restart"/>
            <w:tcBorders>
              <w:top w:val="single" w:sz="4" w:space="0" w:color="auto"/>
              <w:left w:val="single" w:sz="4" w:space="0" w:color="auto"/>
              <w:right w:val="single" w:sz="4" w:space="0" w:color="auto"/>
            </w:tcBorders>
            <w:vAlign w:val="center"/>
          </w:tcPr>
          <w:p w14:paraId="6E6A4D71" w14:textId="77777777" w:rsidR="00585091" w:rsidRPr="002F0CDC" w:rsidRDefault="00585091" w:rsidP="00F017CA">
            <w:pPr>
              <w:pStyle w:val="NoSpacing"/>
              <w:jc w:val="center"/>
              <w:rPr>
                <w:ins w:id="3938" w:author="Verizon" w:date="2020-08-03T15:15:00Z"/>
                <w:rFonts w:ascii="Arial" w:hAnsi="Arial" w:cs="Arial"/>
                <w:sz w:val="18"/>
                <w:szCs w:val="18"/>
                <w:lang w:eastAsia="ja-JP"/>
              </w:rPr>
            </w:pPr>
            <w:ins w:id="3939" w:author="Verizon" w:date="2020-08-03T15:15:00Z">
              <w:r w:rsidRPr="002F0CDC">
                <w:rPr>
                  <w:rFonts w:ascii="Arial" w:hAnsi="Arial" w:cs="Arial"/>
                  <w:sz w:val="18"/>
                  <w:szCs w:val="18"/>
                  <w:lang w:eastAsia="ja-JP"/>
                </w:rPr>
                <w:t>CA_n66A-n261A</w:t>
              </w:r>
            </w:ins>
          </w:p>
          <w:p w14:paraId="7F29E028" w14:textId="77777777" w:rsidR="00585091" w:rsidRPr="002F0CDC" w:rsidRDefault="00585091" w:rsidP="00F017CA">
            <w:pPr>
              <w:pStyle w:val="NoSpacing"/>
              <w:jc w:val="center"/>
              <w:rPr>
                <w:ins w:id="3940" w:author="Verizon" w:date="2020-08-03T15:15:00Z"/>
                <w:rFonts w:ascii="Arial" w:hAnsi="Arial" w:cs="Arial"/>
                <w:sz w:val="18"/>
                <w:szCs w:val="18"/>
              </w:rPr>
            </w:pPr>
            <w:ins w:id="3941" w:author="Verizon" w:date="2020-08-03T15:15:00Z">
              <w:r w:rsidRPr="002F0CDC">
                <w:rPr>
                  <w:rFonts w:ascii="Arial" w:hAnsi="Arial" w:cs="Arial"/>
                  <w:color w:val="000000"/>
                  <w:sz w:val="18"/>
                  <w:szCs w:val="18"/>
                </w:rPr>
                <w:t>CA_n66A-n261G CA_n66A-n261H</w:t>
              </w:r>
            </w:ins>
          </w:p>
        </w:tc>
        <w:tc>
          <w:tcPr>
            <w:tcW w:w="746" w:type="dxa"/>
            <w:vMerge w:val="restart"/>
            <w:tcBorders>
              <w:top w:val="single" w:sz="4" w:space="0" w:color="auto"/>
              <w:left w:val="single" w:sz="4" w:space="0" w:color="auto"/>
              <w:right w:val="single" w:sz="4" w:space="0" w:color="auto"/>
            </w:tcBorders>
            <w:vAlign w:val="center"/>
          </w:tcPr>
          <w:p w14:paraId="04896555" w14:textId="77777777" w:rsidR="00585091" w:rsidRPr="00232036" w:rsidRDefault="00585091" w:rsidP="00F017CA">
            <w:pPr>
              <w:jc w:val="center"/>
              <w:rPr>
                <w:ins w:id="3942" w:author="Verizon" w:date="2020-08-03T15:15:00Z"/>
                <w:rFonts w:ascii="Arial" w:hAnsi="Arial" w:cs="Arial"/>
                <w:sz w:val="18"/>
                <w:szCs w:val="18"/>
              </w:rPr>
            </w:pPr>
            <w:ins w:id="3943"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260118AA" w14:textId="77777777" w:rsidR="00585091" w:rsidRPr="00232036" w:rsidRDefault="00585091" w:rsidP="00F017CA">
            <w:pPr>
              <w:jc w:val="center"/>
              <w:rPr>
                <w:ins w:id="3944" w:author="Verizon" w:date="2020-08-03T15:15:00Z"/>
                <w:rFonts w:ascii="Arial" w:hAnsi="Arial" w:cs="Arial"/>
                <w:sz w:val="18"/>
                <w:szCs w:val="18"/>
              </w:rPr>
            </w:pPr>
            <w:ins w:id="3945"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131C00BC" w14:textId="77777777" w:rsidR="00585091" w:rsidRPr="00232036" w:rsidRDefault="00585091" w:rsidP="00F017CA">
            <w:pPr>
              <w:jc w:val="center"/>
              <w:rPr>
                <w:ins w:id="3946" w:author="Verizon" w:date="2020-08-03T15:15:00Z"/>
                <w:rFonts w:ascii="Arial" w:hAnsi="Arial" w:cs="Arial"/>
                <w:sz w:val="18"/>
                <w:szCs w:val="18"/>
              </w:rPr>
            </w:pPr>
            <w:ins w:id="394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454F102" w14:textId="77777777" w:rsidR="00585091" w:rsidRPr="00232036" w:rsidRDefault="00585091" w:rsidP="00F017CA">
            <w:pPr>
              <w:jc w:val="center"/>
              <w:rPr>
                <w:ins w:id="3948" w:author="Verizon" w:date="2020-08-03T15:15:00Z"/>
                <w:rFonts w:ascii="Arial" w:hAnsi="Arial" w:cs="Arial"/>
                <w:sz w:val="18"/>
                <w:szCs w:val="18"/>
              </w:rPr>
            </w:pPr>
            <w:ins w:id="394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AEA2DB" w14:textId="77777777" w:rsidR="00585091" w:rsidRPr="00232036" w:rsidRDefault="00585091" w:rsidP="00F017CA">
            <w:pPr>
              <w:jc w:val="center"/>
              <w:rPr>
                <w:ins w:id="3950" w:author="Verizon" w:date="2020-08-03T15:15:00Z"/>
                <w:rFonts w:ascii="Arial" w:hAnsi="Arial" w:cs="Arial"/>
                <w:sz w:val="18"/>
                <w:szCs w:val="18"/>
              </w:rPr>
            </w:pPr>
            <w:ins w:id="395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AA902F" w14:textId="77777777" w:rsidR="00585091" w:rsidRPr="00232036" w:rsidRDefault="00585091" w:rsidP="00F017CA">
            <w:pPr>
              <w:jc w:val="center"/>
              <w:rPr>
                <w:ins w:id="3952" w:author="Verizon" w:date="2020-08-03T15:15:00Z"/>
                <w:rFonts w:ascii="Arial" w:hAnsi="Arial" w:cs="Arial"/>
                <w:sz w:val="18"/>
                <w:szCs w:val="18"/>
              </w:rPr>
            </w:pPr>
            <w:ins w:id="395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96A591A" w14:textId="77777777" w:rsidR="00585091" w:rsidRPr="00232036" w:rsidRDefault="00585091" w:rsidP="00F017CA">
            <w:pPr>
              <w:jc w:val="center"/>
              <w:rPr>
                <w:ins w:id="395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E9285D" w14:textId="77777777" w:rsidR="00585091" w:rsidRPr="00232036" w:rsidRDefault="00585091" w:rsidP="00F017CA">
            <w:pPr>
              <w:jc w:val="center"/>
              <w:rPr>
                <w:ins w:id="395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BE6389" w14:textId="77777777" w:rsidR="00585091" w:rsidRPr="00232036" w:rsidRDefault="00585091" w:rsidP="00F017CA">
            <w:pPr>
              <w:jc w:val="center"/>
              <w:rPr>
                <w:ins w:id="3956" w:author="Verizon" w:date="2020-08-03T15:15:00Z"/>
                <w:rFonts w:ascii="Arial" w:hAnsi="Arial" w:cs="Arial"/>
                <w:sz w:val="18"/>
                <w:szCs w:val="18"/>
              </w:rPr>
            </w:pPr>
            <w:ins w:id="395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8FD39E4" w14:textId="77777777" w:rsidR="00585091" w:rsidRPr="00232036" w:rsidRDefault="00585091" w:rsidP="00F017CA">
            <w:pPr>
              <w:jc w:val="center"/>
              <w:rPr>
                <w:ins w:id="395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A29F5E" w14:textId="77777777" w:rsidR="00585091" w:rsidRPr="00232036" w:rsidRDefault="00585091" w:rsidP="00F017CA">
            <w:pPr>
              <w:jc w:val="center"/>
              <w:rPr>
                <w:ins w:id="395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C8B430" w14:textId="77777777" w:rsidR="00585091" w:rsidRPr="00232036" w:rsidRDefault="00585091" w:rsidP="00F017CA">
            <w:pPr>
              <w:jc w:val="center"/>
              <w:rPr>
                <w:ins w:id="396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B56383" w14:textId="77777777" w:rsidR="00585091" w:rsidRPr="00232036" w:rsidRDefault="00585091" w:rsidP="00F017CA">
            <w:pPr>
              <w:jc w:val="center"/>
              <w:rPr>
                <w:ins w:id="396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B77CC4" w14:textId="77777777" w:rsidR="00585091" w:rsidRPr="00232036" w:rsidRDefault="00585091" w:rsidP="00F017CA">
            <w:pPr>
              <w:jc w:val="center"/>
              <w:rPr>
                <w:ins w:id="3962" w:author="Verizon" w:date="2020-08-03T15:15:00Z"/>
                <w:rFonts w:ascii="Arial" w:hAnsi="Arial" w:cs="Arial"/>
                <w:sz w:val="18"/>
                <w:szCs w:val="18"/>
              </w:rPr>
            </w:pPr>
            <w:ins w:id="3963"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0F3A65DD" w14:textId="77777777" w:rsidR="00585091" w:rsidRPr="00232036" w:rsidRDefault="00585091" w:rsidP="00F017CA">
            <w:pPr>
              <w:jc w:val="center"/>
              <w:rPr>
                <w:ins w:id="396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629019" w14:textId="77777777" w:rsidR="00585091" w:rsidRPr="00232036" w:rsidRDefault="00585091" w:rsidP="00F017CA">
            <w:pPr>
              <w:jc w:val="center"/>
              <w:rPr>
                <w:ins w:id="3965"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3EED7E" w14:textId="77777777" w:rsidR="00585091" w:rsidRPr="00232036" w:rsidRDefault="00585091" w:rsidP="00F017CA">
            <w:pPr>
              <w:jc w:val="center"/>
              <w:rPr>
                <w:ins w:id="3966"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729CF85" w14:textId="77777777" w:rsidR="00585091" w:rsidRPr="00232036" w:rsidRDefault="00585091" w:rsidP="00F017CA">
            <w:pPr>
              <w:jc w:val="center"/>
              <w:rPr>
                <w:ins w:id="3967" w:author="Verizon" w:date="2020-08-03T15:15:00Z"/>
                <w:rFonts w:ascii="Arial" w:hAnsi="Arial" w:cs="Arial"/>
                <w:sz w:val="18"/>
                <w:szCs w:val="18"/>
              </w:rPr>
            </w:pPr>
            <w:ins w:id="3968" w:author="Verizon" w:date="2020-08-03T15:15:00Z">
              <w:r w:rsidRPr="00232036">
                <w:rPr>
                  <w:rFonts w:ascii="Arial" w:hAnsi="Arial" w:cs="Arial"/>
                  <w:sz w:val="18"/>
                  <w:szCs w:val="18"/>
                </w:rPr>
                <w:t>0</w:t>
              </w:r>
            </w:ins>
          </w:p>
        </w:tc>
      </w:tr>
      <w:tr w:rsidR="00585091" w:rsidRPr="00232036" w14:paraId="03A00A5F" w14:textId="77777777" w:rsidTr="00F017CA">
        <w:trPr>
          <w:trHeight w:val="125"/>
          <w:jc w:val="center"/>
          <w:ins w:id="3969" w:author="Verizon" w:date="2020-08-03T15:15:00Z"/>
        </w:trPr>
        <w:tc>
          <w:tcPr>
            <w:tcW w:w="2065" w:type="dxa"/>
            <w:vMerge/>
            <w:tcBorders>
              <w:left w:val="single" w:sz="4" w:space="0" w:color="auto"/>
              <w:right w:val="single" w:sz="4" w:space="0" w:color="auto"/>
            </w:tcBorders>
            <w:vAlign w:val="center"/>
          </w:tcPr>
          <w:p w14:paraId="5F134494" w14:textId="77777777" w:rsidR="00585091" w:rsidRPr="00232036" w:rsidRDefault="00585091" w:rsidP="00F017CA">
            <w:pPr>
              <w:pStyle w:val="NoSpacing"/>
              <w:jc w:val="center"/>
              <w:rPr>
                <w:ins w:id="397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013ABCE2" w14:textId="77777777" w:rsidR="00585091" w:rsidRPr="002F0CDC" w:rsidRDefault="00585091" w:rsidP="00F017CA">
            <w:pPr>
              <w:pStyle w:val="NoSpacing"/>
              <w:jc w:val="center"/>
              <w:rPr>
                <w:ins w:id="3971"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456CD8C8" w14:textId="77777777" w:rsidR="00585091" w:rsidRPr="00232036" w:rsidRDefault="00585091" w:rsidP="00F017CA">
            <w:pPr>
              <w:jc w:val="center"/>
              <w:rPr>
                <w:ins w:id="397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BC550B6" w14:textId="77777777" w:rsidR="00585091" w:rsidRPr="00232036" w:rsidRDefault="00585091" w:rsidP="00F017CA">
            <w:pPr>
              <w:jc w:val="center"/>
              <w:rPr>
                <w:ins w:id="3973" w:author="Verizon" w:date="2020-08-03T15:15:00Z"/>
                <w:rFonts w:ascii="Arial" w:hAnsi="Arial" w:cs="Arial"/>
                <w:sz w:val="18"/>
                <w:szCs w:val="18"/>
              </w:rPr>
            </w:pPr>
            <w:ins w:id="3974"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5BB65C8A" w14:textId="77777777" w:rsidR="00585091" w:rsidRPr="00232036" w:rsidRDefault="00585091" w:rsidP="00F017CA">
            <w:pPr>
              <w:jc w:val="center"/>
              <w:rPr>
                <w:ins w:id="397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E08EEE0" w14:textId="77777777" w:rsidR="00585091" w:rsidRPr="00232036" w:rsidRDefault="00585091" w:rsidP="00F017CA">
            <w:pPr>
              <w:jc w:val="center"/>
              <w:rPr>
                <w:ins w:id="3976" w:author="Verizon" w:date="2020-08-03T15:15:00Z"/>
                <w:rFonts w:ascii="Arial" w:hAnsi="Arial" w:cs="Arial"/>
                <w:sz w:val="18"/>
                <w:szCs w:val="18"/>
              </w:rPr>
            </w:pPr>
            <w:ins w:id="397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C0F1ED" w14:textId="77777777" w:rsidR="00585091" w:rsidRPr="00232036" w:rsidRDefault="00585091" w:rsidP="00F017CA">
            <w:pPr>
              <w:jc w:val="center"/>
              <w:rPr>
                <w:ins w:id="3978" w:author="Verizon" w:date="2020-08-03T15:15:00Z"/>
                <w:rFonts w:ascii="Arial" w:hAnsi="Arial" w:cs="Arial"/>
                <w:sz w:val="18"/>
                <w:szCs w:val="18"/>
              </w:rPr>
            </w:pPr>
            <w:ins w:id="397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0DCFF7" w14:textId="77777777" w:rsidR="00585091" w:rsidRPr="00232036" w:rsidRDefault="00585091" w:rsidP="00F017CA">
            <w:pPr>
              <w:jc w:val="center"/>
              <w:rPr>
                <w:ins w:id="3980" w:author="Verizon" w:date="2020-08-03T15:15:00Z"/>
                <w:rFonts w:ascii="Arial" w:hAnsi="Arial" w:cs="Arial"/>
                <w:sz w:val="18"/>
                <w:szCs w:val="18"/>
              </w:rPr>
            </w:pPr>
            <w:ins w:id="398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EFF96B" w14:textId="77777777" w:rsidR="00585091" w:rsidRPr="00232036" w:rsidRDefault="00585091" w:rsidP="00F017CA">
            <w:pPr>
              <w:jc w:val="center"/>
              <w:rPr>
                <w:ins w:id="398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404AAD" w14:textId="77777777" w:rsidR="00585091" w:rsidRPr="00232036" w:rsidRDefault="00585091" w:rsidP="00F017CA">
            <w:pPr>
              <w:jc w:val="center"/>
              <w:rPr>
                <w:ins w:id="398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7D96ED" w14:textId="77777777" w:rsidR="00585091" w:rsidRPr="00232036" w:rsidRDefault="00585091" w:rsidP="00F017CA">
            <w:pPr>
              <w:jc w:val="center"/>
              <w:rPr>
                <w:ins w:id="3984" w:author="Verizon" w:date="2020-08-03T15:15:00Z"/>
                <w:rFonts w:ascii="Arial" w:hAnsi="Arial" w:cs="Arial"/>
                <w:sz w:val="18"/>
                <w:szCs w:val="18"/>
              </w:rPr>
            </w:pPr>
            <w:ins w:id="398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13F842" w14:textId="77777777" w:rsidR="00585091" w:rsidRPr="00232036" w:rsidRDefault="00585091" w:rsidP="00F017CA">
            <w:pPr>
              <w:jc w:val="center"/>
              <w:rPr>
                <w:ins w:id="398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27E70C" w14:textId="77777777" w:rsidR="00585091" w:rsidRPr="00232036" w:rsidRDefault="00585091" w:rsidP="00F017CA">
            <w:pPr>
              <w:jc w:val="center"/>
              <w:rPr>
                <w:ins w:id="398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D7A6DB" w14:textId="77777777" w:rsidR="00585091" w:rsidRPr="00232036" w:rsidRDefault="00585091" w:rsidP="00F017CA">
            <w:pPr>
              <w:jc w:val="center"/>
              <w:rPr>
                <w:ins w:id="398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28DDD3" w14:textId="77777777" w:rsidR="00585091" w:rsidRPr="00232036" w:rsidRDefault="00585091" w:rsidP="00F017CA">
            <w:pPr>
              <w:jc w:val="center"/>
              <w:rPr>
                <w:ins w:id="398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D2BF52" w14:textId="77777777" w:rsidR="00585091" w:rsidRPr="00232036" w:rsidRDefault="00585091" w:rsidP="00F017CA">
            <w:pPr>
              <w:jc w:val="center"/>
              <w:rPr>
                <w:ins w:id="399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027432" w14:textId="77777777" w:rsidR="00585091" w:rsidRPr="00232036" w:rsidRDefault="00585091" w:rsidP="00F017CA">
            <w:pPr>
              <w:jc w:val="center"/>
              <w:rPr>
                <w:ins w:id="399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C307FFA" w14:textId="77777777" w:rsidR="00585091" w:rsidRPr="00232036" w:rsidRDefault="00585091" w:rsidP="00F017CA">
            <w:pPr>
              <w:jc w:val="center"/>
              <w:rPr>
                <w:ins w:id="399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AA5D2E" w14:textId="77777777" w:rsidR="00585091" w:rsidRPr="00232036" w:rsidRDefault="00585091" w:rsidP="00F017CA">
            <w:pPr>
              <w:jc w:val="center"/>
              <w:rPr>
                <w:ins w:id="399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31C592DE" w14:textId="77777777" w:rsidR="00585091" w:rsidRPr="00232036" w:rsidRDefault="00585091" w:rsidP="00F017CA">
            <w:pPr>
              <w:jc w:val="center"/>
              <w:rPr>
                <w:ins w:id="3994" w:author="Verizon" w:date="2020-08-03T15:15:00Z"/>
                <w:rFonts w:ascii="Arial" w:hAnsi="Arial" w:cs="Arial"/>
                <w:sz w:val="18"/>
                <w:szCs w:val="18"/>
              </w:rPr>
            </w:pPr>
          </w:p>
        </w:tc>
      </w:tr>
      <w:tr w:rsidR="00585091" w:rsidRPr="00232036" w14:paraId="73F0AE60" w14:textId="77777777" w:rsidTr="00F017CA">
        <w:trPr>
          <w:trHeight w:val="125"/>
          <w:jc w:val="center"/>
          <w:ins w:id="3995" w:author="Verizon" w:date="2020-08-03T15:15:00Z"/>
        </w:trPr>
        <w:tc>
          <w:tcPr>
            <w:tcW w:w="2065" w:type="dxa"/>
            <w:vMerge/>
            <w:tcBorders>
              <w:left w:val="single" w:sz="4" w:space="0" w:color="auto"/>
              <w:right w:val="single" w:sz="4" w:space="0" w:color="auto"/>
            </w:tcBorders>
            <w:vAlign w:val="center"/>
          </w:tcPr>
          <w:p w14:paraId="2DBA8913" w14:textId="77777777" w:rsidR="00585091" w:rsidRPr="00232036" w:rsidRDefault="00585091" w:rsidP="00F017CA">
            <w:pPr>
              <w:pStyle w:val="NoSpacing"/>
              <w:jc w:val="center"/>
              <w:rPr>
                <w:ins w:id="399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682957F8" w14:textId="77777777" w:rsidR="00585091" w:rsidRPr="002F0CDC" w:rsidRDefault="00585091" w:rsidP="00F017CA">
            <w:pPr>
              <w:pStyle w:val="NoSpacing"/>
              <w:jc w:val="center"/>
              <w:rPr>
                <w:ins w:id="3997"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520BC88" w14:textId="77777777" w:rsidR="00585091" w:rsidRPr="00232036" w:rsidRDefault="00585091" w:rsidP="00F017CA">
            <w:pPr>
              <w:jc w:val="center"/>
              <w:rPr>
                <w:ins w:id="399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ED756A" w14:textId="77777777" w:rsidR="00585091" w:rsidRPr="00232036" w:rsidRDefault="00585091" w:rsidP="00F017CA">
            <w:pPr>
              <w:jc w:val="center"/>
              <w:rPr>
                <w:ins w:id="3999" w:author="Verizon" w:date="2020-08-03T15:15:00Z"/>
                <w:rFonts w:ascii="Arial" w:hAnsi="Arial" w:cs="Arial"/>
                <w:sz w:val="18"/>
                <w:szCs w:val="18"/>
              </w:rPr>
            </w:pPr>
            <w:ins w:id="4000"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7BE2C56" w14:textId="77777777" w:rsidR="00585091" w:rsidRPr="00232036" w:rsidRDefault="00585091" w:rsidP="00F017CA">
            <w:pPr>
              <w:jc w:val="center"/>
              <w:rPr>
                <w:ins w:id="400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B7CE5D" w14:textId="77777777" w:rsidR="00585091" w:rsidRPr="00232036" w:rsidRDefault="00585091" w:rsidP="00F017CA">
            <w:pPr>
              <w:jc w:val="center"/>
              <w:rPr>
                <w:ins w:id="4002" w:author="Verizon" w:date="2020-08-03T15:15:00Z"/>
                <w:rFonts w:ascii="Arial" w:hAnsi="Arial" w:cs="Arial"/>
                <w:sz w:val="18"/>
                <w:szCs w:val="18"/>
              </w:rPr>
            </w:pPr>
            <w:ins w:id="400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7748792" w14:textId="77777777" w:rsidR="00585091" w:rsidRPr="00232036" w:rsidRDefault="00585091" w:rsidP="00F017CA">
            <w:pPr>
              <w:jc w:val="center"/>
              <w:rPr>
                <w:ins w:id="4004" w:author="Verizon" w:date="2020-08-03T15:15:00Z"/>
                <w:rFonts w:ascii="Arial" w:hAnsi="Arial" w:cs="Arial"/>
                <w:sz w:val="18"/>
                <w:szCs w:val="18"/>
              </w:rPr>
            </w:pPr>
            <w:ins w:id="400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81D84F" w14:textId="77777777" w:rsidR="00585091" w:rsidRPr="00232036" w:rsidRDefault="00585091" w:rsidP="00F017CA">
            <w:pPr>
              <w:jc w:val="center"/>
              <w:rPr>
                <w:ins w:id="4006" w:author="Verizon" w:date="2020-08-03T15:15:00Z"/>
                <w:rFonts w:ascii="Arial" w:hAnsi="Arial" w:cs="Arial"/>
                <w:sz w:val="18"/>
                <w:szCs w:val="18"/>
              </w:rPr>
            </w:pPr>
            <w:ins w:id="400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543AAC" w14:textId="77777777" w:rsidR="00585091" w:rsidRPr="00232036" w:rsidRDefault="00585091" w:rsidP="00F017CA">
            <w:pPr>
              <w:jc w:val="center"/>
              <w:rPr>
                <w:ins w:id="400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65BA882" w14:textId="77777777" w:rsidR="00585091" w:rsidRPr="00232036" w:rsidRDefault="00585091" w:rsidP="00F017CA">
            <w:pPr>
              <w:jc w:val="center"/>
              <w:rPr>
                <w:ins w:id="400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5C5CC3" w14:textId="77777777" w:rsidR="00585091" w:rsidRPr="00232036" w:rsidRDefault="00585091" w:rsidP="00F017CA">
            <w:pPr>
              <w:jc w:val="center"/>
              <w:rPr>
                <w:ins w:id="4010" w:author="Verizon" w:date="2020-08-03T15:15:00Z"/>
                <w:rFonts w:ascii="Arial" w:hAnsi="Arial" w:cs="Arial"/>
                <w:sz w:val="18"/>
                <w:szCs w:val="18"/>
              </w:rPr>
            </w:pPr>
            <w:ins w:id="401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5FA75D" w14:textId="77777777" w:rsidR="00585091" w:rsidRPr="00232036" w:rsidRDefault="00585091" w:rsidP="00F017CA">
            <w:pPr>
              <w:jc w:val="center"/>
              <w:rPr>
                <w:ins w:id="401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A484CF" w14:textId="77777777" w:rsidR="00585091" w:rsidRPr="00232036" w:rsidRDefault="00585091" w:rsidP="00F017CA">
            <w:pPr>
              <w:jc w:val="center"/>
              <w:rPr>
                <w:ins w:id="401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87D3F0" w14:textId="77777777" w:rsidR="00585091" w:rsidRPr="00232036" w:rsidRDefault="00585091" w:rsidP="00F017CA">
            <w:pPr>
              <w:jc w:val="center"/>
              <w:rPr>
                <w:ins w:id="401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A76C1" w14:textId="77777777" w:rsidR="00585091" w:rsidRPr="00232036" w:rsidRDefault="00585091" w:rsidP="00F017CA">
            <w:pPr>
              <w:jc w:val="center"/>
              <w:rPr>
                <w:ins w:id="401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0A986A" w14:textId="77777777" w:rsidR="00585091" w:rsidRPr="00232036" w:rsidRDefault="00585091" w:rsidP="00F017CA">
            <w:pPr>
              <w:jc w:val="center"/>
              <w:rPr>
                <w:ins w:id="401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85ED3B" w14:textId="77777777" w:rsidR="00585091" w:rsidRPr="00232036" w:rsidRDefault="00585091" w:rsidP="00F017CA">
            <w:pPr>
              <w:jc w:val="center"/>
              <w:rPr>
                <w:ins w:id="401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7EAB84B" w14:textId="77777777" w:rsidR="00585091" w:rsidRPr="00232036" w:rsidRDefault="00585091" w:rsidP="00F017CA">
            <w:pPr>
              <w:jc w:val="center"/>
              <w:rPr>
                <w:ins w:id="401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ACD023" w14:textId="77777777" w:rsidR="00585091" w:rsidRPr="00232036" w:rsidRDefault="00585091" w:rsidP="00F017CA">
            <w:pPr>
              <w:jc w:val="center"/>
              <w:rPr>
                <w:ins w:id="401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6AB9C613" w14:textId="77777777" w:rsidR="00585091" w:rsidRPr="00232036" w:rsidRDefault="00585091" w:rsidP="00F017CA">
            <w:pPr>
              <w:jc w:val="center"/>
              <w:rPr>
                <w:ins w:id="4020" w:author="Verizon" w:date="2020-08-03T15:15:00Z"/>
                <w:rFonts w:ascii="Arial" w:hAnsi="Arial" w:cs="Arial"/>
                <w:sz w:val="18"/>
                <w:szCs w:val="18"/>
              </w:rPr>
            </w:pPr>
          </w:p>
        </w:tc>
      </w:tr>
      <w:tr w:rsidR="00585091" w:rsidRPr="00232036" w14:paraId="6FB0071D" w14:textId="77777777" w:rsidTr="00F017CA">
        <w:trPr>
          <w:trHeight w:val="125"/>
          <w:jc w:val="center"/>
          <w:ins w:id="4021" w:author="Verizon" w:date="2020-08-03T15:15:00Z"/>
        </w:trPr>
        <w:tc>
          <w:tcPr>
            <w:tcW w:w="2065" w:type="dxa"/>
            <w:vMerge/>
            <w:tcBorders>
              <w:left w:val="single" w:sz="4" w:space="0" w:color="auto"/>
              <w:bottom w:val="single" w:sz="4" w:space="0" w:color="auto"/>
              <w:right w:val="single" w:sz="4" w:space="0" w:color="auto"/>
            </w:tcBorders>
            <w:vAlign w:val="center"/>
          </w:tcPr>
          <w:p w14:paraId="735E9328" w14:textId="77777777" w:rsidR="00585091" w:rsidRPr="00232036" w:rsidRDefault="00585091" w:rsidP="00F017CA">
            <w:pPr>
              <w:pStyle w:val="NoSpacing"/>
              <w:jc w:val="center"/>
              <w:rPr>
                <w:ins w:id="4022"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E405028" w14:textId="77777777" w:rsidR="00585091" w:rsidRPr="002F0CDC" w:rsidRDefault="00585091" w:rsidP="00F017CA">
            <w:pPr>
              <w:pStyle w:val="NoSpacing"/>
              <w:jc w:val="center"/>
              <w:rPr>
                <w:ins w:id="4023"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44FD44A" w14:textId="77777777" w:rsidR="00585091" w:rsidRPr="00232036" w:rsidRDefault="00585091" w:rsidP="00F017CA">
            <w:pPr>
              <w:jc w:val="center"/>
              <w:rPr>
                <w:ins w:id="4024" w:author="Verizon" w:date="2020-08-03T15:15:00Z"/>
                <w:rFonts w:ascii="Arial" w:hAnsi="Arial" w:cs="Arial"/>
                <w:sz w:val="18"/>
                <w:szCs w:val="18"/>
              </w:rPr>
            </w:pPr>
            <w:ins w:id="4025"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158FF8D9" w14:textId="77777777" w:rsidR="00585091" w:rsidRPr="00232036" w:rsidRDefault="00585091" w:rsidP="00F017CA">
            <w:pPr>
              <w:jc w:val="center"/>
              <w:rPr>
                <w:ins w:id="4026" w:author="Verizon" w:date="2020-08-03T15:15:00Z"/>
                <w:rFonts w:ascii="Arial" w:hAnsi="Arial" w:cs="Arial"/>
                <w:sz w:val="18"/>
                <w:szCs w:val="18"/>
              </w:rPr>
            </w:pPr>
            <w:ins w:id="4027" w:author="Verizon" w:date="2020-08-03T15:15:00Z">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1(G-H)</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4F4A47C4" w14:textId="77777777" w:rsidR="00585091" w:rsidRPr="00232036" w:rsidRDefault="00585091" w:rsidP="00F017CA">
            <w:pPr>
              <w:jc w:val="center"/>
              <w:rPr>
                <w:ins w:id="4028" w:author="Verizon" w:date="2020-08-03T15:15:00Z"/>
                <w:rFonts w:ascii="Arial" w:hAnsi="Arial" w:cs="Arial"/>
                <w:sz w:val="18"/>
                <w:szCs w:val="18"/>
              </w:rPr>
            </w:pPr>
          </w:p>
        </w:tc>
      </w:tr>
      <w:tr w:rsidR="00585091" w:rsidRPr="00232036" w14:paraId="5FE02F45" w14:textId="77777777" w:rsidTr="00F017CA">
        <w:trPr>
          <w:trHeight w:val="125"/>
          <w:jc w:val="center"/>
          <w:ins w:id="4029" w:author="Verizon" w:date="2020-08-03T15:15:00Z"/>
        </w:trPr>
        <w:tc>
          <w:tcPr>
            <w:tcW w:w="2065" w:type="dxa"/>
            <w:vMerge w:val="restart"/>
            <w:tcBorders>
              <w:top w:val="single" w:sz="4" w:space="0" w:color="auto"/>
              <w:left w:val="single" w:sz="4" w:space="0" w:color="auto"/>
              <w:right w:val="single" w:sz="4" w:space="0" w:color="auto"/>
            </w:tcBorders>
            <w:vAlign w:val="center"/>
          </w:tcPr>
          <w:p w14:paraId="4F0DC65D" w14:textId="77777777" w:rsidR="00585091" w:rsidRPr="00232036" w:rsidRDefault="00585091" w:rsidP="00F017CA">
            <w:pPr>
              <w:pStyle w:val="NoSpacing"/>
              <w:jc w:val="center"/>
              <w:rPr>
                <w:ins w:id="4030" w:author="Verizon" w:date="2020-08-03T15:15:00Z"/>
                <w:rFonts w:ascii="Arial" w:hAnsi="Arial" w:cs="Arial"/>
                <w:sz w:val="18"/>
                <w:szCs w:val="18"/>
              </w:rPr>
            </w:pPr>
            <w:ins w:id="4031" w:author="Verizon" w:date="2020-08-03T15:15:00Z">
              <w:r w:rsidRPr="00FE7CE1">
                <w:rPr>
                  <w:rFonts w:ascii="Arial" w:hAnsi="Arial" w:cs="Arial"/>
                  <w:color w:val="000000"/>
                  <w:sz w:val="18"/>
                  <w:szCs w:val="18"/>
                </w:rPr>
                <w:lastRenderedPageBreak/>
                <w:t>CA_n66A-n261(H-I)</w:t>
              </w:r>
            </w:ins>
          </w:p>
        </w:tc>
        <w:tc>
          <w:tcPr>
            <w:tcW w:w="1980" w:type="dxa"/>
            <w:vMerge w:val="restart"/>
            <w:tcBorders>
              <w:top w:val="single" w:sz="4" w:space="0" w:color="auto"/>
              <w:left w:val="single" w:sz="4" w:space="0" w:color="auto"/>
              <w:right w:val="single" w:sz="4" w:space="0" w:color="auto"/>
            </w:tcBorders>
            <w:vAlign w:val="center"/>
          </w:tcPr>
          <w:p w14:paraId="5E7FCE1A" w14:textId="77777777" w:rsidR="00585091" w:rsidRPr="002F0CDC" w:rsidRDefault="00585091" w:rsidP="00F017CA">
            <w:pPr>
              <w:pStyle w:val="NoSpacing"/>
              <w:jc w:val="center"/>
              <w:rPr>
                <w:ins w:id="4032" w:author="Verizon" w:date="2020-08-03T15:15:00Z"/>
                <w:rFonts w:ascii="Arial" w:hAnsi="Arial" w:cs="Arial"/>
                <w:sz w:val="18"/>
                <w:szCs w:val="18"/>
                <w:lang w:eastAsia="ja-JP"/>
              </w:rPr>
            </w:pPr>
            <w:ins w:id="4033" w:author="Verizon" w:date="2020-08-03T15:15:00Z">
              <w:r w:rsidRPr="002F0CDC">
                <w:rPr>
                  <w:rFonts w:ascii="Arial" w:hAnsi="Arial" w:cs="Arial"/>
                  <w:sz w:val="18"/>
                  <w:szCs w:val="18"/>
                  <w:lang w:eastAsia="ja-JP"/>
                </w:rPr>
                <w:t>CA_n66A-n261A</w:t>
              </w:r>
            </w:ins>
          </w:p>
          <w:p w14:paraId="68129FFF" w14:textId="77777777" w:rsidR="00585091" w:rsidRPr="002F0CDC" w:rsidRDefault="00585091" w:rsidP="00F017CA">
            <w:pPr>
              <w:pStyle w:val="NoSpacing"/>
              <w:jc w:val="center"/>
              <w:rPr>
                <w:ins w:id="4034" w:author="Verizon" w:date="2020-08-03T15:15:00Z"/>
                <w:rFonts w:ascii="Arial" w:hAnsi="Arial" w:cs="Arial"/>
                <w:sz w:val="18"/>
                <w:szCs w:val="18"/>
              </w:rPr>
            </w:pPr>
            <w:ins w:id="4035" w:author="Verizon" w:date="2020-08-03T15:15:00Z">
              <w:r w:rsidRPr="002F0CDC">
                <w:rPr>
                  <w:rFonts w:ascii="Arial" w:hAnsi="Arial" w:cs="Arial"/>
                  <w:color w:val="000000"/>
                  <w:sz w:val="18"/>
                  <w:szCs w:val="18"/>
                </w:rPr>
                <w:t>CA_n66A-n261G</w:t>
              </w:r>
              <w:r w:rsidRPr="002F0CDC">
                <w:rPr>
                  <w:rFonts w:ascii="Arial" w:hAnsi="Arial" w:cs="Arial"/>
                  <w:color w:val="000000"/>
                  <w:sz w:val="18"/>
                  <w:szCs w:val="18"/>
                </w:rPr>
                <w:br/>
                <w:t>CA_n66A-n261H</w:t>
              </w:r>
              <w:r w:rsidRPr="002F0CDC">
                <w:rPr>
                  <w:rFonts w:ascii="Arial" w:hAnsi="Arial" w:cs="Arial"/>
                  <w:color w:val="000000"/>
                  <w:sz w:val="18"/>
                  <w:szCs w:val="18"/>
                </w:rPr>
                <w:br/>
                <w:t>CA_n66A-n261I</w:t>
              </w:r>
            </w:ins>
          </w:p>
        </w:tc>
        <w:tc>
          <w:tcPr>
            <w:tcW w:w="746" w:type="dxa"/>
            <w:vMerge w:val="restart"/>
            <w:tcBorders>
              <w:top w:val="single" w:sz="4" w:space="0" w:color="auto"/>
              <w:left w:val="single" w:sz="4" w:space="0" w:color="auto"/>
              <w:right w:val="single" w:sz="4" w:space="0" w:color="auto"/>
            </w:tcBorders>
            <w:vAlign w:val="center"/>
          </w:tcPr>
          <w:p w14:paraId="2D90F0B3" w14:textId="77777777" w:rsidR="00585091" w:rsidRPr="00232036" w:rsidRDefault="00585091" w:rsidP="00F017CA">
            <w:pPr>
              <w:jc w:val="center"/>
              <w:rPr>
                <w:ins w:id="4036" w:author="Verizon" w:date="2020-08-03T15:15:00Z"/>
                <w:rFonts w:ascii="Arial" w:hAnsi="Arial" w:cs="Arial"/>
                <w:sz w:val="18"/>
                <w:szCs w:val="18"/>
              </w:rPr>
            </w:pPr>
            <w:ins w:id="4037"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2C6ECE8E" w14:textId="77777777" w:rsidR="00585091" w:rsidRPr="00232036" w:rsidRDefault="00585091" w:rsidP="00F017CA">
            <w:pPr>
              <w:jc w:val="center"/>
              <w:rPr>
                <w:ins w:id="4038" w:author="Verizon" w:date="2020-08-03T15:15:00Z"/>
                <w:rFonts w:ascii="Arial" w:hAnsi="Arial" w:cs="Arial"/>
                <w:sz w:val="18"/>
                <w:szCs w:val="18"/>
              </w:rPr>
            </w:pPr>
            <w:ins w:id="4039"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1F6FB06" w14:textId="77777777" w:rsidR="00585091" w:rsidRPr="00232036" w:rsidRDefault="00585091" w:rsidP="00F017CA">
            <w:pPr>
              <w:jc w:val="center"/>
              <w:rPr>
                <w:ins w:id="4040" w:author="Verizon" w:date="2020-08-03T15:15:00Z"/>
                <w:rFonts w:ascii="Arial" w:hAnsi="Arial" w:cs="Arial"/>
                <w:sz w:val="18"/>
                <w:szCs w:val="18"/>
              </w:rPr>
            </w:pPr>
            <w:ins w:id="404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08DC0F" w14:textId="77777777" w:rsidR="00585091" w:rsidRPr="00232036" w:rsidRDefault="00585091" w:rsidP="00F017CA">
            <w:pPr>
              <w:jc w:val="center"/>
              <w:rPr>
                <w:ins w:id="4042" w:author="Verizon" w:date="2020-08-03T15:15:00Z"/>
                <w:rFonts w:ascii="Arial" w:hAnsi="Arial" w:cs="Arial"/>
                <w:sz w:val="18"/>
                <w:szCs w:val="18"/>
              </w:rPr>
            </w:pPr>
            <w:ins w:id="404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EF2535" w14:textId="77777777" w:rsidR="00585091" w:rsidRPr="00232036" w:rsidRDefault="00585091" w:rsidP="00F017CA">
            <w:pPr>
              <w:jc w:val="center"/>
              <w:rPr>
                <w:ins w:id="4044" w:author="Verizon" w:date="2020-08-03T15:15:00Z"/>
                <w:rFonts w:ascii="Arial" w:hAnsi="Arial" w:cs="Arial"/>
                <w:sz w:val="18"/>
                <w:szCs w:val="18"/>
              </w:rPr>
            </w:pPr>
            <w:ins w:id="404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734289" w14:textId="77777777" w:rsidR="00585091" w:rsidRPr="00232036" w:rsidRDefault="00585091" w:rsidP="00F017CA">
            <w:pPr>
              <w:jc w:val="center"/>
              <w:rPr>
                <w:ins w:id="4046" w:author="Verizon" w:date="2020-08-03T15:15:00Z"/>
                <w:rFonts w:ascii="Arial" w:hAnsi="Arial" w:cs="Arial"/>
                <w:sz w:val="18"/>
                <w:szCs w:val="18"/>
              </w:rPr>
            </w:pPr>
            <w:ins w:id="404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CC6B44" w14:textId="77777777" w:rsidR="00585091" w:rsidRPr="00232036" w:rsidRDefault="00585091" w:rsidP="00F017CA">
            <w:pPr>
              <w:jc w:val="center"/>
              <w:rPr>
                <w:ins w:id="404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3C0650" w14:textId="77777777" w:rsidR="00585091" w:rsidRPr="00232036" w:rsidRDefault="00585091" w:rsidP="00F017CA">
            <w:pPr>
              <w:jc w:val="center"/>
              <w:rPr>
                <w:ins w:id="404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CB1982" w14:textId="77777777" w:rsidR="00585091" w:rsidRPr="00232036" w:rsidRDefault="00585091" w:rsidP="00F017CA">
            <w:pPr>
              <w:jc w:val="center"/>
              <w:rPr>
                <w:ins w:id="4050" w:author="Verizon" w:date="2020-08-03T15:15:00Z"/>
                <w:rFonts w:ascii="Arial" w:hAnsi="Arial" w:cs="Arial"/>
                <w:sz w:val="18"/>
                <w:szCs w:val="18"/>
              </w:rPr>
            </w:pPr>
            <w:ins w:id="405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9E6006" w14:textId="77777777" w:rsidR="00585091" w:rsidRPr="00232036" w:rsidRDefault="00585091" w:rsidP="00F017CA">
            <w:pPr>
              <w:jc w:val="center"/>
              <w:rPr>
                <w:ins w:id="405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D6B12D" w14:textId="77777777" w:rsidR="00585091" w:rsidRPr="00232036" w:rsidRDefault="00585091" w:rsidP="00F017CA">
            <w:pPr>
              <w:jc w:val="center"/>
              <w:rPr>
                <w:ins w:id="405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57F3DF" w14:textId="77777777" w:rsidR="00585091" w:rsidRPr="00232036" w:rsidRDefault="00585091" w:rsidP="00F017CA">
            <w:pPr>
              <w:jc w:val="center"/>
              <w:rPr>
                <w:ins w:id="405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339AC3" w14:textId="77777777" w:rsidR="00585091" w:rsidRPr="00232036" w:rsidRDefault="00585091" w:rsidP="00F017CA">
            <w:pPr>
              <w:jc w:val="center"/>
              <w:rPr>
                <w:ins w:id="405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C50222" w14:textId="77777777" w:rsidR="00585091" w:rsidRPr="00232036" w:rsidRDefault="00585091" w:rsidP="00F017CA">
            <w:pPr>
              <w:jc w:val="center"/>
              <w:rPr>
                <w:ins w:id="4056" w:author="Verizon" w:date="2020-08-03T15:15:00Z"/>
                <w:rFonts w:ascii="Arial" w:hAnsi="Arial" w:cs="Arial"/>
                <w:sz w:val="18"/>
                <w:szCs w:val="18"/>
              </w:rPr>
            </w:pPr>
            <w:ins w:id="4057"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1EEF9D48" w14:textId="77777777" w:rsidR="00585091" w:rsidRPr="00232036" w:rsidRDefault="00585091" w:rsidP="00F017CA">
            <w:pPr>
              <w:jc w:val="center"/>
              <w:rPr>
                <w:ins w:id="405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9719F35" w14:textId="77777777" w:rsidR="00585091" w:rsidRPr="00232036" w:rsidRDefault="00585091" w:rsidP="00F017CA">
            <w:pPr>
              <w:jc w:val="center"/>
              <w:rPr>
                <w:ins w:id="4059"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59C1B" w14:textId="77777777" w:rsidR="00585091" w:rsidRPr="00232036" w:rsidRDefault="00585091" w:rsidP="00F017CA">
            <w:pPr>
              <w:jc w:val="center"/>
              <w:rPr>
                <w:ins w:id="4060"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7728835" w14:textId="77777777" w:rsidR="00585091" w:rsidRPr="00232036" w:rsidRDefault="00585091" w:rsidP="00F017CA">
            <w:pPr>
              <w:jc w:val="center"/>
              <w:rPr>
                <w:ins w:id="4061" w:author="Verizon" w:date="2020-08-03T15:15:00Z"/>
                <w:rFonts w:ascii="Arial" w:hAnsi="Arial" w:cs="Arial"/>
                <w:sz w:val="18"/>
                <w:szCs w:val="18"/>
              </w:rPr>
            </w:pPr>
            <w:ins w:id="4062" w:author="Verizon" w:date="2020-08-03T15:15:00Z">
              <w:r w:rsidRPr="00232036">
                <w:rPr>
                  <w:rFonts w:ascii="Arial" w:hAnsi="Arial" w:cs="Arial"/>
                  <w:sz w:val="18"/>
                  <w:szCs w:val="18"/>
                </w:rPr>
                <w:t>0</w:t>
              </w:r>
            </w:ins>
          </w:p>
        </w:tc>
      </w:tr>
      <w:tr w:rsidR="00585091" w:rsidRPr="00232036" w14:paraId="73F7FBB0" w14:textId="77777777" w:rsidTr="00F017CA">
        <w:trPr>
          <w:trHeight w:val="125"/>
          <w:jc w:val="center"/>
          <w:ins w:id="4063" w:author="Verizon" w:date="2020-08-03T15:15:00Z"/>
        </w:trPr>
        <w:tc>
          <w:tcPr>
            <w:tcW w:w="2065" w:type="dxa"/>
            <w:vMerge/>
            <w:tcBorders>
              <w:left w:val="single" w:sz="4" w:space="0" w:color="auto"/>
              <w:right w:val="single" w:sz="4" w:space="0" w:color="auto"/>
            </w:tcBorders>
            <w:vAlign w:val="center"/>
          </w:tcPr>
          <w:p w14:paraId="368257FD" w14:textId="77777777" w:rsidR="00585091" w:rsidRPr="00232036" w:rsidRDefault="00585091" w:rsidP="00F017CA">
            <w:pPr>
              <w:pStyle w:val="NoSpacing"/>
              <w:jc w:val="center"/>
              <w:rPr>
                <w:ins w:id="4064"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1764A4B" w14:textId="77777777" w:rsidR="00585091" w:rsidRPr="002F0CDC" w:rsidRDefault="00585091" w:rsidP="00F017CA">
            <w:pPr>
              <w:pStyle w:val="NoSpacing"/>
              <w:jc w:val="center"/>
              <w:rPr>
                <w:ins w:id="4065"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720D00BA" w14:textId="77777777" w:rsidR="00585091" w:rsidRPr="00232036" w:rsidRDefault="00585091" w:rsidP="00F017CA">
            <w:pPr>
              <w:jc w:val="center"/>
              <w:rPr>
                <w:ins w:id="406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E1C578" w14:textId="77777777" w:rsidR="00585091" w:rsidRPr="00232036" w:rsidRDefault="00585091" w:rsidP="00F017CA">
            <w:pPr>
              <w:jc w:val="center"/>
              <w:rPr>
                <w:ins w:id="4067" w:author="Verizon" w:date="2020-08-03T15:15:00Z"/>
                <w:rFonts w:ascii="Arial" w:hAnsi="Arial" w:cs="Arial"/>
                <w:sz w:val="18"/>
                <w:szCs w:val="18"/>
              </w:rPr>
            </w:pPr>
            <w:ins w:id="4068"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2B618DFF" w14:textId="77777777" w:rsidR="00585091" w:rsidRPr="00232036" w:rsidRDefault="00585091" w:rsidP="00F017CA">
            <w:pPr>
              <w:jc w:val="center"/>
              <w:rPr>
                <w:ins w:id="406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8913DC9" w14:textId="77777777" w:rsidR="00585091" w:rsidRPr="00232036" w:rsidRDefault="00585091" w:rsidP="00F017CA">
            <w:pPr>
              <w:jc w:val="center"/>
              <w:rPr>
                <w:ins w:id="4070" w:author="Verizon" w:date="2020-08-03T15:15:00Z"/>
                <w:rFonts w:ascii="Arial" w:hAnsi="Arial" w:cs="Arial"/>
                <w:sz w:val="18"/>
                <w:szCs w:val="18"/>
              </w:rPr>
            </w:pPr>
            <w:ins w:id="407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FC332A" w14:textId="77777777" w:rsidR="00585091" w:rsidRPr="00232036" w:rsidRDefault="00585091" w:rsidP="00F017CA">
            <w:pPr>
              <w:jc w:val="center"/>
              <w:rPr>
                <w:ins w:id="4072" w:author="Verizon" w:date="2020-08-03T15:15:00Z"/>
                <w:rFonts w:ascii="Arial" w:hAnsi="Arial" w:cs="Arial"/>
                <w:sz w:val="18"/>
                <w:szCs w:val="18"/>
              </w:rPr>
            </w:pPr>
            <w:ins w:id="407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43C8B9" w14:textId="77777777" w:rsidR="00585091" w:rsidRPr="00232036" w:rsidRDefault="00585091" w:rsidP="00F017CA">
            <w:pPr>
              <w:jc w:val="center"/>
              <w:rPr>
                <w:ins w:id="4074" w:author="Verizon" w:date="2020-08-03T15:15:00Z"/>
                <w:rFonts w:ascii="Arial" w:hAnsi="Arial" w:cs="Arial"/>
                <w:sz w:val="18"/>
                <w:szCs w:val="18"/>
              </w:rPr>
            </w:pPr>
            <w:ins w:id="407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781B5A" w14:textId="77777777" w:rsidR="00585091" w:rsidRPr="00232036" w:rsidRDefault="00585091" w:rsidP="00F017CA">
            <w:pPr>
              <w:jc w:val="center"/>
              <w:rPr>
                <w:ins w:id="407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E23BD" w14:textId="77777777" w:rsidR="00585091" w:rsidRPr="00232036" w:rsidRDefault="00585091" w:rsidP="00F017CA">
            <w:pPr>
              <w:jc w:val="center"/>
              <w:rPr>
                <w:ins w:id="407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6DCD8B" w14:textId="77777777" w:rsidR="00585091" w:rsidRPr="00232036" w:rsidRDefault="00585091" w:rsidP="00F017CA">
            <w:pPr>
              <w:jc w:val="center"/>
              <w:rPr>
                <w:ins w:id="4078" w:author="Verizon" w:date="2020-08-03T15:15:00Z"/>
                <w:rFonts w:ascii="Arial" w:hAnsi="Arial" w:cs="Arial"/>
                <w:sz w:val="18"/>
                <w:szCs w:val="18"/>
              </w:rPr>
            </w:pPr>
            <w:ins w:id="407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1733D11" w14:textId="77777777" w:rsidR="00585091" w:rsidRPr="00232036" w:rsidRDefault="00585091" w:rsidP="00F017CA">
            <w:pPr>
              <w:jc w:val="center"/>
              <w:rPr>
                <w:ins w:id="408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FA7A68" w14:textId="77777777" w:rsidR="00585091" w:rsidRPr="00232036" w:rsidRDefault="00585091" w:rsidP="00F017CA">
            <w:pPr>
              <w:jc w:val="center"/>
              <w:rPr>
                <w:ins w:id="408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36E1B1" w14:textId="77777777" w:rsidR="00585091" w:rsidRPr="00232036" w:rsidRDefault="00585091" w:rsidP="00F017CA">
            <w:pPr>
              <w:jc w:val="center"/>
              <w:rPr>
                <w:ins w:id="408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7D0B28" w14:textId="77777777" w:rsidR="00585091" w:rsidRPr="00232036" w:rsidRDefault="00585091" w:rsidP="00F017CA">
            <w:pPr>
              <w:jc w:val="center"/>
              <w:rPr>
                <w:ins w:id="408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21DECB" w14:textId="77777777" w:rsidR="00585091" w:rsidRPr="00232036" w:rsidRDefault="00585091" w:rsidP="00F017CA">
            <w:pPr>
              <w:jc w:val="center"/>
              <w:rPr>
                <w:ins w:id="408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A6CBC62" w14:textId="77777777" w:rsidR="00585091" w:rsidRPr="00232036" w:rsidRDefault="00585091" w:rsidP="00F017CA">
            <w:pPr>
              <w:jc w:val="center"/>
              <w:rPr>
                <w:ins w:id="4085"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883BCA5" w14:textId="77777777" w:rsidR="00585091" w:rsidRPr="00232036" w:rsidRDefault="00585091" w:rsidP="00F017CA">
            <w:pPr>
              <w:jc w:val="center"/>
              <w:rPr>
                <w:ins w:id="4086"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E8AC88" w14:textId="77777777" w:rsidR="00585091" w:rsidRPr="00232036" w:rsidRDefault="00585091" w:rsidP="00F017CA">
            <w:pPr>
              <w:jc w:val="center"/>
              <w:rPr>
                <w:ins w:id="4087"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392FA5CA" w14:textId="77777777" w:rsidR="00585091" w:rsidRPr="00232036" w:rsidRDefault="00585091" w:rsidP="00F017CA">
            <w:pPr>
              <w:jc w:val="center"/>
              <w:rPr>
                <w:ins w:id="4088" w:author="Verizon" w:date="2020-08-03T15:15:00Z"/>
                <w:rFonts w:ascii="Arial" w:hAnsi="Arial" w:cs="Arial"/>
                <w:sz w:val="18"/>
                <w:szCs w:val="18"/>
              </w:rPr>
            </w:pPr>
          </w:p>
        </w:tc>
      </w:tr>
      <w:tr w:rsidR="00585091" w:rsidRPr="00232036" w14:paraId="197B8526" w14:textId="77777777" w:rsidTr="00F017CA">
        <w:trPr>
          <w:trHeight w:val="125"/>
          <w:jc w:val="center"/>
          <w:ins w:id="4089" w:author="Verizon" w:date="2020-08-03T15:15:00Z"/>
        </w:trPr>
        <w:tc>
          <w:tcPr>
            <w:tcW w:w="2065" w:type="dxa"/>
            <w:vMerge/>
            <w:tcBorders>
              <w:left w:val="single" w:sz="4" w:space="0" w:color="auto"/>
              <w:right w:val="single" w:sz="4" w:space="0" w:color="auto"/>
            </w:tcBorders>
            <w:vAlign w:val="center"/>
          </w:tcPr>
          <w:p w14:paraId="0B7F8FD1" w14:textId="77777777" w:rsidR="00585091" w:rsidRPr="00232036" w:rsidRDefault="00585091" w:rsidP="00F017CA">
            <w:pPr>
              <w:pStyle w:val="NoSpacing"/>
              <w:jc w:val="center"/>
              <w:rPr>
                <w:ins w:id="409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37BD0896" w14:textId="77777777" w:rsidR="00585091" w:rsidRPr="002F0CDC" w:rsidRDefault="00585091" w:rsidP="00F017CA">
            <w:pPr>
              <w:pStyle w:val="NoSpacing"/>
              <w:jc w:val="center"/>
              <w:rPr>
                <w:ins w:id="4091"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9FF3D27" w14:textId="77777777" w:rsidR="00585091" w:rsidRPr="00232036" w:rsidRDefault="00585091" w:rsidP="00F017CA">
            <w:pPr>
              <w:jc w:val="center"/>
              <w:rPr>
                <w:ins w:id="409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FD9F920" w14:textId="77777777" w:rsidR="00585091" w:rsidRPr="00232036" w:rsidRDefault="00585091" w:rsidP="00F017CA">
            <w:pPr>
              <w:jc w:val="center"/>
              <w:rPr>
                <w:ins w:id="4093" w:author="Verizon" w:date="2020-08-03T15:15:00Z"/>
                <w:rFonts w:ascii="Arial" w:hAnsi="Arial" w:cs="Arial"/>
                <w:sz w:val="18"/>
                <w:szCs w:val="18"/>
              </w:rPr>
            </w:pPr>
            <w:ins w:id="4094"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8373968" w14:textId="77777777" w:rsidR="00585091" w:rsidRPr="00232036" w:rsidRDefault="00585091" w:rsidP="00F017CA">
            <w:pPr>
              <w:jc w:val="center"/>
              <w:rPr>
                <w:ins w:id="409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A2437E" w14:textId="77777777" w:rsidR="00585091" w:rsidRPr="00232036" w:rsidRDefault="00585091" w:rsidP="00F017CA">
            <w:pPr>
              <w:jc w:val="center"/>
              <w:rPr>
                <w:ins w:id="4096" w:author="Verizon" w:date="2020-08-03T15:15:00Z"/>
                <w:rFonts w:ascii="Arial" w:hAnsi="Arial" w:cs="Arial"/>
                <w:sz w:val="18"/>
                <w:szCs w:val="18"/>
              </w:rPr>
            </w:pPr>
            <w:ins w:id="409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040427" w14:textId="77777777" w:rsidR="00585091" w:rsidRPr="00232036" w:rsidRDefault="00585091" w:rsidP="00F017CA">
            <w:pPr>
              <w:jc w:val="center"/>
              <w:rPr>
                <w:ins w:id="4098" w:author="Verizon" w:date="2020-08-03T15:15:00Z"/>
                <w:rFonts w:ascii="Arial" w:hAnsi="Arial" w:cs="Arial"/>
                <w:sz w:val="18"/>
                <w:szCs w:val="18"/>
              </w:rPr>
            </w:pPr>
            <w:ins w:id="409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201BAB" w14:textId="77777777" w:rsidR="00585091" w:rsidRPr="00232036" w:rsidRDefault="00585091" w:rsidP="00F017CA">
            <w:pPr>
              <w:jc w:val="center"/>
              <w:rPr>
                <w:ins w:id="4100" w:author="Verizon" w:date="2020-08-03T15:15:00Z"/>
                <w:rFonts w:ascii="Arial" w:hAnsi="Arial" w:cs="Arial"/>
                <w:sz w:val="18"/>
                <w:szCs w:val="18"/>
              </w:rPr>
            </w:pPr>
            <w:ins w:id="410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D23E3F" w14:textId="77777777" w:rsidR="00585091" w:rsidRPr="00232036" w:rsidRDefault="00585091" w:rsidP="00F017CA">
            <w:pPr>
              <w:jc w:val="center"/>
              <w:rPr>
                <w:ins w:id="410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AC988" w14:textId="77777777" w:rsidR="00585091" w:rsidRPr="00232036" w:rsidRDefault="00585091" w:rsidP="00F017CA">
            <w:pPr>
              <w:jc w:val="center"/>
              <w:rPr>
                <w:ins w:id="410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024DA8" w14:textId="77777777" w:rsidR="00585091" w:rsidRPr="00232036" w:rsidRDefault="00585091" w:rsidP="00F017CA">
            <w:pPr>
              <w:jc w:val="center"/>
              <w:rPr>
                <w:ins w:id="4104" w:author="Verizon" w:date="2020-08-03T15:15:00Z"/>
                <w:rFonts w:ascii="Arial" w:hAnsi="Arial" w:cs="Arial"/>
                <w:sz w:val="18"/>
                <w:szCs w:val="18"/>
              </w:rPr>
            </w:pPr>
            <w:ins w:id="410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6A0B69" w14:textId="77777777" w:rsidR="00585091" w:rsidRPr="00232036" w:rsidRDefault="00585091" w:rsidP="00F017CA">
            <w:pPr>
              <w:jc w:val="center"/>
              <w:rPr>
                <w:ins w:id="410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448BC4" w14:textId="77777777" w:rsidR="00585091" w:rsidRPr="00232036" w:rsidRDefault="00585091" w:rsidP="00F017CA">
            <w:pPr>
              <w:jc w:val="center"/>
              <w:rPr>
                <w:ins w:id="410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2C921" w14:textId="77777777" w:rsidR="00585091" w:rsidRPr="00232036" w:rsidRDefault="00585091" w:rsidP="00F017CA">
            <w:pPr>
              <w:jc w:val="center"/>
              <w:rPr>
                <w:ins w:id="410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DAB22E" w14:textId="77777777" w:rsidR="00585091" w:rsidRPr="00232036" w:rsidRDefault="00585091" w:rsidP="00F017CA">
            <w:pPr>
              <w:jc w:val="center"/>
              <w:rPr>
                <w:ins w:id="410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F27B95" w14:textId="77777777" w:rsidR="00585091" w:rsidRPr="00232036" w:rsidRDefault="00585091" w:rsidP="00F017CA">
            <w:pPr>
              <w:jc w:val="center"/>
              <w:rPr>
                <w:ins w:id="411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7BDA1F" w14:textId="77777777" w:rsidR="00585091" w:rsidRPr="00232036" w:rsidRDefault="00585091" w:rsidP="00F017CA">
            <w:pPr>
              <w:jc w:val="center"/>
              <w:rPr>
                <w:ins w:id="411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6BACAE" w14:textId="77777777" w:rsidR="00585091" w:rsidRPr="00232036" w:rsidRDefault="00585091" w:rsidP="00F017CA">
            <w:pPr>
              <w:jc w:val="center"/>
              <w:rPr>
                <w:ins w:id="411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CC6BBF" w14:textId="77777777" w:rsidR="00585091" w:rsidRPr="00232036" w:rsidRDefault="00585091" w:rsidP="00F017CA">
            <w:pPr>
              <w:jc w:val="center"/>
              <w:rPr>
                <w:ins w:id="411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B4E64BD" w14:textId="77777777" w:rsidR="00585091" w:rsidRPr="00232036" w:rsidRDefault="00585091" w:rsidP="00F017CA">
            <w:pPr>
              <w:jc w:val="center"/>
              <w:rPr>
                <w:ins w:id="4114" w:author="Verizon" w:date="2020-08-03T15:15:00Z"/>
                <w:rFonts w:ascii="Arial" w:hAnsi="Arial" w:cs="Arial"/>
                <w:sz w:val="18"/>
                <w:szCs w:val="18"/>
              </w:rPr>
            </w:pPr>
          </w:p>
        </w:tc>
      </w:tr>
      <w:tr w:rsidR="00585091" w:rsidRPr="00232036" w14:paraId="12D11E53" w14:textId="77777777" w:rsidTr="00F017CA">
        <w:trPr>
          <w:trHeight w:val="125"/>
          <w:jc w:val="center"/>
          <w:ins w:id="4115" w:author="Verizon" w:date="2020-08-03T15:15:00Z"/>
        </w:trPr>
        <w:tc>
          <w:tcPr>
            <w:tcW w:w="2065" w:type="dxa"/>
            <w:vMerge/>
            <w:tcBorders>
              <w:left w:val="single" w:sz="4" w:space="0" w:color="auto"/>
              <w:bottom w:val="single" w:sz="4" w:space="0" w:color="auto"/>
              <w:right w:val="single" w:sz="4" w:space="0" w:color="auto"/>
            </w:tcBorders>
            <w:vAlign w:val="center"/>
          </w:tcPr>
          <w:p w14:paraId="32AFB828" w14:textId="77777777" w:rsidR="00585091" w:rsidRPr="00232036" w:rsidRDefault="00585091" w:rsidP="00F017CA">
            <w:pPr>
              <w:pStyle w:val="NoSpacing"/>
              <w:jc w:val="center"/>
              <w:rPr>
                <w:ins w:id="4116"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1A389699" w14:textId="77777777" w:rsidR="00585091" w:rsidRPr="002F0CDC" w:rsidRDefault="00585091" w:rsidP="00F017CA">
            <w:pPr>
              <w:pStyle w:val="NoSpacing"/>
              <w:jc w:val="center"/>
              <w:rPr>
                <w:ins w:id="4117"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7F62AAD" w14:textId="77777777" w:rsidR="00585091" w:rsidRPr="00232036" w:rsidRDefault="00585091" w:rsidP="00F017CA">
            <w:pPr>
              <w:jc w:val="center"/>
              <w:rPr>
                <w:ins w:id="4118" w:author="Verizon" w:date="2020-08-03T15:15:00Z"/>
                <w:rFonts w:ascii="Arial" w:hAnsi="Arial" w:cs="Arial"/>
                <w:sz w:val="18"/>
                <w:szCs w:val="18"/>
              </w:rPr>
            </w:pPr>
            <w:ins w:id="4119"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09CFE014" w14:textId="77777777" w:rsidR="00585091" w:rsidRPr="00232036" w:rsidRDefault="00585091" w:rsidP="00F017CA">
            <w:pPr>
              <w:jc w:val="center"/>
              <w:rPr>
                <w:ins w:id="4120" w:author="Verizon" w:date="2020-08-03T15:15:00Z"/>
                <w:rFonts w:ascii="Arial" w:hAnsi="Arial" w:cs="Arial"/>
                <w:sz w:val="18"/>
                <w:szCs w:val="18"/>
              </w:rPr>
            </w:pPr>
            <w:ins w:id="4121"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1(H-I)</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06D41FB5" w14:textId="77777777" w:rsidR="00585091" w:rsidRPr="00232036" w:rsidRDefault="00585091" w:rsidP="00F017CA">
            <w:pPr>
              <w:jc w:val="center"/>
              <w:rPr>
                <w:ins w:id="4122" w:author="Verizon" w:date="2020-08-03T15:15:00Z"/>
                <w:rFonts w:ascii="Arial" w:hAnsi="Arial" w:cs="Arial"/>
                <w:sz w:val="18"/>
                <w:szCs w:val="18"/>
              </w:rPr>
            </w:pPr>
          </w:p>
        </w:tc>
      </w:tr>
      <w:tr w:rsidR="00585091" w:rsidRPr="00232036" w14:paraId="6D5FE730" w14:textId="77777777" w:rsidTr="00F017CA">
        <w:trPr>
          <w:trHeight w:val="125"/>
          <w:jc w:val="center"/>
          <w:ins w:id="4123" w:author="Verizon" w:date="2020-08-03T15:15:00Z"/>
        </w:trPr>
        <w:tc>
          <w:tcPr>
            <w:tcW w:w="2065" w:type="dxa"/>
            <w:vMerge w:val="restart"/>
            <w:tcBorders>
              <w:top w:val="single" w:sz="4" w:space="0" w:color="auto"/>
              <w:left w:val="single" w:sz="4" w:space="0" w:color="auto"/>
              <w:right w:val="single" w:sz="4" w:space="0" w:color="auto"/>
            </w:tcBorders>
            <w:vAlign w:val="center"/>
          </w:tcPr>
          <w:p w14:paraId="7B851923" w14:textId="77777777" w:rsidR="00585091" w:rsidRPr="00232036" w:rsidRDefault="00585091" w:rsidP="00F017CA">
            <w:pPr>
              <w:pStyle w:val="NoSpacing"/>
              <w:jc w:val="center"/>
              <w:rPr>
                <w:ins w:id="4124" w:author="Verizon" w:date="2020-08-03T15:15:00Z"/>
                <w:rFonts w:ascii="Arial" w:hAnsi="Arial" w:cs="Arial"/>
                <w:sz w:val="18"/>
                <w:szCs w:val="18"/>
              </w:rPr>
            </w:pPr>
            <w:ins w:id="4125" w:author="Verizon" w:date="2020-08-03T15:15:00Z">
              <w:r w:rsidRPr="00FE7CE1">
                <w:rPr>
                  <w:rFonts w:ascii="Arial" w:hAnsi="Arial" w:cs="Arial"/>
                  <w:color w:val="000000"/>
                  <w:sz w:val="18"/>
                  <w:szCs w:val="18"/>
                </w:rPr>
                <w:t>CA_n66A-n261(G-I)</w:t>
              </w:r>
            </w:ins>
          </w:p>
        </w:tc>
        <w:tc>
          <w:tcPr>
            <w:tcW w:w="1980" w:type="dxa"/>
            <w:vMerge w:val="restart"/>
            <w:tcBorders>
              <w:top w:val="single" w:sz="4" w:space="0" w:color="auto"/>
              <w:left w:val="single" w:sz="4" w:space="0" w:color="auto"/>
              <w:right w:val="single" w:sz="4" w:space="0" w:color="auto"/>
            </w:tcBorders>
            <w:vAlign w:val="center"/>
          </w:tcPr>
          <w:p w14:paraId="3C223C64" w14:textId="77777777" w:rsidR="00585091" w:rsidRPr="002F0CDC" w:rsidRDefault="00585091" w:rsidP="00F017CA">
            <w:pPr>
              <w:pStyle w:val="NoSpacing"/>
              <w:jc w:val="center"/>
              <w:rPr>
                <w:ins w:id="4126" w:author="Verizon" w:date="2020-08-03T15:15:00Z"/>
                <w:rFonts w:ascii="Arial" w:hAnsi="Arial" w:cs="Arial"/>
                <w:sz w:val="18"/>
                <w:szCs w:val="18"/>
                <w:lang w:eastAsia="ja-JP"/>
              </w:rPr>
            </w:pPr>
            <w:ins w:id="4127" w:author="Verizon" w:date="2020-08-03T15:15:00Z">
              <w:r w:rsidRPr="002F0CDC">
                <w:rPr>
                  <w:rFonts w:ascii="Arial" w:hAnsi="Arial" w:cs="Arial"/>
                  <w:sz w:val="18"/>
                  <w:szCs w:val="18"/>
                  <w:lang w:eastAsia="ja-JP"/>
                </w:rPr>
                <w:t>CA_n66A-n261A</w:t>
              </w:r>
            </w:ins>
          </w:p>
          <w:p w14:paraId="087398BB" w14:textId="77777777" w:rsidR="00585091" w:rsidRPr="002F0CDC" w:rsidRDefault="00585091" w:rsidP="00F017CA">
            <w:pPr>
              <w:pStyle w:val="NoSpacing"/>
              <w:jc w:val="center"/>
              <w:rPr>
                <w:ins w:id="4128" w:author="Verizon" w:date="2020-08-03T15:15:00Z"/>
                <w:rFonts w:ascii="Arial" w:hAnsi="Arial" w:cs="Arial"/>
                <w:sz w:val="18"/>
                <w:szCs w:val="18"/>
              </w:rPr>
            </w:pPr>
            <w:ins w:id="4129" w:author="Verizon" w:date="2020-08-03T15:15:00Z">
              <w:r w:rsidRPr="002F0CDC">
                <w:rPr>
                  <w:rFonts w:ascii="Arial" w:hAnsi="Arial" w:cs="Arial"/>
                  <w:color w:val="000000"/>
                  <w:sz w:val="18"/>
                  <w:szCs w:val="18"/>
                </w:rPr>
                <w:t>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14:paraId="55B6ED96" w14:textId="77777777" w:rsidR="00585091" w:rsidRPr="00232036" w:rsidRDefault="00585091" w:rsidP="00F017CA">
            <w:pPr>
              <w:jc w:val="center"/>
              <w:rPr>
                <w:ins w:id="4130" w:author="Verizon" w:date="2020-08-03T15:15:00Z"/>
                <w:rFonts w:ascii="Arial" w:hAnsi="Arial" w:cs="Arial"/>
                <w:sz w:val="18"/>
                <w:szCs w:val="18"/>
              </w:rPr>
            </w:pPr>
            <w:ins w:id="4131"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65C58169" w14:textId="77777777" w:rsidR="00585091" w:rsidRPr="00232036" w:rsidRDefault="00585091" w:rsidP="00F017CA">
            <w:pPr>
              <w:jc w:val="center"/>
              <w:rPr>
                <w:ins w:id="4132" w:author="Verizon" w:date="2020-08-03T15:15:00Z"/>
                <w:rFonts w:ascii="Arial" w:hAnsi="Arial" w:cs="Arial"/>
                <w:sz w:val="18"/>
                <w:szCs w:val="18"/>
              </w:rPr>
            </w:pPr>
            <w:ins w:id="4133"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650284E4" w14:textId="77777777" w:rsidR="00585091" w:rsidRPr="00232036" w:rsidRDefault="00585091" w:rsidP="00F017CA">
            <w:pPr>
              <w:jc w:val="center"/>
              <w:rPr>
                <w:ins w:id="4134" w:author="Verizon" w:date="2020-08-03T15:15:00Z"/>
                <w:rFonts w:ascii="Arial" w:hAnsi="Arial" w:cs="Arial"/>
                <w:sz w:val="18"/>
                <w:szCs w:val="18"/>
              </w:rPr>
            </w:pPr>
            <w:ins w:id="413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B10050" w14:textId="77777777" w:rsidR="00585091" w:rsidRPr="00232036" w:rsidRDefault="00585091" w:rsidP="00F017CA">
            <w:pPr>
              <w:jc w:val="center"/>
              <w:rPr>
                <w:ins w:id="4136" w:author="Verizon" w:date="2020-08-03T15:15:00Z"/>
                <w:rFonts w:ascii="Arial" w:hAnsi="Arial" w:cs="Arial"/>
                <w:sz w:val="18"/>
                <w:szCs w:val="18"/>
              </w:rPr>
            </w:pPr>
            <w:ins w:id="413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65BC9B" w14:textId="77777777" w:rsidR="00585091" w:rsidRPr="00232036" w:rsidRDefault="00585091" w:rsidP="00F017CA">
            <w:pPr>
              <w:jc w:val="center"/>
              <w:rPr>
                <w:ins w:id="4138" w:author="Verizon" w:date="2020-08-03T15:15:00Z"/>
                <w:rFonts w:ascii="Arial" w:hAnsi="Arial" w:cs="Arial"/>
                <w:sz w:val="18"/>
                <w:szCs w:val="18"/>
              </w:rPr>
            </w:pPr>
            <w:ins w:id="413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013AFB" w14:textId="77777777" w:rsidR="00585091" w:rsidRPr="00232036" w:rsidRDefault="00585091" w:rsidP="00F017CA">
            <w:pPr>
              <w:jc w:val="center"/>
              <w:rPr>
                <w:ins w:id="4140" w:author="Verizon" w:date="2020-08-03T15:15:00Z"/>
                <w:rFonts w:ascii="Arial" w:hAnsi="Arial" w:cs="Arial"/>
                <w:sz w:val="18"/>
                <w:szCs w:val="18"/>
              </w:rPr>
            </w:pPr>
            <w:ins w:id="414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140A39F" w14:textId="77777777" w:rsidR="00585091" w:rsidRPr="00232036" w:rsidRDefault="00585091" w:rsidP="00F017CA">
            <w:pPr>
              <w:jc w:val="center"/>
              <w:rPr>
                <w:ins w:id="414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D1EEF0" w14:textId="77777777" w:rsidR="00585091" w:rsidRPr="00232036" w:rsidRDefault="00585091" w:rsidP="00F017CA">
            <w:pPr>
              <w:jc w:val="center"/>
              <w:rPr>
                <w:ins w:id="414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867C4" w14:textId="77777777" w:rsidR="00585091" w:rsidRPr="00232036" w:rsidRDefault="00585091" w:rsidP="00F017CA">
            <w:pPr>
              <w:jc w:val="center"/>
              <w:rPr>
                <w:ins w:id="4144" w:author="Verizon" w:date="2020-08-03T15:15:00Z"/>
                <w:rFonts w:ascii="Arial" w:hAnsi="Arial" w:cs="Arial"/>
                <w:sz w:val="18"/>
                <w:szCs w:val="18"/>
              </w:rPr>
            </w:pPr>
            <w:ins w:id="414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241D0B3" w14:textId="77777777" w:rsidR="00585091" w:rsidRPr="00232036" w:rsidRDefault="00585091" w:rsidP="00F017CA">
            <w:pPr>
              <w:jc w:val="center"/>
              <w:rPr>
                <w:ins w:id="414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F03EAA" w14:textId="77777777" w:rsidR="00585091" w:rsidRPr="00232036" w:rsidRDefault="00585091" w:rsidP="00F017CA">
            <w:pPr>
              <w:jc w:val="center"/>
              <w:rPr>
                <w:ins w:id="414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A0DF38" w14:textId="77777777" w:rsidR="00585091" w:rsidRPr="00232036" w:rsidRDefault="00585091" w:rsidP="00F017CA">
            <w:pPr>
              <w:jc w:val="center"/>
              <w:rPr>
                <w:ins w:id="414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A02A8F" w14:textId="77777777" w:rsidR="00585091" w:rsidRPr="00232036" w:rsidRDefault="00585091" w:rsidP="00F017CA">
            <w:pPr>
              <w:jc w:val="center"/>
              <w:rPr>
                <w:ins w:id="414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8D60CE" w14:textId="77777777" w:rsidR="00585091" w:rsidRPr="00232036" w:rsidRDefault="00585091" w:rsidP="00F017CA">
            <w:pPr>
              <w:jc w:val="center"/>
              <w:rPr>
                <w:ins w:id="4150" w:author="Verizon" w:date="2020-08-03T15:15:00Z"/>
                <w:rFonts w:ascii="Arial" w:hAnsi="Arial" w:cs="Arial"/>
                <w:sz w:val="18"/>
                <w:szCs w:val="18"/>
              </w:rPr>
            </w:pPr>
            <w:ins w:id="4151"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17C782CC" w14:textId="77777777" w:rsidR="00585091" w:rsidRPr="00232036" w:rsidRDefault="00585091" w:rsidP="00F017CA">
            <w:pPr>
              <w:jc w:val="center"/>
              <w:rPr>
                <w:ins w:id="415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BF19C48" w14:textId="77777777" w:rsidR="00585091" w:rsidRPr="00232036" w:rsidRDefault="00585091" w:rsidP="00F017CA">
            <w:pPr>
              <w:jc w:val="center"/>
              <w:rPr>
                <w:ins w:id="4153"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055DA1" w14:textId="77777777" w:rsidR="00585091" w:rsidRPr="00232036" w:rsidRDefault="00585091" w:rsidP="00F017CA">
            <w:pPr>
              <w:jc w:val="center"/>
              <w:rPr>
                <w:ins w:id="4154"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BE5E3C5" w14:textId="77777777" w:rsidR="00585091" w:rsidRPr="00232036" w:rsidRDefault="00585091" w:rsidP="00F017CA">
            <w:pPr>
              <w:jc w:val="center"/>
              <w:rPr>
                <w:ins w:id="4155" w:author="Verizon" w:date="2020-08-03T15:15:00Z"/>
                <w:rFonts w:ascii="Arial" w:hAnsi="Arial" w:cs="Arial"/>
                <w:sz w:val="18"/>
                <w:szCs w:val="18"/>
              </w:rPr>
            </w:pPr>
            <w:ins w:id="4156" w:author="Verizon" w:date="2020-08-03T15:15:00Z">
              <w:r w:rsidRPr="00232036">
                <w:rPr>
                  <w:rFonts w:ascii="Arial" w:hAnsi="Arial" w:cs="Arial"/>
                  <w:sz w:val="18"/>
                  <w:szCs w:val="18"/>
                </w:rPr>
                <w:t>0</w:t>
              </w:r>
            </w:ins>
          </w:p>
        </w:tc>
      </w:tr>
      <w:tr w:rsidR="00585091" w:rsidRPr="00232036" w14:paraId="4FC7A7C8" w14:textId="77777777" w:rsidTr="00F017CA">
        <w:trPr>
          <w:trHeight w:val="125"/>
          <w:jc w:val="center"/>
          <w:ins w:id="4157" w:author="Verizon" w:date="2020-08-03T15:15:00Z"/>
        </w:trPr>
        <w:tc>
          <w:tcPr>
            <w:tcW w:w="2065" w:type="dxa"/>
            <w:vMerge/>
            <w:tcBorders>
              <w:left w:val="single" w:sz="4" w:space="0" w:color="auto"/>
              <w:right w:val="single" w:sz="4" w:space="0" w:color="auto"/>
            </w:tcBorders>
            <w:vAlign w:val="center"/>
          </w:tcPr>
          <w:p w14:paraId="13350890" w14:textId="77777777" w:rsidR="00585091" w:rsidRPr="00232036" w:rsidRDefault="00585091" w:rsidP="00F017CA">
            <w:pPr>
              <w:pStyle w:val="NoSpacing"/>
              <w:jc w:val="center"/>
              <w:rPr>
                <w:ins w:id="4158"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749633FB" w14:textId="77777777" w:rsidR="00585091" w:rsidRPr="002F0CDC" w:rsidRDefault="00585091" w:rsidP="00F017CA">
            <w:pPr>
              <w:pStyle w:val="NoSpacing"/>
              <w:jc w:val="center"/>
              <w:rPr>
                <w:ins w:id="4159"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415522D0" w14:textId="77777777" w:rsidR="00585091" w:rsidRPr="00232036" w:rsidRDefault="00585091" w:rsidP="00F017CA">
            <w:pPr>
              <w:jc w:val="center"/>
              <w:rPr>
                <w:ins w:id="416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255E80" w14:textId="77777777" w:rsidR="00585091" w:rsidRPr="00232036" w:rsidRDefault="00585091" w:rsidP="00F017CA">
            <w:pPr>
              <w:jc w:val="center"/>
              <w:rPr>
                <w:ins w:id="4161" w:author="Verizon" w:date="2020-08-03T15:15:00Z"/>
                <w:rFonts w:ascii="Arial" w:hAnsi="Arial" w:cs="Arial"/>
                <w:sz w:val="18"/>
                <w:szCs w:val="18"/>
              </w:rPr>
            </w:pPr>
            <w:ins w:id="4162"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06A745A5" w14:textId="77777777" w:rsidR="00585091" w:rsidRPr="00232036" w:rsidRDefault="00585091" w:rsidP="00F017CA">
            <w:pPr>
              <w:jc w:val="center"/>
              <w:rPr>
                <w:ins w:id="416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278935" w14:textId="77777777" w:rsidR="00585091" w:rsidRPr="00232036" w:rsidRDefault="00585091" w:rsidP="00F017CA">
            <w:pPr>
              <w:jc w:val="center"/>
              <w:rPr>
                <w:ins w:id="4164" w:author="Verizon" w:date="2020-08-03T15:15:00Z"/>
                <w:rFonts w:ascii="Arial" w:hAnsi="Arial" w:cs="Arial"/>
                <w:sz w:val="18"/>
                <w:szCs w:val="18"/>
              </w:rPr>
            </w:pPr>
            <w:ins w:id="416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C78DEC" w14:textId="77777777" w:rsidR="00585091" w:rsidRPr="00232036" w:rsidRDefault="00585091" w:rsidP="00F017CA">
            <w:pPr>
              <w:jc w:val="center"/>
              <w:rPr>
                <w:ins w:id="4166" w:author="Verizon" w:date="2020-08-03T15:15:00Z"/>
                <w:rFonts w:ascii="Arial" w:hAnsi="Arial" w:cs="Arial"/>
                <w:sz w:val="18"/>
                <w:szCs w:val="18"/>
              </w:rPr>
            </w:pPr>
            <w:ins w:id="416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9C5E24" w14:textId="77777777" w:rsidR="00585091" w:rsidRPr="00232036" w:rsidRDefault="00585091" w:rsidP="00F017CA">
            <w:pPr>
              <w:jc w:val="center"/>
              <w:rPr>
                <w:ins w:id="4168" w:author="Verizon" w:date="2020-08-03T15:15:00Z"/>
                <w:rFonts w:ascii="Arial" w:hAnsi="Arial" w:cs="Arial"/>
                <w:sz w:val="18"/>
                <w:szCs w:val="18"/>
              </w:rPr>
            </w:pPr>
            <w:ins w:id="416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D468E4" w14:textId="77777777" w:rsidR="00585091" w:rsidRPr="00232036" w:rsidRDefault="00585091" w:rsidP="00F017CA">
            <w:pPr>
              <w:jc w:val="center"/>
              <w:rPr>
                <w:ins w:id="417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C8B630" w14:textId="77777777" w:rsidR="00585091" w:rsidRPr="00232036" w:rsidRDefault="00585091" w:rsidP="00F017CA">
            <w:pPr>
              <w:jc w:val="center"/>
              <w:rPr>
                <w:ins w:id="417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023498" w14:textId="77777777" w:rsidR="00585091" w:rsidRPr="00232036" w:rsidRDefault="00585091" w:rsidP="00F017CA">
            <w:pPr>
              <w:jc w:val="center"/>
              <w:rPr>
                <w:ins w:id="4172" w:author="Verizon" w:date="2020-08-03T15:15:00Z"/>
                <w:rFonts w:ascii="Arial" w:hAnsi="Arial" w:cs="Arial"/>
                <w:sz w:val="18"/>
                <w:szCs w:val="18"/>
              </w:rPr>
            </w:pPr>
            <w:ins w:id="417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A866F0" w14:textId="77777777" w:rsidR="00585091" w:rsidRPr="00232036" w:rsidRDefault="00585091" w:rsidP="00F017CA">
            <w:pPr>
              <w:jc w:val="center"/>
              <w:rPr>
                <w:ins w:id="417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81D61D" w14:textId="77777777" w:rsidR="00585091" w:rsidRPr="00232036" w:rsidRDefault="00585091" w:rsidP="00F017CA">
            <w:pPr>
              <w:jc w:val="center"/>
              <w:rPr>
                <w:ins w:id="417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FFD09C" w14:textId="77777777" w:rsidR="00585091" w:rsidRPr="00232036" w:rsidRDefault="00585091" w:rsidP="00F017CA">
            <w:pPr>
              <w:jc w:val="center"/>
              <w:rPr>
                <w:ins w:id="417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F29B61" w14:textId="77777777" w:rsidR="00585091" w:rsidRPr="00232036" w:rsidRDefault="00585091" w:rsidP="00F017CA">
            <w:pPr>
              <w:jc w:val="center"/>
              <w:rPr>
                <w:ins w:id="417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3FD21B" w14:textId="77777777" w:rsidR="00585091" w:rsidRPr="00232036" w:rsidRDefault="00585091" w:rsidP="00F017CA">
            <w:pPr>
              <w:jc w:val="center"/>
              <w:rPr>
                <w:ins w:id="417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6C53B0" w14:textId="77777777" w:rsidR="00585091" w:rsidRPr="00232036" w:rsidRDefault="00585091" w:rsidP="00F017CA">
            <w:pPr>
              <w:jc w:val="center"/>
              <w:rPr>
                <w:ins w:id="4179"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D366C6" w14:textId="77777777" w:rsidR="00585091" w:rsidRPr="00232036" w:rsidRDefault="00585091" w:rsidP="00F017CA">
            <w:pPr>
              <w:jc w:val="center"/>
              <w:rPr>
                <w:ins w:id="4180"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A799E" w14:textId="77777777" w:rsidR="00585091" w:rsidRPr="00232036" w:rsidRDefault="00585091" w:rsidP="00F017CA">
            <w:pPr>
              <w:jc w:val="center"/>
              <w:rPr>
                <w:ins w:id="4181"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1B88B5F" w14:textId="77777777" w:rsidR="00585091" w:rsidRPr="00232036" w:rsidRDefault="00585091" w:rsidP="00F017CA">
            <w:pPr>
              <w:jc w:val="center"/>
              <w:rPr>
                <w:ins w:id="4182" w:author="Verizon" w:date="2020-08-03T15:15:00Z"/>
                <w:rFonts w:ascii="Arial" w:hAnsi="Arial" w:cs="Arial"/>
                <w:sz w:val="18"/>
                <w:szCs w:val="18"/>
              </w:rPr>
            </w:pPr>
          </w:p>
        </w:tc>
      </w:tr>
      <w:tr w:rsidR="00585091" w:rsidRPr="00232036" w14:paraId="266A45F2" w14:textId="77777777" w:rsidTr="00F017CA">
        <w:trPr>
          <w:trHeight w:val="125"/>
          <w:jc w:val="center"/>
          <w:ins w:id="4183" w:author="Verizon" w:date="2020-08-03T15:15:00Z"/>
        </w:trPr>
        <w:tc>
          <w:tcPr>
            <w:tcW w:w="2065" w:type="dxa"/>
            <w:vMerge/>
            <w:tcBorders>
              <w:left w:val="single" w:sz="4" w:space="0" w:color="auto"/>
              <w:right w:val="single" w:sz="4" w:space="0" w:color="auto"/>
            </w:tcBorders>
            <w:vAlign w:val="center"/>
          </w:tcPr>
          <w:p w14:paraId="397C8FA1" w14:textId="77777777" w:rsidR="00585091" w:rsidRPr="00232036" w:rsidRDefault="00585091" w:rsidP="00F017CA">
            <w:pPr>
              <w:pStyle w:val="NoSpacing"/>
              <w:jc w:val="center"/>
              <w:rPr>
                <w:ins w:id="4184"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7A9EE382" w14:textId="77777777" w:rsidR="00585091" w:rsidRPr="002F0CDC" w:rsidRDefault="00585091" w:rsidP="00F017CA">
            <w:pPr>
              <w:pStyle w:val="NoSpacing"/>
              <w:jc w:val="center"/>
              <w:rPr>
                <w:ins w:id="4185"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C8AF221" w14:textId="77777777" w:rsidR="00585091" w:rsidRPr="00232036" w:rsidRDefault="00585091" w:rsidP="00F017CA">
            <w:pPr>
              <w:jc w:val="center"/>
              <w:rPr>
                <w:ins w:id="418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77B83A" w14:textId="77777777" w:rsidR="00585091" w:rsidRPr="00232036" w:rsidRDefault="00585091" w:rsidP="00F017CA">
            <w:pPr>
              <w:jc w:val="center"/>
              <w:rPr>
                <w:ins w:id="4187" w:author="Verizon" w:date="2020-08-03T15:15:00Z"/>
                <w:rFonts w:ascii="Arial" w:hAnsi="Arial" w:cs="Arial"/>
                <w:sz w:val="18"/>
                <w:szCs w:val="18"/>
              </w:rPr>
            </w:pPr>
            <w:ins w:id="4188"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40E3538D" w14:textId="77777777" w:rsidR="00585091" w:rsidRPr="00232036" w:rsidRDefault="00585091" w:rsidP="00F017CA">
            <w:pPr>
              <w:jc w:val="center"/>
              <w:rPr>
                <w:ins w:id="418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0910D3" w14:textId="77777777" w:rsidR="00585091" w:rsidRPr="00232036" w:rsidRDefault="00585091" w:rsidP="00F017CA">
            <w:pPr>
              <w:jc w:val="center"/>
              <w:rPr>
                <w:ins w:id="4190" w:author="Verizon" w:date="2020-08-03T15:15:00Z"/>
                <w:rFonts w:ascii="Arial" w:hAnsi="Arial" w:cs="Arial"/>
                <w:sz w:val="18"/>
                <w:szCs w:val="18"/>
              </w:rPr>
            </w:pPr>
            <w:ins w:id="419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D76F3B" w14:textId="77777777" w:rsidR="00585091" w:rsidRPr="00232036" w:rsidRDefault="00585091" w:rsidP="00F017CA">
            <w:pPr>
              <w:jc w:val="center"/>
              <w:rPr>
                <w:ins w:id="4192" w:author="Verizon" w:date="2020-08-03T15:15:00Z"/>
                <w:rFonts w:ascii="Arial" w:hAnsi="Arial" w:cs="Arial"/>
                <w:sz w:val="18"/>
                <w:szCs w:val="18"/>
              </w:rPr>
            </w:pPr>
            <w:ins w:id="419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D2F896" w14:textId="77777777" w:rsidR="00585091" w:rsidRPr="00232036" w:rsidRDefault="00585091" w:rsidP="00F017CA">
            <w:pPr>
              <w:jc w:val="center"/>
              <w:rPr>
                <w:ins w:id="4194" w:author="Verizon" w:date="2020-08-03T15:15:00Z"/>
                <w:rFonts w:ascii="Arial" w:hAnsi="Arial" w:cs="Arial"/>
                <w:sz w:val="18"/>
                <w:szCs w:val="18"/>
              </w:rPr>
            </w:pPr>
            <w:ins w:id="419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975746" w14:textId="77777777" w:rsidR="00585091" w:rsidRPr="00232036" w:rsidRDefault="00585091" w:rsidP="00F017CA">
            <w:pPr>
              <w:jc w:val="center"/>
              <w:rPr>
                <w:ins w:id="419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FC0EE4" w14:textId="77777777" w:rsidR="00585091" w:rsidRPr="00232036" w:rsidRDefault="00585091" w:rsidP="00F017CA">
            <w:pPr>
              <w:jc w:val="center"/>
              <w:rPr>
                <w:ins w:id="419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D42169" w14:textId="77777777" w:rsidR="00585091" w:rsidRPr="00232036" w:rsidRDefault="00585091" w:rsidP="00F017CA">
            <w:pPr>
              <w:jc w:val="center"/>
              <w:rPr>
                <w:ins w:id="4198" w:author="Verizon" w:date="2020-08-03T15:15:00Z"/>
                <w:rFonts w:ascii="Arial" w:hAnsi="Arial" w:cs="Arial"/>
                <w:sz w:val="18"/>
                <w:szCs w:val="18"/>
              </w:rPr>
            </w:pPr>
            <w:ins w:id="419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2129828" w14:textId="77777777" w:rsidR="00585091" w:rsidRPr="00232036" w:rsidRDefault="00585091" w:rsidP="00F017CA">
            <w:pPr>
              <w:jc w:val="center"/>
              <w:rPr>
                <w:ins w:id="420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63F64C" w14:textId="77777777" w:rsidR="00585091" w:rsidRPr="00232036" w:rsidRDefault="00585091" w:rsidP="00F017CA">
            <w:pPr>
              <w:jc w:val="center"/>
              <w:rPr>
                <w:ins w:id="420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EC8B30" w14:textId="77777777" w:rsidR="00585091" w:rsidRPr="00232036" w:rsidRDefault="00585091" w:rsidP="00F017CA">
            <w:pPr>
              <w:jc w:val="center"/>
              <w:rPr>
                <w:ins w:id="420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A4AF84" w14:textId="77777777" w:rsidR="00585091" w:rsidRPr="00232036" w:rsidRDefault="00585091" w:rsidP="00F017CA">
            <w:pPr>
              <w:jc w:val="center"/>
              <w:rPr>
                <w:ins w:id="420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EE3731" w14:textId="77777777" w:rsidR="00585091" w:rsidRPr="00232036" w:rsidRDefault="00585091" w:rsidP="00F017CA">
            <w:pPr>
              <w:jc w:val="center"/>
              <w:rPr>
                <w:ins w:id="420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C81D48" w14:textId="77777777" w:rsidR="00585091" w:rsidRPr="00232036" w:rsidRDefault="00585091" w:rsidP="00F017CA">
            <w:pPr>
              <w:jc w:val="center"/>
              <w:rPr>
                <w:ins w:id="4205"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5181BC3" w14:textId="77777777" w:rsidR="00585091" w:rsidRPr="00232036" w:rsidRDefault="00585091" w:rsidP="00F017CA">
            <w:pPr>
              <w:jc w:val="center"/>
              <w:rPr>
                <w:ins w:id="4206"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DE20E" w14:textId="77777777" w:rsidR="00585091" w:rsidRPr="00232036" w:rsidRDefault="00585091" w:rsidP="00F017CA">
            <w:pPr>
              <w:jc w:val="center"/>
              <w:rPr>
                <w:ins w:id="4207"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6906013C" w14:textId="77777777" w:rsidR="00585091" w:rsidRPr="00232036" w:rsidRDefault="00585091" w:rsidP="00F017CA">
            <w:pPr>
              <w:jc w:val="center"/>
              <w:rPr>
                <w:ins w:id="4208" w:author="Verizon" w:date="2020-08-03T15:15:00Z"/>
                <w:rFonts w:ascii="Arial" w:hAnsi="Arial" w:cs="Arial"/>
                <w:sz w:val="18"/>
                <w:szCs w:val="18"/>
              </w:rPr>
            </w:pPr>
          </w:p>
        </w:tc>
      </w:tr>
      <w:tr w:rsidR="00585091" w:rsidRPr="00232036" w14:paraId="035EFFD9" w14:textId="77777777" w:rsidTr="00F017CA">
        <w:trPr>
          <w:trHeight w:val="125"/>
          <w:jc w:val="center"/>
          <w:ins w:id="4209" w:author="Verizon" w:date="2020-08-03T15:15:00Z"/>
        </w:trPr>
        <w:tc>
          <w:tcPr>
            <w:tcW w:w="2065" w:type="dxa"/>
            <w:vMerge/>
            <w:tcBorders>
              <w:left w:val="single" w:sz="4" w:space="0" w:color="auto"/>
              <w:bottom w:val="single" w:sz="4" w:space="0" w:color="auto"/>
              <w:right w:val="single" w:sz="4" w:space="0" w:color="auto"/>
            </w:tcBorders>
            <w:vAlign w:val="center"/>
          </w:tcPr>
          <w:p w14:paraId="560A2503" w14:textId="77777777" w:rsidR="00585091" w:rsidRPr="00232036" w:rsidRDefault="00585091" w:rsidP="00F017CA">
            <w:pPr>
              <w:pStyle w:val="NoSpacing"/>
              <w:jc w:val="center"/>
              <w:rPr>
                <w:ins w:id="4210"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E3AC499" w14:textId="77777777" w:rsidR="00585091" w:rsidRPr="002F0CDC" w:rsidRDefault="00585091" w:rsidP="00F017CA">
            <w:pPr>
              <w:pStyle w:val="NoSpacing"/>
              <w:jc w:val="center"/>
              <w:rPr>
                <w:ins w:id="4211"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F94F9A0" w14:textId="77777777" w:rsidR="00585091" w:rsidRPr="00232036" w:rsidRDefault="00585091" w:rsidP="00F017CA">
            <w:pPr>
              <w:jc w:val="center"/>
              <w:rPr>
                <w:ins w:id="4212" w:author="Verizon" w:date="2020-08-03T15:15:00Z"/>
                <w:rFonts w:ascii="Arial" w:hAnsi="Arial" w:cs="Arial"/>
                <w:sz w:val="18"/>
                <w:szCs w:val="18"/>
              </w:rPr>
            </w:pPr>
            <w:ins w:id="4213"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61393302" w14:textId="77777777" w:rsidR="00585091" w:rsidRPr="00232036" w:rsidRDefault="00585091" w:rsidP="00F017CA">
            <w:pPr>
              <w:jc w:val="center"/>
              <w:rPr>
                <w:ins w:id="4214" w:author="Verizon" w:date="2020-08-03T15:15:00Z"/>
                <w:rFonts w:ascii="Arial" w:hAnsi="Arial" w:cs="Arial"/>
                <w:sz w:val="18"/>
                <w:szCs w:val="18"/>
              </w:rPr>
            </w:pPr>
            <w:ins w:id="4215"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1(G-I)</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6A66C34B" w14:textId="77777777" w:rsidR="00585091" w:rsidRPr="00232036" w:rsidRDefault="00585091" w:rsidP="00F017CA">
            <w:pPr>
              <w:jc w:val="center"/>
              <w:rPr>
                <w:ins w:id="4216" w:author="Verizon" w:date="2020-08-03T15:15:00Z"/>
                <w:rFonts w:ascii="Arial" w:hAnsi="Arial" w:cs="Arial"/>
                <w:sz w:val="18"/>
                <w:szCs w:val="18"/>
              </w:rPr>
            </w:pPr>
          </w:p>
        </w:tc>
      </w:tr>
      <w:tr w:rsidR="00585091" w:rsidRPr="00232036" w14:paraId="2915EF60" w14:textId="77777777" w:rsidTr="00F017CA">
        <w:trPr>
          <w:trHeight w:val="125"/>
          <w:jc w:val="center"/>
          <w:ins w:id="4217" w:author="Verizon" w:date="2020-08-03T15:15:00Z"/>
        </w:trPr>
        <w:tc>
          <w:tcPr>
            <w:tcW w:w="2065" w:type="dxa"/>
            <w:vMerge w:val="restart"/>
            <w:tcBorders>
              <w:top w:val="single" w:sz="4" w:space="0" w:color="auto"/>
              <w:left w:val="single" w:sz="4" w:space="0" w:color="auto"/>
              <w:right w:val="single" w:sz="4" w:space="0" w:color="auto"/>
            </w:tcBorders>
            <w:vAlign w:val="center"/>
          </w:tcPr>
          <w:p w14:paraId="6E89D503" w14:textId="77777777" w:rsidR="00585091" w:rsidRPr="00232036" w:rsidRDefault="00585091" w:rsidP="00F017CA">
            <w:pPr>
              <w:pStyle w:val="NoSpacing"/>
              <w:jc w:val="center"/>
              <w:rPr>
                <w:ins w:id="4218" w:author="Verizon" w:date="2020-08-03T15:15:00Z"/>
                <w:rFonts w:ascii="Arial" w:hAnsi="Arial" w:cs="Arial"/>
                <w:sz w:val="18"/>
                <w:szCs w:val="18"/>
              </w:rPr>
            </w:pPr>
            <w:ins w:id="4219" w:author="Verizon" w:date="2020-08-03T15:15:00Z">
              <w:r w:rsidRPr="006B0193">
                <w:rPr>
                  <w:rFonts w:ascii="Arial" w:hAnsi="Arial" w:cs="Arial"/>
                  <w:color w:val="000000"/>
                  <w:sz w:val="18"/>
                  <w:szCs w:val="18"/>
                </w:rPr>
                <w:t>CA_n66A-n261(A-G-H)</w:t>
              </w:r>
            </w:ins>
          </w:p>
        </w:tc>
        <w:tc>
          <w:tcPr>
            <w:tcW w:w="1980" w:type="dxa"/>
            <w:vMerge w:val="restart"/>
            <w:tcBorders>
              <w:top w:val="single" w:sz="4" w:space="0" w:color="auto"/>
              <w:left w:val="single" w:sz="4" w:space="0" w:color="auto"/>
              <w:right w:val="single" w:sz="4" w:space="0" w:color="auto"/>
            </w:tcBorders>
            <w:vAlign w:val="center"/>
          </w:tcPr>
          <w:p w14:paraId="38BDC23C" w14:textId="77777777" w:rsidR="00585091" w:rsidRPr="002F0CDC" w:rsidRDefault="00585091" w:rsidP="00F017CA">
            <w:pPr>
              <w:pStyle w:val="NoSpacing"/>
              <w:jc w:val="center"/>
              <w:rPr>
                <w:ins w:id="4220" w:author="Verizon" w:date="2020-08-03T15:15:00Z"/>
                <w:rFonts w:ascii="Arial" w:hAnsi="Arial" w:cs="Arial"/>
                <w:sz w:val="18"/>
                <w:szCs w:val="18"/>
              </w:rPr>
            </w:pPr>
            <w:ins w:id="4221" w:author="Verizon" w:date="2020-08-03T15:15:00Z">
              <w:r w:rsidRPr="002F0CDC">
                <w:rPr>
                  <w:rFonts w:ascii="Arial" w:hAnsi="Arial" w:cs="Arial"/>
                  <w:color w:val="000000"/>
                  <w:sz w:val="18"/>
                  <w:szCs w:val="18"/>
                </w:rPr>
                <w:t>CA_n66A-n261A CA_n66A-n261G CA_n66A-n261H</w:t>
              </w:r>
            </w:ins>
          </w:p>
        </w:tc>
        <w:tc>
          <w:tcPr>
            <w:tcW w:w="746" w:type="dxa"/>
            <w:vMerge w:val="restart"/>
            <w:tcBorders>
              <w:top w:val="single" w:sz="4" w:space="0" w:color="auto"/>
              <w:left w:val="single" w:sz="4" w:space="0" w:color="auto"/>
              <w:right w:val="single" w:sz="4" w:space="0" w:color="auto"/>
            </w:tcBorders>
            <w:vAlign w:val="center"/>
          </w:tcPr>
          <w:p w14:paraId="62D1523C" w14:textId="77777777" w:rsidR="00585091" w:rsidRPr="00232036" w:rsidRDefault="00585091" w:rsidP="00F017CA">
            <w:pPr>
              <w:jc w:val="center"/>
              <w:rPr>
                <w:ins w:id="4222" w:author="Verizon" w:date="2020-08-03T15:15:00Z"/>
                <w:rFonts w:ascii="Arial" w:hAnsi="Arial" w:cs="Arial"/>
                <w:sz w:val="18"/>
                <w:szCs w:val="18"/>
              </w:rPr>
            </w:pPr>
            <w:ins w:id="4223"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134CAADB" w14:textId="77777777" w:rsidR="00585091" w:rsidRPr="00232036" w:rsidRDefault="00585091" w:rsidP="00F017CA">
            <w:pPr>
              <w:jc w:val="center"/>
              <w:rPr>
                <w:ins w:id="4224" w:author="Verizon" w:date="2020-08-03T15:15:00Z"/>
                <w:rFonts w:ascii="Arial" w:hAnsi="Arial" w:cs="Arial"/>
                <w:sz w:val="18"/>
                <w:szCs w:val="18"/>
              </w:rPr>
            </w:pPr>
            <w:ins w:id="4225"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7F434BFA" w14:textId="77777777" w:rsidR="00585091" w:rsidRPr="00232036" w:rsidRDefault="00585091" w:rsidP="00F017CA">
            <w:pPr>
              <w:jc w:val="center"/>
              <w:rPr>
                <w:ins w:id="4226" w:author="Verizon" w:date="2020-08-03T15:15:00Z"/>
                <w:rFonts w:ascii="Arial" w:hAnsi="Arial" w:cs="Arial"/>
                <w:sz w:val="18"/>
                <w:szCs w:val="18"/>
              </w:rPr>
            </w:pPr>
            <w:ins w:id="422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C6AD68" w14:textId="77777777" w:rsidR="00585091" w:rsidRPr="00232036" w:rsidRDefault="00585091" w:rsidP="00F017CA">
            <w:pPr>
              <w:jc w:val="center"/>
              <w:rPr>
                <w:ins w:id="4228" w:author="Verizon" w:date="2020-08-03T15:15:00Z"/>
                <w:rFonts w:ascii="Arial" w:hAnsi="Arial" w:cs="Arial"/>
                <w:sz w:val="18"/>
                <w:szCs w:val="18"/>
              </w:rPr>
            </w:pPr>
            <w:ins w:id="422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F744BA" w14:textId="77777777" w:rsidR="00585091" w:rsidRPr="00232036" w:rsidRDefault="00585091" w:rsidP="00F017CA">
            <w:pPr>
              <w:jc w:val="center"/>
              <w:rPr>
                <w:ins w:id="4230" w:author="Verizon" w:date="2020-08-03T15:15:00Z"/>
                <w:rFonts w:ascii="Arial" w:hAnsi="Arial" w:cs="Arial"/>
                <w:sz w:val="18"/>
                <w:szCs w:val="18"/>
              </w:rPr>
            </w:pPr>
            <w:ins w:id="423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145429" w14:textId="77777777" w:rsidR="00585091" w:rsidRPr="00232036" w:rsidRDefault="00585091" w:rsidP="00F017CA">
            <w:pPr>
              <w:jc w:val="center"/>
              <w:rPr>
                <w:ins w:id="4232" w:author="Verizon" w:date="2020-08-03T15:15:00Z"/>
                <w:rFonts w:ascii="Arial" w:hAnsi="Arial" w:cs="Arial"/>
                <w:sz w:val="18"/>
                <w:szCs w:val="18"/>
              </w:rPr>
            </w:pPr>
            <w:ins w:id="423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AED7267" w14:textId="77777777" w:rsidR="00585091" w:rsidRPr="00232036" w:rsidRDefault="00585091" w:rsidP="00F017CA">
            <w:pPr>
              <w:jc w:val="center"/>
              <w:rPr>
                <w:ins w:id="423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4A9429" w14:textId="77777777" w:rsidR="00585091" w:rsidRPr="00232036" w:rsidRDefault="00585091" w:rsidP="00F017CA">
            <w:pPr>
              <w:jc w:val="center"/>
              <w:rPr>
                <w:ins w:id="423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22D252" w14:textId="77777777" w:rsidR="00585091" w:rsidRPr="00232036" w:rsidRDefault="00585091" w:rsidP="00F017CA">
            <w:pPr>
              <w:jc w:val="center"/>
              <w:rPr>
                <w:ins w:id="4236" w:author="Verizon" w:date="2020-08-03T15:15:00Z"/>
                <w:rFonts w:ascii="Arial" w:hAnsi="Arial" w:cs="Arial"/>
                <w:sz w:val="18"/>
                <w:szCs w:val="18"/>
              </w:rPr>
            </w:pPr>
            <w:ins w:id="423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EB5D11" w14:textId="77777777" w:rsidR="00585091" w:rsidRPr="00232036" w:rsidRDefault="00585091" w:rsidP="00F017CA">
            <w:pPr>
              <w:jc w:val="center"/>
              <w:rPr>
                <w:ins w:id="423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5E47BE" w14:textId="77777777" w:rsidR="00585091" w:rsidRPr="00232036" w:rsidRDefault="00585091" w:rsidP="00F017CA">
            <w:pPr>
              <w:jc w:val="center"/>
              <w:rPr>
                <w:ins w:id="423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F31372" w14:textId="77777777" w:rsidR="00585091" w:rsidRPr="00232036" w:rsidRDefault="00585091" w:rsidP="00F017CA">
            <w:pPr>
              <w:jc w:val="center"/>
              <w:rPr>
                <w:ins w:id="424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3DEAEF" w14:textId="77777777" w:rsidR="00585091" w:rsidRPr="00232036" w:rsidRDefault="00585091" w:rsidP="00F017CA">
            <w:pPr>
              <w:jc w:val="center"/>
              <w:rPr>
                <w:ins w:id="424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6AA998" w14:textId="77777777" w:rsidR="00585091" w:rsidRPr="00232036" w:rsidRDefault="00585091" w:rsidP="00F017CA">
            <w:pPr>
              <w:jc w:val="center"/>
              <w:rPr>
                <w:ins w:id="4242" w:author="Verizon" w:date="2020-08-03T15:15:00Z"/>
                <w:rFonts w:ascii="Arial" w:hAnsi="Arial" w:cs="Arial"/>
                <w:sz w:val="18"/>
                <w:szCs w:val="18"/>
              </w:rPr>
            </w:pPr>
            <w:ins w:id="4243"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2BF8ECBC" w14:textId="77777777" w:rsidR="00585091" w:rsidRPr="00232036" w:rsidRDefault="00585091" w:rsidP="00F017CA">
            <w:pPr>
              <w:jc w:val="center"/>
              <w:rPr>
                <w:ins w:id="424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79EAAD6" w14:textId="77777777" w:rsidR="00585091" w:rsidRPr="00232036" w:rsidRDefault="00585091" w:rsidP="00F017CA">
            <w:pPr>
              <w:jc w:val="center"/>
              <w:rPr>
                <w:ins w:id="4245"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0C929B" w14:textId="77777777" w:rsidR="00585091" w:rsidRPr="00232036" w:rsidRDefault="00585091" w:rsidP="00F017CA">
            <w:pPr>
              <w:jc w:val="center"/>
              <w:rPr>
                <w:ins w:id="4246"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6612D5C" w14:textId="77777777" w:rsidR="00585091" w:rsidRPr="00232036" w:rsidRDefault="00585091" w:rsidP="00F017CA">
            <w:pPr>
              <w:jc w:val="center"/>
              <w:rPr>
                <w:ins w:id="4247" w:author="Verizon" w:date="2020-08-03T15:15:00Z"/>
                <w:rFonts w:ascii="Arial" w:hAnsi="Arial" w:cs="Arial"/>
                <w:sz w:val="18"/>
                <w:szCs w:val="18"/>
              </w:rPr>
            </w:pPr>
            <w:ins w:id="4248" w:author="Verizon" w:date="2020-08-03T15:15:00Z">
              <w:r w:rsidRPr="00232036">
                <w:rPr>
                  <w:rFonts w:ascii="Arial" w:hAnsi="Arial" w:cs="Arial"/>
                  <w:sz w:val="18"/>
                  <w:szCs w:val="18"/>
                </w:rPr>
                <w:t>0</w:t>
              </w:r>
            </w:ins>
          </w:p>
        </w:tc>
      </w:tr>
      <w:tr w:rsidR="00585091" w:rsidRPr="00232036" w14:paraId="329946EC" w14:textId="77777777" w:rsidTr="00F017CA">
        <w:trPr>
          <w:trHeight w:val="125"/>
          <w:jc w:val="center"/>
          <w:ins w:id="4249" w:author="Verizon" w:date="2020-08-03T15:15:00Z"/>
        </w:trPr>
        <w:tc>
          <w:tcPr>
            <w:tcW w:w="2065" w:type="dxa"/>
            <w:vMerge/>
            <w:tcBorders>
              <w:left w:val="single" w:sz="4" w:space="0" w:color="auto"/>
              <w:right w:val="single" w:sz="4" w:space="0" w:color="auto"/>
            </w:tcBorders>
            <w:vAlign w:val="center"/>
          </w:tcPr>
          <w:p w14:paraId="498CFE41" w14:textId="77777777" w:rsidR="00585091" w:rsidRPr="00232036" w:rsidRDefault="00585091" w:rsidP="00F017CA">
            <w:pPr>
              <w:pStyle w:val="NoSpacing"/>
              <w:jc w:val="center"/>
              <w:rPr>
                <w:ins w:id="425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102EF49" w14:textId="77777777" w:rsidR="00585091" w:rsidRPr="002F0CDC" w:rsidRDefault="00585091" w:rsidP="00F017CA">
            <w:pPr>
              <w:pStyle w:val="NoSpacing"/>
              <w:jc w:val="center"/>
              <w:rPr>
                <w:ins w:id="4251"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28A29E09" w14:textId="77777777" w:rsidR="00585091" w:rsidRPr="00232036" w:rsidRDefault="00585091" w:rsidP="00F017CA">
            <w:pPr>
              <w:jc w:val="center"/>
              <w:rPr>
                <w:ins w:id="425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9582EF" w14:textId="77777777" w:rsidR="00585091" w:rsidRPr="00232036" w:rsidRDefault="00585091" w:rsidP="00F017CA">
            <w:pPr>
              <w:jc w:val="center"/>
              <w:rPr>
                <w:ins w:id="4253" w:author="Verizon" w:date="2020-08-03T15:15:00Z"/>
                <w:rFonts w:ascii="Arial" w:hAnsi="Arial" w:cs="Arial"/>
                <w:sz w:val="18"/>
                <w:szCs w:val="18"/>
              </w:rPr>
            </w:pPr>
            <w:ins w:id="4254"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5FCCBF1F" w14:textId="77777777" w:rsidR="00585091" w:rsidRPr="00232036" w:rsidRDefault="00585091" w:rsidP="00F017CA">
            <w:pPr>
              <w:jc w:val="center"/>
              <w:rPr>
                <w:ins w:id="425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CCD0039" w14:textId="77777777" w:rsidR="00585091" w:rsidRPr="00232036" w:rsidRDefault="00585091" w:rsidP="00F017CA">
            <w:pPr>
              <w:jc w:val="center"/>
              <w:rPr>
                <w:ins w:id="4256" w:author="Verizon" w:date="2020-08-03T15:15:00Z"/>
                <w:rFonts w:ascii="Arial" w:hAnsi="Arial" w:cs="Arial"/>
                <w:sz w:val="18"/>
                <w:szCs w:val="18"/>
              </w:rPr>
            </w:pPr>
            <w:ins w:id="425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F8E6897" w14:textId="77777777" w:rsidR="00585091" w:rsidRPr="00232036" w:rsidRDefault="00585091" w:rsidP="00F017CA">
            <w:pPr>
              <w:jc w:val="center"/>
              <w:rPr>
                <w:ins w:id="4258" w:author="Verizon" w:date="2020-08-03T15:15:00Z"/>
                <w:rFonts w:ascii="Arial" w:hAnsi="Arial" w:cs="Arial"/>
                <w:sz w:val="18"/>
                <w:szCs w:val="18"/>
              </w:rPr>
            </w:pPr>
            <w:ins w:id="425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4F598C" w14:textId="77777777" w:rsidR="00585091" w:rsidRPr="00232036" w:rsidRDefault="00585091" w:rsidP="00F017CA">
            <w:pPr>
              <w:jc w:val="center"/>
              <w:rPr>
                <w:ins w:id="4260" w:author="Verizon" w:date="2020-08-03T15:15:00Z"/>
                <w:rFonts w:ascii="Arial" w:hAnsi="Arial" w:cs="Arial"/>
                <w:sz w:val="18"/>
                <w:szCs w:val="18"/>
              </w:rPr>
            </w:pPr>
            <w:ins w:id="426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02B30E5" w14:textId="77777777" w:rsidR="00585091" w:rsidRPr="00232036" w:rsidRDefault="00585091" w:rsidP="00F017CA">
            <w:pPr>
              <w:jc w:val="center"/>
              <w:rPr>
                <w:ins w:id="426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FF7D48" w14:textId="77777777" w:rsidR="00585091" w:rsidRPr="00232036" w:rsidRDefault="00585091" w:rsidP="00F017CA">
            <w:pPr>
              <w:jc w:val="center"/>
              <w:rPr>
                <w:ins w:id="426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7626EB" w14:textId="77777777" w:rsidR="00585091" w:rsidRPr="00232036" w:rsidRDefault="00585091" w:rsidP="00F017CA">
            <w:pPr>
              <w:jc w:val="center"/>
              <w:rPr>
                <w:ins w:id="4264" w:author="Verizon" w:date="2020-08-03T15:15:00Z"/>
                <w:rFonts w:ascii="Arial" w:hAnsi="Arial" w:cs="Arial"/>
                <w:sz w:val="18"/>
                <w:szCs w:val="18"/>
              </w:rPr>
            </w:pPr>
            <w:ins w:id="426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EBFF78F" w14:textId="77777777" w:rsidR="00585091" w:rsidRPr="00232036" w:rsidRDefault="00585091" w:rsidP="00F017CA">
            <w:pPr>
              <w:jc w:val="center"/>
              <w:rPr>
                <w:ins w:id="426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892243" w14:textId="77777777" w:rsidR="00585091" w:rsidRPr="00232036" w:rsidRDefault="00585091" w:rsidP="00F017CA">
            <w:pPr>
              <w:jc w:val="center"/>
              <w:rPr>
                <w:ins w:id="426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F41ABC" w14:textId="77777777" w:rsidR="00585091" w:rsidRPr="00232036" w:rsidRDefault="00585091" w:rsidP="00F017CA">
            <w:pPr>
              <w:jc w:val="center"/>
              <w:rPr>
                <w:ins w:id="426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B2998E" w14:textId="77777777" w:rsidR="00585091" w:rsidRPr="00232036" w:rsidRDefault="00585091" w:rsidP="00F017CA">
            <w:pPr>
              <w:jc w:val="center"/>
              <w:rPr>
                <w:ins w:id="426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B9AEC9" w14:textId="77777777" w:rsidR="00585091" w:rsidRPr="00232036" w:rsidRDefault="00585091" w:rsidP="00F017CA">
            <w:pPr>
              <w:jc w:val="center"/>
              <w:rPr>
                <w:ins w:id="427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731276" w14:textId="77777777" w:rsidR="00585091" w:rsidRPr="00232036" w:rsidRDefault="00585091" w:rsidP="00F017CA">
            <w:pPr>
              <w:jc w:val="center"/>
              <w:rPr>
                <w:ins w:id="427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098109D" w14:textId="77777777" w:rsidR="00585091" w:rsidRPr="00232036" w:rsidRDefault="00585091" w:rsidP="00F017CA">
            <w:pPr>
              <w:jc w:val="center"/>
              <w:rPr>
                <w:ins w:id="427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C1FF0C" w14:textId="77777777" w:rsidR="00585091" w:rsidRPr="00232036" w:rsidRDefault="00585091" w:rsidP="00F017CA">
            <w:pPr>
              <w:jc w:val="center"/>
              <w:rPr>
                <w:ins w:id="427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0162490E" w14:textId="77777777" w:rsidR="00585091" w:rsidRPr="00232036" w:rsidRDefault="00585091" w:rsidP="00F017CA">
            <w:pPr>
              <w:jc w:val="center"/>
              <w:rPr>
                <w:ins w:id="4274" w:author="Verizon" w:date="2020-08-03T15:15:00Z"/>
                <w:rFonts w:ascii="Arial" w:hAnsi="Arial" w:cs="Arial"/>
                <w:sz w:val="18"/>
                <w:szCs w:val="18"/>
              </w:rPr>
            </w:pPr>
          </w:p>
        </w:tc>
      </w:tr>
      <w:tr w:rsidR="00585091" w:rsidRPr="00232036" w14:paraId="631EF20E" w14:textId="77777777" w:rsidTr="00F017CA">
        <w:trPr>
          <w:trHeight w:val="125"/>
          <w:jc w:val="center"/>
          <w:ins w:id="4275" w:author="Verizon" w:date="2020-08-03T15:15:00Z"/>
        </w:trPr>
        <w:tc>
          <w:tcPr>
            <w:tcW w:w="2065" w:type="dxa"/>
            <w:vMerge/>
            <w:tcBorders>
              <w:left w:val="single" w:sz="4" w:space="0" w:color="auto"/>
              <w:right w:val="single" w:sz="4" w:space="0" w:color="auto"/>
            </w:tcBorders>
            <w:vAlign w:val="center"/>
          </w:tcPr>
          <w:p w14:paraId="3D42A55A" w14:textId="77777777" w:rsidR="00585091" w:rsidRPr="00232036" w:rsidRDefault="00585091" w:rsidP="00F017CA">
            <w:pPr>
              <w:pStyle w:val="NoSpacing"/>
              <w:jc w:val="center"/>
              <w:rPr>
                <w:ins w:id="427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0CE35F7" w14:textId="77777777" w:rsidR="00585091" w:rsidRPr="002F0CDC" w:rsidRDefault="00585091" w:rsidP="00F017CA">
            <w:pPr>
              <w:pStyle w:val="NoSpacing"/>
              <w:jc w:val="center"/>
              <w:rPr>
                <w:ins w:id="4277"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41F912CE" w14:textId="77777777" w:rsidR="00585091" w:rsidRPr="00232036" w:rsidRDefault="00585091" w:rsidP="00F017CA">
            <w:pPr>
              <w:jc w:val="center"/>
              <w:rPr>
                <w:ins w:id="427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534D05" w14:textId="77777777" w:rsidR="00585091" w:rsidRPr="00232036" w:rsidRDefault="00585091" w:rsidP="00F017CA">
            <w:pPr>
              <w:jc w:val="center"/>
              <w:rPr>
                <w:ins w:id="4279" w:author="Verizon" w:date="2020-08-03T15:15:00Z"/>
                <w:rFonts w:ascii="Arial" w:hAnsi="Arial" w:cs="Arial"/>
                <w:sz w:val="18"/>
                <w:szCs w:val="18"/>
              </w:rPr>
            </w:pPr>
            <w:ins w:id="4280"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5BE66AD" w14:textId="77777777" w:rsidR="00585091" w:rsidRPr="00232036" w:rsidRDefault="00585091" w:rsidP="00F017CA">
            <w:pPr>
              <w:jc w:val="center"/>
              <w:rPr>
                <w:ins w:id="428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75B49E" w14:textId="77777777" w:rsidR="00585091" w:rsidRPr="00232036" w:rsidRDefault="00585091" w:rsidP="00F017CA">
            <w:pPr>
              <w:jc w:val="center"/>
              <w:rPr>
                <w:ins w:id="4282" w:author="Verizon" w:date="2020-08-03T15:15:00Z"/>
                <w:rFonts w:ascii="Arial" w:hAnsi="Arial" w:cs="Arial"/>
                <w:sz w:val="18"/>
                <w:szCs w:val="18"/>
              </w:rPr>
            </w:pPr>
            <w:ins w:id="428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9EECF5" w14:textId="77777777" w:rsidR="00585091" w:rsidRPr="00232036" w:rsidRDefault="00585091" w:rsidP="00F017CA">
            <w:pPr>
              <w:jc w:val="center"/>
              <w:rPr>
                <w:ins w:id="4284" w:author="Verizon" w:date="2020-08-03T15:15:00Z"/>
                <w:rFonts w:ascii="Arial" w:hAnsi="Arial" w:cs="Arial"/>
                <w:sz w:val="18"/>
                <w:szCs w:val="18"/>
              </w:rPr>
            </w:pPr>
            <w:ins w:id="428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F571DB" w14:textId="77777777" w:rsidR="00585091" w:rsidRPr="00232036" w:rsidRDefault="00585091" w:rsidP="00F017CA">
            <w:pPr>
              <w:jc w:val="center"/>
              <w:rPr>
                <w:ins w:id="4286" w:author="Verizon" w:date="2020-08-03T15:15:00Z"/>
                <w:rFonts w:ascii="Arial" w:hAnsi="Arial" w:cs="Arial"/>
                <w:sz w:val="18"/>
                <w:szCs w:val="18"/>
              </w:rPr>
            </w:pPr>
            <w:ins w:id="428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1DCC54" w14:textId="77777777" w:rsidR="00585091" w:rsidRPr="00232036" w:rsidRDefault="00585091" w:rsidP="00F017CA">
            <w:pPr>
              <w:jc w:val="center"/>
              <w:rPr>
                <w:ins w:id="428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349053" w14:textId="77777777" w:rsidR="00585091" w:rsidRPr="00232036" w:rsidRDefault="00585091" w:rsidP="00F017CA">
            <w:pPr>
              <w:jc w:val="center"/>
              <w:rPr>
                <w:ins w:id="428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91A9E0" w14:textId="77777777" w:rsidR="00585091" w:rsidRPr="00232036" w:rsidRDefault="00585091" w:rsidP="00F017CA">
            <w:pPr>
              <w:jc w:val="center"/>
              <w:rPr>
                <w:ins w:id="4290" w:author="Verizon" w:date="2020-08-03T15:15:00Z"/>
                <w:rFonts w:ascii="Arial" w:hAnsi="Arial" w:cs="Arial"/>
                <w:sz w:val="18"/>
                <w:szCs w:val="18"/>
              </w:rPr>
            </w:pPr>
            <w:ins w:id="429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2EDB88" w14:textId="77777777" w:rsidR="00585091" w:rsidRPr="00232036" w:rsidRDefault="00585091" w:rsidP="00F017CA">
            <w:pPr>
              <w:jc w:val="center"/>
              <w:rPr>
                <w:ins w:id="429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A8AC1F" w14:textId="77777777" w:rsidR="00585091" w:rsidRPr="00232036" w:rsidRDefault="00585091" w:rsidP="00F017CA">
            <w:pPr>
              <w:jc w:val="center"/>
              <w:rPr>
                <w:ins w:id="429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0188C" w14:textId="77777777" w:rsidR="00585091" w:rsidRPr="00232036" w:rsidRDefault="00585091" w:rsidP="00F017CA">
            <w:pPr>
              <w:jc w:val="center"/>
              <w:rPr>
                <w:ins w:id="429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1A934A" w14:textId="77777777" w:rsidR="00585091" w:rsidRPr="00232036" w:rsidRDefault="00585091" w:rsidP="00F017CA">
            <w:pPr>
              <w:jc w:val="center"/>
              <w:rPr>
                <w:ins w:id="429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917552" w14:textId="77777777" w:rsidR="00585091" w:rsidRPr="00232036" w:rsidRDefault="00585091" w:rsidP="00F017CA">
            <w:pPr>
              <w:jc w:val="center"/>
              <w:rPr>
                <w:ins w:id="429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4E92F3" w14:textId="77777777" w:rsidR="00585091" w:rsidRPr="00232036" w:rsidRDefault="00585091" w:rsidP="00F017CA">
            <w:pPr>
              <w:jc w:val="center"/>
              <w:rPr>
                <w:ins w:id="429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6824AE" w14:textId="77777777" w:rsidR="00585091" w:rsidRPr="00232036" w:rsidRDefault="00585091" w:rsidP="00F017CA">
            <w:pPr>
              <w:jc w:val="center"/>
              <w:rPr>
                <w:ins w:id="429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40E17" w14:textId="77777777" w:rsidR="00585091" w:rsidRPr="00232036" w:rsidRDefault="00585091" w:rsidP="00F017CA">
            <w:pPr>
              <w:jc w:val="center"/>
              <w:rPr>
                <w:ins w:id="429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10AD4AE5" w14:textId="77777777" w:rsidR="00585091" w:rsidRPr="00232036" w:rsidRDefault="00585091" w:rsidP="00F017CA">
            <w:pPr>
              <w:jc w:val="center"/>
              <w:rPr>
                <w:ins w:id="4300" w:author="Verizon" w:date="2020-08-03T15:15:00Z"/>
                <w:rFonts w:ascii="Arial" w:hAnsi="Arial" w:cs="Arial"/>
                <w:sz w:val="18"/>
                <w:szCs w:val="18"/>
              </w:rPr>
            </w:pPr>
          </w:p>
        </w:tc>
      </w:tr>
      <w:tr w:rsidR="00585091" w:rsidRPr="00232036" w14:paraId="0A6C48E1" w14:textId="77777777" w:rsidTr="00F017CA">
        <w:trPr>
          <w:trHeight w:val="125"/>
          <w:jc w:val="center"/>
          <w:ins w:id="4301" w:author="Verizon" w:date="2020-08-03T15:15:00Z"/>
        </w:trPr>
        <w:tc>
          <w:tcPr>
            <w:tcW w:w="2065" w:type="dxa"/>
            <w:vMerge/>
            <w:tcBorders>
              <w:left w:val="single" w:sz="4" w:space="0" w:color="auto"/>
              <w:bottom w:val="single" w:sz="4" w:space="0" w:color="auto"/>
              <w:right w:val="single" w:sz="4" w:space="0" w:color="auto"/>
            </w:tcBorders>
            <w:vAlign w:val="center"/>
          </w:tcPr>
          <w:p w14:paraId="3538F7A3" w14:textId="77777777" w:rsidR="00585091" w:rsidRPr="00232036" w:rsidRDefault="00585091" w:rsidP="00F017CA">
            <w:pPr>
              <w:pStyle w:val="NoSpacing"/>
              <w:jc w:val="center"/>
              <w:rPr>
                <w:ins w:id="4302"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658103A0" w14:textId="77777777" w:rsidR="00585091" w:rsidRPr="002F0CDC" w:rsidRDefault="00585091" w:rsidP="00F017CA">
            <w:pPr>
              <w:pStyle w:val="NoSpacing"/>
              <w:jc w:val="center"/>
              <w:rPr>
                <w:ins w:id="4303"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175020B" w14:textId="77777777" w:rsidR="00585091" w:rsidRPr="00232036" w:rsidRDefault="00585091" w:rsidP="00F017CA">
            <w:pPr>
              <w:jc w:val="center"/>
              <w:rPr>
                <w:ins w:id="4304" w:author="Verizon" w:date="2020-08-03T15:15:00Z"/>
                <w:rFonts w:ascii="Arial" w:hAnsi="Arial" w:cs="Arial"/>
                <w:sz w:val="18"/>
                <w:szCs w:val="18"/>
              </w:rPr>
            </w:pPr>
            <w:ins w:id="4305"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20DC2F92" w14:textId="77777777" w:rsidR="00585091" w:rsidRPr="00232036" w:rsidRDefault="00585091" w:rsidP="00F017CA">
            <w:pPr>
              <w:jc w:val="center"/>
              <w:rPr>
                <w:ins w:id="4306" w:author="Verizon" w:date="2020-08-03T15:15:00Z"/>
                <w:rFonts w:ascii="Arial" w:hAnsi="Arial" w:cs="Arial"/>
                <w:sz w:val="18"/>
                <w:szCs w:val="18"/>
              </w:rPr>
            </w:pPr>
            <w:ins w:id="4307"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1(A-G-H)</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3A19CA22" w14:textId="77777777" w:rsidR="00585091" w:rsidRPr="00232036" w:rsidRDefault="00585091" w:rsidP="00F017CA">
            <w:pPr>
              <w:jc w:val="center"/>
              <w:rPr>
                <w:ins w:id="4308" w:author="Verizon" w:date="2020-08-03T15:15:00Z"/>
                <w:rFonts w:ascii="Arial" w:hAnsi="Arial" w:cs="Arial"/>
                <w:sz w:val="18"/>
                <w:szCs w:val="18"/>
              </w:rPr>
            </w:pPr>
          </w:p>
        </w:tc>
      </w:tr>
      <w:tr w:rsidR="00585091" w:rsidRPr="00232036" w14:paraId="08CB2095" w14:textId="77777777" w:rsidTr="00F017CA">
        <w:trPr>
          <w:trHeight w:val="125"/>
          <w:jc w:val="center"/>
          <w:ins w:id="4309" w:author="Verizon" w:date="2020-08-03T15:15:00Z"/>
        </w:trPr>
        <w:tc>
          <w:tcPr>
            <w:tcW w:w="2065" w:type="dxa"/>
            <w:vMerge w:val="restart"/>
            <w:tcBorders>
              <w:top w:val="single" w:sz="4" w:space="0" w:color="auto"/>
              <w:left w:val="single" w:sz="4" w:space="0" w:color="auto"/>
              <w:right w:val="single" w:sz="4" w:space="0" w:color="auto"/>
            </w:tcBorders>
            <w:vAlign w:val="center"/>
          </w:tcPr>
          <w:p w14:paraId="7734A0FF" w14:textId="77777777" w:rsidR="00585091" w:rsidRPr="00232036" w:rsidRDefault="00585091" w:rsidP="00F017CA">
            <w:pPr>
              <w:pStyle w:val="NoSpacing"/>
              <w:jc w:val="center"/>
              <w:rPr>
                <w:ins w:id="4310" w:author="Verizon" w:date="2020-08-03T15:15:00Z"/>
                <w:rFonts w:ascii="Arial" w:hAnsi="Arial" w:cs="Arial"/>
                <w:sz w:val="18"/>
                <w:szCs w:val="18"/>
              </w:rPr>
            </w:pPr>
            <w:ins w:id="4311" w:author="Verizon" w:date="2020-08-03T15:15:00Z">
              <w:r w:rsidRPr="006B0193">
                <w:rPr>
                  <w:rFonts w:ascii="Arial" w:hAnsi="Arial" w:cs="Arial"/>
                  <w:color w:val="000000"/>
                  <w:sz w:val="18"/>
                  <w:szCs w:val="18"/>
                </w:rPr>
                <w:t>CA_n66A-n261(A-G-I)</w:t>
              </w:r>
            </w:ins>
          </w:p>
        </w:tc>
        <w:tc>
          <w:tcPr>
            <w:tcW w:w="1980" w:type="dxa"/>
            <w:vMerge w:val="restart"/>
            <w:tcBorders>
              <w:top w:val="single" w:sz="4" w:space="0" w:color="auto"/>
              <w:left w:val="single" w:sz="4" w:space="0" w:color="auto"/>
              <w:right w:val="single" w:sz="4" w:space="0" w:color="auto"/>
            </w:tcBorders>
            <w:vAlign w:val="center"/>
          </w:tcPr>
          <w:p w14:paraId="39115EDB" w14:textId="77777777" w:rsidR="00585091" w:rsidRPr="002F0CDC" w:rsidRDefault="00585091" w:rsidP="00F017CA">
            <w:pPr>
              <w:pStyle w:val="NoSpacing"/>
              <w:jc w:val="center"/>
              <w:rPr>
                <w:ins w:id="4312" w:author="Verizon" w:date="2020-08-03T15:15:00Z"/>
                <w:rFonts w:ascii="Arial" w:hAnsi="Arial" w:cs="Arial"/>
                <w:sz w:val="18"/>
                <w:szCs w:val="18"/>
              </w:rPr>
            </w:pPr>
            <w:ins w:id="4313" w:author="Verizon" w:date="2020-08-03T15:15:00Z">
              <w:r w:rsidRPr="002F0CDC">
                <w:rPr>
                  <w:rFonts w:ascii="Arial" w:hAnsi="Arial" w:cs="Arial"/>
                  <w:color w:val="000000"/>
                  <w:sz w:val="18"/>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14:paraId="6A70DA16" w14:textId="77777777" w:rsidR="00585091" w:rsidRPr="00232036" w:rsidRDefault="00585091" w:rsidP="00F017CA">
            <w:pPr>
              <w:jc w:val="center"/>
              <w:rPr>
                <w:ins w:id="4314" w:author="Verizon" w:date="2020-08-03T15:15:00Z"/>
                <w:rFonts w:ascii="Arial" w:hAnsi="Arial" w:cs="Arial"/>
                <w:sz w:val="18"/>
                <w:szCs w:val="18"/>
              </w:rPr>
            </w:pPr>
            <w:ins w:id="4315"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066B78BB" w14:textId="77777777" w:rsidR="00585091" w:rsidRPr="00232036" w:rsidRDefault="00585091" w:rsidP="00F017CA">
            <w:pPr>
              <w:jc w:val="center"/>
              <w:rPr>
                <w:ins w:id="4316" w:author="Verizon" w:date="2020-08-03T15:15:00Z"/>
                <w:rFonts w:ascii="Arial" w:hAnsi="Arial" w:cs="Arial"/>
                <w:sz w:val="18"/>
                <w:szCs w:val="18"/>
              </w:rPr>
            </w:pPr>
            <w:ins w:id="4317"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64033F46" w14:textId="77777777" w:rsidR="00585091" w:rsidRPr="00232036" w:rsidRDefault="00585091" w:rsidP="00F017CA">
            <w:pPr>
              <w:jc w:val="center"/>
              <w:rPr>
                <w:ins w:id="4318" w:author="Verizon" w:date="2020-08-03T15:15:00Z"/>
                <w:rFonts w:ascii="Arial" w:hAnsi="Arial" w:cs="Arial"/>
                <w:sz w:val="18"/>
                <w:szCs w:val="18"/>
              </w:rPr>
            </w:pPr>
            <w:ins w:id="431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9F5A1C" w14:textId="77777777" w:rsidR="00585091" w:rsidRPr="00232036" w:rsidRDefault="00585091" w:rsidP="00F017CA">
            <w:pPr>
              <w:jc w:val="center"/>
              <w:rPr>
                <w:ins w:id="4320" w:author="Verizon" w:date="2020-08-03T15:15:00Z"/>
                <w:rFonts w:ascii="Arial" w:hAnsi="Arial" w:cs="Arial"/>
                <w:sz w:val="18"/>
                <w:szCs w:val="18"/>
              </w:rPr>
            </w:pPr>
            <w:ins w:id="432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50E3C6" w14:textId="77777777" w:rsidR="00585091" w:rsidRPr="00232036" w:rsidRDefault="00585091" w:rsidP="00F017CA">
            <w:pPr>
              <w:jc w:val="center"/>
              <w:rPr>
                <w:ins w:id="4322" w:author="Verizon" w:date="2020-08-03T15:15:00Z"/>
                <w:rFonts w:ascii="Arial" w:hAnsi="Arial" w:cs="Arial"/>
                <w:sz w:val="18"/>
                <w:szCs w:val="18"/>
              </w:rPr>
            </w:pPr>
            <w:ins w:id="432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3F09A8" w14:textId="77777777" w:rsidR="00585091" w:rsidRPr="00232036" w:rsidRDefault="00585091" w:rsidP="00F017CA">
            <w:pPr>
              <w:jc w:val="center"/>
              <w:rPr>
                <w:ins w:id="4324" w:author="Verizon" w:date="2020-08-03T15:15:00Z"/>
                <w:rFonts w:ascii="Arial" w:hAnsi="Arial" w:cs="Arial"/>
                <w:sz w:val="18"/>
                <w:szCs w:val="18"/>
              </w:rPr>
            </w:pPr>
            <w:ins w:id="432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624CFF" w14:textId="77777777" w:rsidR="00585091" w:rsidRPr="00232036" w:rsidRDefault="00585091" w:rsidP="00F017CA">
            <w:pPr>
              <w:jc w:val="center"/>
              <w:rPr>
                <w:ins w:id="432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3099BE" w14:textId="77777777" w:rsidR="00585091" w:rsidRPr="00232036" w:rsidRDefault="00585091" w:rsidP="00F017CA">
            <w:pPr>
              <w:jc w:val="center"/>
              <w:rPr>
                <w:ins w:id="432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86F653" w14:textId="77777777" w:rsidR="00585091" w:rsidRPr="00232036" w:rsidRDefault="00585091" w:rsidP="00F017CA">
            <w:pPr>
              <w:jc w:val="center"/>
              <w:rPr>
                <w:ins w:id="4328" w:author="Verizon" w:date="2020-08-03T15:15:00Z"/>
                <w:rFonts w:ascii="Arial" w:hAnsi="Arial" w:cs="Arial"/>
                <w:sz w:val="18"/>
                <w:szCs w:val="18"/>
              </w:rPr>
            </w:pPr>
            <w:ins w:id="432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BA4A200" w14:textId="77777777" w:rsidR="00585091" w:rsidRPr="00232036" w:rsidRDefault="00585091" w:rsidP="00F017CA">
            <w:pPr>
              <w:jc w:val="center"/>
              <w:rPr>
                <w:ins w:id="433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E7974A" w14:textId="77777777" w:rsidR="00585091" w:rsidRPr="00232036" w:rsidRDefault="00585091" w:rsidP="00F017CA">
            <w:pPr>
              <w:jc w:val="center"/>
              <w:rPr>
                <w:ins w:id="433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A3E20E" w14:textId="77777777" w:rsidR="00585091" w:rsidRPr="00232036" w:rsidRDefault="00585091" w:rsidP="00F017CA">
            <w:pPr>
              <w:jc w:val="center"/>
              <w:rPr>
                <w:ins w:id="433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23E357" w14:textId="77777777" w:rsidR="00585091" w:rsidRPr="00232036" w:rsidRDefault="00585091" w:rsidP="00F017CA">
            <w:pPr>
              <w:jc w:val="center"/>
              <w:rPr>
                <w:ins w:id="433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D5598C" w14:textId="77777777" w:rsidR="00585091" w:rsidRPr="00232036" w:rsidRDefault="00585091" w:rsidP="00F017CA">
            <w:pPr>
              <w:jc w:val="center"/>
              <w:rPr>
                <w:ins w:id="4334" w:author="Verizon" w:date="2020-08-03T15:15:00Z"/>
                <w:rFonts w:ascii="Arial" w:hAnsi="Arial" w:cs="Arial"/>
                <w:sz w:val="18"/>
                <w:szCs w:val="18"/>
              </w:rPr>
            </w:pPr>
            <w:ins w:id="4335"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3CD92624" w14:textId="77777777" w:rsidR="00585091" w:rsidRPr="00232036" w:rsidRDefault="00585091" w:rsidP="00F017CA">
            <w:pPr>
              <w:jc w:val="center"/>
              <w:rPr>
                <w:ins w:id="433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198FFCD" w14:textId="77777777" w:rsidR="00585091" w:rsidRPr="00232036" w:rsidRDefault="00585091" w:rsidP="00F017CA">
            <w:pPr>
              <w:jc w:val="center"/>
              <w:rPr>
                <w:ins w:id="4337"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9A5BAE" w14:textId="77777777" w:rsidR="00585091" w:rsidRPr="00232036" w:rsidRDefault="00585091" w:rsidP="00F017CA">
            <w:pPr>
              <w:jc w:val="center"/>
              <w:rPr>
                <w:ins w:id="4338"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DBBCD98" w14:textId="77777777" w:rsidR="00585091" w:rsidRPr="00232036" w:rsidRDefault="00585091" w:rsidP="00F017CA">
            <w:pPr>
              <w:jc w:val="center"/>
              <w:rPr>
                <w:ins w:id="4339" w:author="Verizon" w:date="2020-08-03T15:15:00Z"/>
                <w:rFonts w:ascii="Arial" w:hAnsi="Arial" w:cs="Arial"/>
                <w:sz w:val="18"/>
                <w:szCs w:val="18"/>
              </w:rPr>
            </w:pPr>
            <w:ins w:id="4340" w:author="Verizon" w:date="2020-08-03T15:15:00Z">
              <w:r w:rsidRPr="00232036">
                <w:rPr>
                  <w:rFonts w:ascii="Arial" w:hAnsi="Arial" w:cs="Arial"/>
                  <w:sz w:val="18"/>
                  <w:szCs w:val="18"/>
                </w:rPr>
                <w:t>0</w:t>
              </w:r>
            </w:ins>
          </w:p>
        </w:tc>
      </w:tr>
      <w:tr w:rsidR="00585091" w:rsidRPr="00232036" w14:paraId="3D2B3B9A" w14:textId="77777777" w:rsidTr="00F017CA">
        <w:trPr>
          <w:trHeight w:val="125"/>
          <w:jc w:val="center"/>
          <w:ins w:id="4341" w:author="Verizon" w:date="2020-08-03T15:15:00Z"/>
        </w:trPr>
        <w:tc>
          <w:tcPr>
            <w:tcW w:w="2065" w:type="dxa"/>
            <w:vMerge/>
            <w:tcBorders>
              <w:left w:val="single" w:sz="4" w:space="0" w:color="auto"/>
              <w:right w:val="single" w:sz="4" w:space="0" w:color="auto"/>
            </w:tcBorders>
            <w:vAlign w:val="center"/>
          </w:tcPr>
          <w:p w14:paraId="73AD97DE" w14:textId="77777777" w:rsidR="00585091" w:rsidRPr="00232036" w:rsidRDefault="00585091" w:rsidP="00F017CA">
            <w:pPr>
              <w:pStyle w:val="NoSpacing"/>
              <w:jc w:val="center"/>
              <w:rPr>
                <w:ins w:id="4342"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65A81223" w14:textId="77777777" w:rsidR="00585091" w:rsidRPr="002F0CDC" w:rsidRDefault="00585091" w:rsidP="00F017CA">
            <w:pPr>
              <w:pStyle w:val="NoSpacing"/>
              <w:jc w:val="center"/>
              <w:rPr>
                <w:ins w:id="4343"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7BCCB788" w14:textId="77777777" w:rsidR="00585091" w:rsidRPr="00232036" w:rsidRDefault="00585091" w:rsidP="00F017CA">
            <w:pPr>
              <w:jc w:val="center"/>
              <w:rPr>
                <w:ins w:id="434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A9CF0B" w14:textId="77777777" w:rsidR="00585091" w:rsidRPr="00232036" w:rsidRDefault="00585091" w:rsidP="00F017CA">
            <w:pPr>
              <w:jc w:val="center"/>
              <w:rPr>
                <w:ins w:id="4345" w:author="Verizon" w:date="2020-08-03T15:15:00Z"/>
                <w:rFonts w:ascii="Arial" w:hAnsi="Arial" w:cs="Arial"/>
                <w:sz w:val="18"/>
                <w:szCs w:val="18"/>
              </w:rPr>
            </w:pPr>
            <w:ins w:id="4346"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4878D5E7" w14:textId="77777777" w:rsidR="00585091" w:rsidRPr="00232036" w:rsidRDefault="00585091" w:rsidP="00F017CA">
            <w:pPr>
              <w:jc w:val="center"/>
              <w:rPr>
                <w:ins w:id="434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EB2D0F7" w14:textId="77777777" w:rsidR="00585091" w:rsidRPr="00232036" w:rsidRDefault="00585091" w:rsidP="00F017CA">
            <w:pPr>
              <w:jc w:val="center"/>
              <w:rPr>
                <w:ins w:id="4348" w:author="Verizon" w:date="2020-08-03T15:15:00Z"/>
                <w:rFonts w:ascii="Arial" w:hAnsi="Arial" w:cs="Arial"/>
                <w:sz w:val="18"/>
                <w:szCs w:val="18"/>
              </w:rPr>
            </w:pPr>
            <w:ins w:id="434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07699A" w14:textId="77777777" w:rsidR="00585091" w:rsidRPr="00232036" w:rsidRDefault="00585091" w:rsidP="00F017CA">
            <w:pPr>
              <w:jc w:val="center"/>
              <w:rPr>
                <w:ins w:id="4350" w:author="Verizon" w:date="2020-08-03T15:15:00Z"/>
                <w:rFonts w:ascii="Arial" w:hAnsi="Arial" w:cs="Arial"/>
                <w:sz w:val="18"/>
                <w:szCs w:val="18"/>
              </w:rPr>
            </w:pPr>
            <w:ins w:id="435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6AF290" w14:textId="77777777" w:rsidR="00585091" w:rsidRPr="00232036" w:rsidRDefault="00585091" w:rsidP="00F017CA">
            <w:pPr>
              <w:jc w:val="center"/>
              <w:rPr>
                <w:ins w:id="4352" w:author="Verizon" w:date="2020-08-03T15:15:00Z"/>
                <w:rFonts w:ascii="Arial" w:hAnsi="Arial" w:cs="Arial"/>
                <w:sz w:val="18"/>
                <w:szCs w:val="18"/>
              </w:rPr>
            </w:pPr>
            <w:ins w:id="435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E8724D" w14:textId="77777777" w:rsidR="00585091" w:rsidRPr="00232036" w:rsidRDefault="00585091" w:rsidP="00F017CA">
            <w:pPr>
              <w:jc w:val="center"/>
              <w:rPr>
                <w:ins w:id="435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75D4B4" w14:textId="77777777" w:rsidR="00585091" w:rsidRPr="00232036" w:rsidRDefault="00585091" w:rsidP="00F017CA">
            <w:pPr>
              <w:jc w:val="center"/>
              <w:rPr>
                <w:ins w:id="435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6DEA57" w14:textId="77777777" w:rsidR="00585091" w:rsidRPr="00232036" w:rsidRDefault="00585091" w:rsidP="00F017CA">
            <w:pPr>
              <w:jc w:val="center"/>
              <w:rPr>
                <w:ins w:id="4356" w:author="Verizon" w:date="2020-08-03T15:15:00Z"/>
                <w:rFonts w:ascii="Arial" w:hAnsi="Arial" w:cs="Arial"/>
                <w:sz w:val="18"/>
                <w:szCs w:val="18"/>
              </w:rPr>
            </w:pPr>
            <w:ins w:id="435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FC3C320" w14:textId="77777777" w:rsidR="00585091" w:rsidRPr="00232036" w:rsidRDefault="00585091" w:rsidP="00F017CA">
            <w:pPr>
              <w:jc w:val="center"/>
              <w:rPr>
                <w:ins w:id="435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219351" w14:textId="77777777" w:rsidR="00585091" w:rsidRPr="00232036" w:rsidRDefault="00585091" w:rsidP="00F017CA">
            <w:pPr>
              <w:jc w:val="center"/>
              <w:rPr>
                <w:ins w:id="435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1D6B75" w14:textId="77777777" w:rsidR="00585091" w:rsidRPr="00232036" w:rsidRDefault="00585091" w:rsidP="00F017CA">
            <w:pPr>
              <w:jc w:val="center"/>
              <w:rPr>
                <w:ins w:id="436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B049F6" w14:textId="77777777" w:rsidR="00585091" w:rsidRPr="00232036" w:rsidRDefault="00585091" w:rsidP="00F017CA">
            <w:pPr>
              <w:jc w:val="center"/>
              <w:rPr>
                <w:ins w:id="436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122FC4" w14:textId="77777777" w:rsidR="00585091" w:rsidRPr="00232036" w:rsidRDefault="00585091" w:rsidP="00F017CA">
            <w:pPr>
              <w:jc w:val="center"/>
              <w:rPr>
                <w:ins w:id="436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BF6466" w14:textId="77777777" w:rsidR="00585091" w:rsidRPr="00232036" w:rsidRDefault="00585091" w:rsidP="00F017CA">
            <w:pPr>
              <w:jc w:val="center"/>
              <w:rPr>
                <w:ins w:id="4363"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7B49A4" w14:textId="77777777" w:rsidR="00585091" w:rsidRPr="00232036" w:rsidRDefault="00585091" w:rsidP="00F017CA">
            <w:pPr>
              <w:jc w:val="center"/>
              <w:rPr>
                <w:ins w:id="4364"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C4CEFA" w14:textId="77777777" w:rsidR="00585091" w:rsidRPr="00232036" w:rsidRDefault="00585091" w:rsidP="00F017CA">
            <w:pPr>
              <w:jc w:val="center"/>
              <w:rPr>
                <w:ins w:id="4365"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E4521B6" w14:textId="77777777" w:rsidR="00585091" w:rsidRPr="00232036" w:rsidRDefault="00585091" w:rsidP="00F017CA">
            <w:pPr>
              <w:jc w:val="center"/>
              <w:rPr>
                <w:ins w:id="4366" w:author="Verizon" w:date="2020-08-03T15:15:00Z"/>
                <w:rFonts w:ascii="Arial" w:hAnsi="Arial" w:cs="Arial"/>
                <w:sz w:val="18"/>
                <w:szCs w:val="18"/>
              </w:rPr>
            </w:pPr>
          </w:p>
        </w:tc>
      </w:tr>
      <w:tr w:rsidR="00585091" w:rsidRPr="00232036" w14:paraId="4FEE6E6D" w14:textId="77777777" w:rsidTr="00F017CA">
        <w:trPr>
          <w:trHeight w:val="125"/>
          <w:jc w:val="center"/>
          <w:ins w:id="4367" w:author="Verizon" w:date="2020-08-03T15:15:00Z"/>
        </w:trPr>
        <w:tc>
          <w:tcPr>
            <w:tcW w:w="2065" w:type="dxa"/>
            <w:vMerge/>
            <w:tcBorders>
              <w:left w:val="single" w:sz="4" w:space="0" w:color="auto"/>
              <w:right w:val="single" w:sz="4" w:space="0" w:color="auto"/>
            </w:tcBorders>
            <w:vAlign w:val="center"/>
          </w:tcPr>
          <w:p w14:paraId="3E9A5FC8" w14:textId="77777777" w:rsidR="00585091" w:rsidRPr="00232036" w:rsidRDefault="00585091" w:rsidP="00F017CA">
            <w:pPr>
              <w:pStyle w:val="NoSpacing"/>
              <w:jc w:val="center"/>
              <w:rPr>
                <w:ins w:id="4368"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3595785" w14:textId="77777777" w:rsidR="00585091" w:rsidRPr="002F0CDC" w:rsidRDefault="00585091" w:rsidP="00F017CA">
            <w:pPr>
              <w:pStyle w:val="NoSpacing"/>
              <w:jc w:val="center"/>
              <w:rPr>
                <w:ins w:id="4369"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57F5751" w14:textId="77777777" w:rsidR="00585091" w:rsidRPr="00232036" w:rsidRDefault="00585091" w:rsidP="00F017CA">
            <w:pPr>
              <w:jc w:val="center"/>
              <w:rPr>
                <w:ins w:id="437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459BA4" w14:textId="77777777" w:rsidR="00585091" w:rsidRPr="00232036" w:rsidRDefault="00585091" w:rsidP="00F017CA">
            <w:pPr>
              <w:jc w:val="center"/>
              <w:rPr>
                <w:ins w:id="4371" w:author="Verizon" w:date="2020-08-03T15:15:00Z"/>
                <w:rFonts w:ascii="Arial" w:hAnsi="Arial" w:cs="Arial"/>
                <w:sz w:val="18"/>
                <w:szCs w:val="18"/>
              </w:rPr>
            </w:pPr>
            <w:ins w:id="4372"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3670948E" w14:textId="77777777" w:rsidR="00585091" w:rsidRPr="00232036" w:rsidRDefault="00585091" w:rsidP="00F017CA">
            <w:pPr>
              <w:jc w:val="center"/>
              <w:rPr>
                <w:ins w:id="437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FFEB59" w14:textId="77777777" w:rsidR="00585091" w:rsidRPr="00232036" w:rsidRDefault="00585091" w:rsidP="00F017CA">
            <w:pPr>
              <w:jc w:val="center"/>
              <w:rPr>
                <w:ins w:id="4374" w:author="Verizon" w:date="2020-08-03T15:15:00Z"/>
                <w:rFonts w:ascii="Arial" w:hAnsi="Arial" w:cs="Arial"/>
                <w:sz w:val="18"/>
                <w:szCs w:val="18"/>
              </w:rPr>
            </w:pPr>
            <w:ins w:id="437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F46E0D" w14:textId="77777777" w:rsidR="00585091" w:rsidRPr="00232036" w:rsidRDefault="00585091" w:rsidP="00F017CA">
            <w:pPr>
              <w:jc w:val="center"/>
              <w:rPr>
                <w:ins w:id="4376" w:author="Verizon" w:date="2020-08-03T15:15:00Z"/>
                <w:rFonts w:ascii="Arial" w:hAnsi="Arial" w:cs="Arial"/>
                <w:sz w:val="18"/>
                <w:szCs w:val="18"/>
              </w:rPr>
            </w:pPr>
            <w:ins w:id="437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ED5D1" w14:textId="77777777" w:rsidR="00585091" w:rsidRPr="00232036" w:rsidRDefault="00585091" w:rsidP="00F017CA">
            <w:pPr>
              <w:jc w:val="center"/>
              <w:rPr>
                <w:ins w:id="4378" w:author="Verizon" w:date="2020-08-03T15:15:00Z"/>
                <w:rFonts w:ascii="Arial" w:hAnsi="Arial" w:cs="Arial"/>
                <w:sz w:val="18"/>
                <w:szCs w:val="18"/>
              </w:rPr>
            </w:pPr>
            <w:ins w:id="437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CD9EBF" w14:textId="77777777" w:rsidR="00585091" w:rsidRPr="00232036" w:rsidRDefault="00585091" w:rsidP="00F017CA">
            <w:pPr>
              <w:jc w:val="center"/>
              <w:rPr>
                <w:ins w:id="438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4FEDE9" w14:textId="77777777" w:rsidR="00585091" w:rsidRPr="00232036" w:rsidRDefault="00585091" w:rsidP="00F017CA">
            <w:pPr>
              <w:jc w:val="center"/>
              <w:rPr>
                <w:ins w:id="438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66EC77" w14:textId="77777777" w:rsidR="00585091" w:rsidRPr="00232036" w:rsidRDefault="00585091" w:rsidP="00F017CA">
            <w:pPr>
              <w:jc w:val="center"/>
              <w:rPr>
                <w:ins w:id="4382" w:author="Verizon" w:date="2020-08-03T15:15:00Z"/>
                <w:rFonts w:ascii="Arial" w:hAnsi="Arial" w:cs="Arial"/>
                <w:sz w:val="18"/>
                <w:szCs w:val="18"/>
              </w:rPr>
            </w:pPr>
            <w:ins w:id="438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8A95DA" w14:textId="77777777" w:rsidR="00585091" w:rsidRPr="00232036" w:rsidRDefault="00585091" w:rsidP="00F017CA">
            <w:pPr>
              <w:jc w:val="center"/>
              <w:rPr>
                <w:ins w:id="438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A3B985" w14:textId="77777777" w:rsidR="00585091" w:rsidRPr="00232036" w:rsidRDefault="00585091" w:rsidP="00F017CA">
            <w:pPr>
              <w:jc w:val="center"/>
              <w:rPr>
                <w:ins w:id="438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10D750" w14:textId="77777777" w:rsidR="00585091" w:rsidRPr="00232036" w:rsidRDefault="00585091" w:rsidP="00F017CA">
            <w:pPr>
              <w:jc w:val="center"/>
              <w:rPr>
                <w:ins w:id="438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211A83" w14:textId="77777777" w:rsidR="00585091" w:rsidRPr="00232036" w:rsidRDefault="00585091" w:rsidP="00F017CA">
            <w:pPr>
              <w:jc w:val="center"/>
              <w:rPr>
                <w:ins w:id="438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02F693" w14:textId="77777777" w:rsidR="00585091" w:rsidRPr="00232036" w:rsidRDefault="00585091" w:rsidP="00F017CA">
            <w:pPr>
              <w:jc w:val="center"/>
              <w:rPr>
                <w:ins w:id="438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6BA16DA" w14:textId="77777777" w:rsidR="00585091" w:rsidRPr="00232036" w:rsidRDefault="00585091" w:rsidP="00F017CA">
            <w:pPr>
              <w:jc w:val="center"/>
              <w:rPr>
                <w:ins w:id="4389"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C0BA4E8" w14:textId="77777777" w:rsidR="00585091" w:rsidRPr="00232036" w:rsidRDefault="00585091" w:rsidP="00F017CA">
            <w:pPr>
              <w:jc w:val="center"/>
              <w:rPr>
                <w:ins w:id="4390"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C2077D" w14:textId="77777777" w:rsidR="00585091" w:rsidRPr="00232036" w:rsidRDefault="00585091" w:rsidP="00F017CA">
            <w:pPr>
              <w:jc w:val="center"/>
              <w:rPr>
                <w:ins w:id="4391"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6FA60A84" w14:textId="77777777" w:rsidR="00585091" w:rsidRPr="00232036" w:rsidRDefault="00585091" w:rsidP="00F017CA">
            <w:pPr>
              <w:jc w:val="center"/>
              <w:rPr>
                <w:ins w:id="4392" w:author="Verizon" w:date="2020-08-03T15:15:00Z"/>
                <w:rFonts w:ascii="Arial" w:hAnsi="Arial" w:cs="Arial"/>
                <w:sz w:val="18"/>
                <w:szCs w:val="18"/>
              </w:rPr>
            </w:pPr>
          </w:p>
        </w:tc>
      </w:tr>
      <w:tr w:rsidR="00585091" w:rsidRPr="00232036" w14:paraId="1EC2AEF5" w14:textId="77777777" w:rsidTr="00F017CA">
        <w:trPr>
          <w:trHeight w:val="125"/>
          <w:jc w:val="center"/>
          <w:ins w:id="4393" w:author="Verizon" w:date="2020-08-03T15:15:00Z"/>
        </w:trPr>
        <w:tc>
          <w:tcPr>
            <w:tcW w:w="2065" w:type="dxa"/>
            <w:vMerge/>
            <w:tcBorders>
              <w:left w:val="single" w:sz="4" w:space="0" w:color="auto"/>
              <w:bottom w:val="single" w:sz="4" w:space="0" w:color="auto"/>
              <w:right w:val="single" w:sz="4" w:space="0" w:color="auto"/>
            </w:tcBorders>
            <w:vAlign w:val="center"/>
          </w:tcPr>
          <w:p w14:paraId="090F2AD6" w14:textId="77777777" w:rsidR="00585091" w:rsidRPr="00232036" w:rsidRDefault="00585091" w:rsidP="00F017CA">
            <w:pPr>
              <w:pStyle w:val="NoSpacing"/>
              <w:jc w:val="center"/>
              <w:rPr>
                <w:ins w:id="4394"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25EB020D" w14:textId="77777777" w:rsidR="00585091" w:rsidRPr="002F0CDC" w:rsidRDefault="00585091" w:rsidP="00F017CA">
            <w:pPr>
              <w:pStyle w:val="NoSpacing"/>
              <w:jc w:val="center"/>
              <w:rPr>
                <w:ins w:id="4395"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3BA69F0" w14:textId="77777777" w:rsidR="00585091" w:rsidRPr="00232036" w:rsidRDefault="00585091" w:rsidP="00F017CA">
            <w:pPr>
              <w:jc w:val="center"/>
              <w:rPr>
                <w:ins w:id="4396" w:author="Verizon" w:date="2020-08-03T15:15:00Z"/>
                <w:rFonts w:ascii="Arial" w:hAnsi="Arial" w:cs="Arial"/>
                <w:sz w:val="18"/>
                <w:szCs w:val="18"/>
              </w:rPr>
            </w:pPr>
            <w:ins w:id="4397"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617F0563" w14:textId="77777777" w:rsidR="00585091" w:rsidRPr="00232036" w:rsidRDefault="00585091" w:rsidP="00F017CA">
            <w:pPr>
              <w:jc w:val="center"/>
              <w:rPr>
                <w:ins w:id="4398" w:author="Verizon" w:date="2020-08-03T15:15:00Z"/>
                <w:rFonts w:ascii="Arial" w:hAnsi="Arial" w:cs="Arial"/>
                <w:sz w:val="18"/>
                <w:szCs w:val="18"/>
              </w:rPr>
            </w:pPr>
            <w:ins w:id="4399"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1(A-G-I)</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60FE81B4" w14:textId="77777777" w:rsidR="00585091" w:rsidRPr="00232036" w:rsidRDefault="00585091" w:rsidP="00F017CA">
            <w:pPr>
              <w:jc w:val="center"/>
              <w:rPr>
                <w:ins w:id="4400" w:author="Verizon" w:date="2020-08-03T15:15:00Z"/>
                <w:rFonts w:ascii="Arial" w:hAnsi="Arial" w:cs="Arial"/>
                <w:sz w:val="18"/>
                <w:szCs w:val="18"/>
              </w:rPr>
            </w:pPr>
          </w:p>
        </w:tc>
      </w:tr>
      <w:tr w:rsidR="00585091" w:rsidRPr="00232036" w14:paraId="5DA4DD60" w14:textId="77777777" w:rsidTr="00F017CA">
        <w:trPr>
          <w:trHeight w:val="125"/>
          <w:jc w:val="center"/>
          <w:ins w:id="4401" w:author="Verizon" w:date="2020-08-03T15:15:00Z"/>
        </w:trPr>
        <w:tc>
          <w:tcPr>
            <w:tcW w:w="2065" w:type="dxa"/>
            <w:vMerge w:val="restart"/>
            <w:tcBorders>
              <w:top w:val="single" w:sz="4" w:space="0" w:color="auto"/>
              <w:left w:val="single" w:sz="4" w:space="0" w:color="auto"/>
              <w:right w:val="single" w:sz="4" w:space="0" w:color="auto"/>
            </w:tcBorders>
            <w:vAlign w:val="center"/>
          </w:tcPr>
          <w:p w14:paraId="2DBEBB4E" w14:textId="77777777" w:rsidR="00585091" w:rsidRPr="00232036" w:rsidRDefault="00585091" w:rsidP="00F017CA">
            <w:pPr>
              <w:pStyle w:val="NoSpacing"/>
              <w:jc w:val="center"/>
              <w:rPr>
                <w:ins w:id="4402" w:author="Verizon" w:date="2020-08-03T15:15:00Z"/>
                <w:rFonts w:ascii="Arial" w:hAnsi="Arial" w:cs="Arial"/>
                <w:sz w:val="18"/>
                <w:szCs w:val="18"/>
              </w:rPr>
            </w:pPr>
            <w:ins w:id="4403" w:author="Verizon" w:date="2020-08-03T15:15:00Z">
              <w:r w:rsidRPr="006B0193">
                <w:rPr>
                  <w:rFonts w:ascii="Arial" w:hAnsi="Arial" w:cs="Arial"/>
                  <w:color w:val="000000"/>
                  <w:sz w:val="18"/>
                  <w:szCs w:val="18"/>
                </w:rPr>
                <w:t>CA_n66A-n261(2A-H)</w:t>
              </w:r>
            </w:ins>
          </w:p>
        </w:tc>
        <w:tc>
          <w:tcPr>
            <w:tcW w:w="1980" w:type="dxa"/>
            <w:vMerge w:val="restart"/>
            <w:tcBorders>
              <w:top w:val="single" w:sz="4" w:space="0" w:color="auto"/>
              <w:left w:val="single" w:sz="4" w:space="0" w:color="auto"/>
              <w:right w:val="single" w:sz="4" w:space="0" w:color="auto"/>
            </w:tcBorders>
            <w:vAlign w:val="center"/>
          </w:tcPr>
          <w:p w14:paraId="0924720F" w14:textId="77777777" w:rsidR="00585091" w:rsidRPr="002F0CDC" w:rsidRDefault="00585091" w:rsidP="00F017CA">
            <w:pPr>
              <w:pStyle w:val="NoSpacing"/>
              <w:jc w:val="center"/>
              <w:rPr>
                <w:ins w:id="4404" w:author="Verizon" w:date="2020-08-03T15:15:00Z"/>
                <w:rFonts w:ascii="Arial" w:hAnsi="Arial" w:cs="Arial"/>
                <w:sz w:val="18"/>
                <w:szCs w:val="18"/>
              </w:rPr>
            </w:pPr>
            <w:ins w:id="4405" w:author="Verizon" w:date="2020-08-03T15:15:00Z">
              <w:r w:rsidRPr="002F0CDC">
                <w:rPr>
                  <w:rFonts w:ascii="Arial" w:hAnsi="Arial" w:cs="Arial"/>
                  <w:color w:val="000000"/>
                  <w:sz w:val="18"/>
                  <w:szCs w:val="18"/>
                </w:rPr>
                <w:t>CA_n66A-n261A CA_n66A-n261G CA_n66A-n261H</w:t>
              </w:r>
            </w:ins>
          </w:p>
        </w:tc>
        <w:tc>
          <w:tcPr>
            <w:tcW w:w="746" w:type="dxa"/>
            <w:vMerge w:val="restart"/>
            <w:tcBorders>
              <w:top w:val="single" w:sz="4" w:space="0" w:color="auto"/>
              <w:left w:val="single" w:sz="4" w:space="0" w:color="auto"/>
              <w:right w:val="single" w:sz="4" w:space="0" w:color="auto"/>
            </w:tcBorders>
            <w:vAlign w:val="center"/>
          </w:tcPr>
          <w:p w14:paraId="5638714E" w14:textId="77777777" w:rsidR="00585091" w:rsidRPr="00232036" w:rsidRDefault="00585091" w:rsidP="00F017CA">
            <w:pPr>
              <w:jc w:val="center"/>
              <w:rPr>
                <w:ins w:id="4406" w:author="Verizon" w:date="2020-08-03T15:15:00Z"/>
                <w:rFonts w:ascii="Arial" w:hAnsi="Arial" w:cs="Arial"/>
                <w:sz w:val="18"/>
                <w:szCs w:val="18"/>
              </w:rPr>
            </w:pPr>
            <w:ins w:id="4407"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4E5F9E98" w14:textId="77777777" w:rsidR="00585091" w:rsidRPr="00232036" w:rsidRDefault="00585091" w:rsidP="00F017CA">
            <w:pPr>
              <w:jc w:val="center"/>
              <w:rPr>
                <w:ins w:id="4408" w:author="Verizon" w:date="2020-08-03T15:15:00Z"/>
                <w:rFonts w:ascii="Arial" w:hAnsi="Arial" w:cs="Arial"/>
                <w:sz w:val="18"/>
                <w:szCs w:val="18"/>
              </w:rPr>
            </w:pPr>
            <w:ins w:id="4409"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4553FE37" w14:textId="77777777" w:rsidR="00585091" w:rsidRPr="00232036" w:rsidRDefault="00585091" w:rsidP="00F017CA">
            <w:pPr>
              <w:jc w:val="center"/>
              <w:rPr>
                <w:ins w:id="4410" w:author="Verizon" w:date="2020-08-03T15:15:00Z"/>
                <w:rFonts w:ascii="Arial" w:hAnsi="Arial" w:cs="Arial"/>
                <w:sz w:val="18"/>
                <w:szCs w:val="18"/>
              </w:rPr>
            </w:pPr>
            <w:ins w:id="441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24C6B62" w14:textId="77777777" w:rsidR="00585091" w:rsidRPr="00232036" w:rsidRDefault="00585091" w:rsidP="00F017CA">
            <w:pPr>
              <w:jc w:val="center"/>
              <w:rPr>
                <w:ins w:id="4412" w:author="Verizon" w:date="2020-08-03T15:15:00Z"/>
                <w:rFonts w:ascii="Arial" w:hAnsi="Arial" w:cs="Arial"/>
                <w:sz w:val="18"/>
                <w:szCs w:val="18"/>
              </w:rPr>
            </w:pPr>
            <w:ins w:id="441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C05B8E" w14:textId="77777777" w:rsidR="00585091" w:rsidRPr="00232036" w:rsidRDefault="00585091" w:rsidP="00F017CA">
            <w:pPr>
              <w:jc w:val="center"/>
              <w:rPr>
                <w:ins w:id="4414" w:author="Verizon" w:date="2020-08-03T15:15:00Z"/>
                <w:rFonts w:ascii="Arial" w:hAnsi="Arial" w:cs="Arial"/>
                <w:sz w:val="18"/>
                <w:szCs w:val="18"/>
              </w:rPr>
            </w:pPr>
            <w:ins w:id="441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851EF7" w14:textId="77777777" w:rsidR="00585091" w:rsidRPr="00232036" w:rsidRDefault="00585091" w:rsidP="00F017CA">
            <w:pPr>
              <w:jc w:val="center"/>
              <w:rPr>
                <w:ins w:id="4416" w:author="Verizon" w:date="2020-08-03T15:15:00Z"/>
                <w:rFonts w:ascii="Arial" w:hAnsi="Arial" w:cs="Arial"/>
                <w:sz w:val="18"/>
                <w:szCs w:val="18"/>
              </w:rPr>
            </w:pPr>
            <w:ins w:id="441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01D567" w14:textId="77777777" w:rsidR="00585091" w:rsidRPr="00232036" w:rsidRDefault="00585091" w:rsidP="00F017CA">
            <w:pPr>
              <w:jc w:val="center"/>
              <w:rPr>
                <w:ins w:id="441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64AAEE" w14:textId="77777777" w:rsidR="00585091" w:rsidRPr="00232036" w:rsidRDefault="00585091" w:rsidP="00F017CA">
            <w:pPr>
              <w:jc w:val="center"/>
              <w:rPr>
                <w:ins w:id="441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FE567D" w14:textId="77777777" w:rsidR="00585091" w:rsidRPr="00232036" w:rsidRDefault="00585091" w:rsidP="00F017CA">
            <w:pPr>
              <w:jc w:val="center"/>
              <w:rPr>
                <w:ins w:id="4420" w:author="Verizon" w:date="2020-08-03T15:15:00Z"/>
                <w:rFonts w:ascii="Arial" w:hAnsi="Arial" w:cs="Arial"/>
                <w:sz w:val="18"/>
                <w:szCs w:val="18"/>
              </w:rPr>
            </w:pPr>
            <w:ins w:id="442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48ADC9" w14:textId="77777777" w:rsidR="00585091" w:rsidRPr="00232036" w:rsidRDefault="00585091" w:rsidP="00F017CA">
            <w:pPr>
              <w:jc w:val="center"/>
              <w:rPr>
                <w:ins w:id="442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3FD095" w14:textId="77777777" w:rsidR="00585091" w:rsidRPr="00232036" w:rsidRDefault="00585091" w:rsidP="00F017CA">
            <w:pPr>
              <w:jc w:val="center"/>
              <w:rPr>
                <w:ins w:id="442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31D8CB" w14:textId="77777777" w:rsidR="00585091" w:rsidRPr="00232036" w:rsidRDefault="00585091" w:rsidP="00F017CA">
            <w:pPr>
              <w:jc w:val="center"/>
              <w:rPr>
                <w:ins w:id="442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56B68A" w14:textId="77777777" w:rsidR="00585091" w:rsidRPr="00232036" w:rsidRDefault="00585091" w:rsidP="00F017CA">
            <w:pPr>
              <w:jc w:val="center"/>
              <w:rPr>
                <w:ins w:id="442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A5C153" w14:textId="77777777" w:rsidR="00585091" w:rsidRPr="00232036" w:rsidRDefault="00585091" w:rsidP="00F017CA">
            <w:pPr>
              <w:jc w:val="center"/>
              <w:rPr>
                <w:ins w:id="4426" w:author="Verizon" w:date="2020-08-03T15:15:00Z"/>
                <w:rFonts w:ascii="Arial" w:hAnsi="Arial" w:cs="Arial"/>
                <w:sz w:val="18"/>
                <w:szCs w:val="18"/>
              </w:rPr>
            </w:pPr>
            <w:ins w:id="4427"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40F643ED" w14:textId="77777777" w:rsidR="00585091" w:rsidRPr="00232036" w:rsidRDefault="00585091" w:rsidP="00F017CA">
            <w:pPr>
              <w:jc w:val="center"/>
              <w:rPr>
                <w:ins w:id="442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98AC78" w14:textId="77777777" w:rsidR="00585091" w:rsidRPr="00232036" w:rsidRDefault="00585091" w:rsidP="00F017CA">
            <w:pPr>
              <w:jc w:val="center"/>
              <w:rPr>
                <w:ins w:id="4429"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D5B78" w14:textId="77777777" w:rsidR="00585091" w:rsidRPr="00232036" w:rsidRDefault="00585091" w:rsidP="00F017CA">
            <w:pPr>
              <w:jc w:val="center"/>
              <w:rPr>
                <w:ins w:id="4430"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F4B0FAA" w14:textId="77777777" w:rsidR="00585091" w:rsidRPr="00232036" w:rsidRDefault="00585091" w:rsidP="00F017CA">
            <w:pPr>
              <w:jc w:val="center"/>
              <w:rPr>
                <w:ins w:id="4431" w:author="Verizon" w:date="2020-08-03T15:15:00Z"/>
                <w:rFonts w:ascii="Arial" w:hAnsi="Arial" w:cs="Arial"/>
                <w:sz w:val="18"/>
                <w:szCs w:val="18"/>
              </w:rPr>
            </w:pPr>
            <w:ins w:id="4432" w:author="Verizon" w:date="2020-08-03T15:15:00Z">
              <w:r w:rsidRPr="00232036">
                <w:rPr>
                  <w:rFonts w:ascii="Arial" w:hAnsi="Arial" w:cs="Arial"/>
                  <w:sz w:val="18"/>
                  <w:szCs w:val="18"/>
                </w:rPr>
                <w:t>0</w:t>
              </w:r>
            </w:ins>
          </w:p>
        </w:tc>
      </w:tr>
      <w:tr w:rsidR="00585091" w:rsidRPr="00232036" w14:paraId="022F5353" w14:textId="77777777" w:rsidTr="00F017CA">
        <w:trPr>
          <w:trHeight w:val="125"/>
          <w:jc w:val="center"/>
          <w:ins w:id="4433" w:author="Verizon" w:date="2020-08-03T15:15:00Z"/>
        </w:trPr>
        <w:tc>
          <w:tcPr>
            <w:tcW w:w="2065" w:type="dxa"/>
            <w:vMerge/>
            <w:tcBorders>
              <w:left w:val="single" w:sz="4" w:space="0" w:color="auto"/>
              <w:right w:val="single" w:sz="4" w:space="0" w:color="auto"/>
            </w:tcBorders>
            <w:vAlign w:val="center"/>
          </w:tcPr>
          <w:p w14:paraId="18CD85F1" w14:textId="77777777" w:rsidR="00585091" w:rsidRPr="00232036" w:rsidRDefault="00585091" w:rsidP="00F017CA">
            <w:pPr>
              <w:pStyle w:val="NoSpacing"/>
              <w:jc w:val="center"/>
              <w:rPr>
                <w:ins w:id="4434"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1F982EC4" w14:textId="77777777" w:rsidR="00585091" w:rsidRPr="002F0CDC" w:rsidRDefault="00585091" w:rsidP="00F017CA">
            <w:pPr>
              <w:pStyle w:val="NoSpacing"/>
              <w:jc w:val="center"/>
              <w:rPr>
                <w:ins w:id="4435"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2C46E23B" w14:textId="77777777" w:rsidR="00585091" w:rsidRPr="00232036" w:rsidRDefault="00585091" w:rsidP="00F017CA">
            <w:pPr>
              <w:jc w:val="center"/>
              <w:rPr>
                <w:ins w:id="443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61C0C9" w14:textId="77777777" w:rsidR="00585091" w:rsidRPr="00232036" w:rsidRDefault="00585091" w:rsidP="00F017CA">
            <w:pPr>
              <w:jc w:val="center"/>
              <w:rPr>
                <w:ins w:id="4437" w:author="Verizon" w:date="2020-08-03T15:15:00Z"/>
                <w:rFonts w:ascii="Arial" w:hAnsi="Arial" w:cs="Arial"/>
                <w:sz w:val="18"/>
                <w:szCs w:val="18"/>
              </w:rPr>
            </w:pPr>
            <w:ins w:id="4438"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5F2DA035" w14:textId="77777777" w:rsidR="00585091" w:rsidRPr="00232036" w:rsidRDefault="00585091" w:rsidP="00F017CA">
            <w:pPr>
              <w:jc w:val="center"/>
              <w:rPr>
                <w:ins w:id="443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467EC24" w14:textId="77777777" w:rsidR="00585091" w:rsidRPr="00232036" w:rsidRDefault="00585091" w:rsidP="00F017CA">
            <w:pPr>
              <w:jc w:val="center"/>
              <w:rPr>
                <w:ins w:id="4440" w:author="Verizon" w:date="2020-08-03T15:15:00Z"/>
                <w:rFonts w:ascii="Arial" w:hAnsi="Arial" w:cs="Arial"/>
                <w:sz w:val="18"/>
                <w:szCs w:val="18"/>
              </w:rPr>
            </w:pPr>
            <w:ins w:id="444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DB0794" w14:textId="77777777" w:rsidR="00585091" w:rsidRPr="00232036" w:rsidRDefault="00585091" w:rsidP="00F017CA">
            <w:pPr>
              <w:jc w:val="center"/>
              <w:rPr>
                <w:ins w:id="4442" w:author="Verizon" w:date="2020-08-03T15:15:00Z"/>
                <w:rFonts w:ascii="Arial" w:hAnsi="Arial" w:cs="Arial"/>
                <w:sz w:val="18"/>
                <w:szCs w:val="18"/>
              </w:rPr>
            </w:pPr>
            <w:ins w:id="444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BEA530" w14:textId="77777777" w:rsidR="00585091" w:rsidRPr="00232036" w:rsidRDefault="00585091" w:rsidP="00F017CA">
            <w:pPr>
              <w:jc w:val="center"/>
              <w:rPr>
                <w:ins w:id="4444" w:author="Verizon" w:date="2020-08-03T15:15:00Z"/>
                <w:rFonts w:ascii="Arial" w:hAnsi="Arial" w:cs="Arial"/>
                <w:sz w:val="18"/>
                <w:szCs w:val="18"/>
              </w:rPr>
            </w:pPr>
            <w:ins w:id="444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ED3F5E8" w14:textId="77777777" w:rsidR="00585091" w:rsidRPr="00232036" w:rsidRDefault="00585091" w:rsidP="00F017CA">
            <w:pPr>
              <w:jc w:val="center"/>
              <w:rPr>
                <w:ins w:id="444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8DAC76" w14:textId="77777777" w:rsidR="00585091" w:rsidRPr="00232036" w:rsidRDefault="00585091" w:rsidP="00F017CA">
            <w:pPr>
              <w:jc w:val="center"/>
              <w:rPr>
                <w:ins w:id="444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1DE2EA" w14:textId="77777777" w:rsidR="00585091" w:rsidRPr="00232036" w:rsidRDefault="00585091" w:rsidP="00F017CA">
            <w:pPr>
              <w:jc w:val="center"/>
              <w:rPr>
                <w:ins w:id="4448" w:author="Verizon" w:date="2020-08-03T15:15:00Z"/>
                <w:rFonts w:ascii="Arial" w:hAnsi="Arial" w:cs="Arial"/>
                <w:sz w:val="18"/>
                <w:szCs w:val="18"/>
              </w:rPr>
            </w:pPr>
            <w:ins w:id="444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796FFC0" w14:textId="77777777" w:rsidR="00585091" w:rsidRPr="00232036" w:rsidRDefault="00585091" w:rsidP="00F017CA">
            <w:pPr>
              <w:jc w:val="center"/>
              <w:rPr>
                <w:ins w:id="445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DE534C" w14:textId="77777777" w:rsidR="00585091" w:rsidRPr="00232036" w:rsidRDefault="00585091" w:rsidP="00F017CA">
            <w:pPr>
              <w:jc w:val="center"/>
              <w:rPr>
                <w:ins w:id="445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2E6FD6" w14:textId="77777777" w:rsidR="00585091" w:rsidRPr="00232036" w:rsidRDefault="00585091" w:rsidP="00F017CA">
            <w:pPr>
              <w:jc w:val="center"/>
              <w:rPr>
                <w:ins w:id="445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854DDD" w14:textId="77777777" w:rsidR="00585091" w:rsidRPr="00232036" w:rsidRDefault="00585091" w:rsidP="00F017CA">
            <w:pPr>
              <w:jc w:val="center"/>
              <w:rPr>
                <w:ins w:id="445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09116A" w14:textId="77777777" w:rsidR="00585091" w:rsidRPr="00232036" w:rsidRDefault="00585091" w:rsidP="00F017CA">
            <w:pPr>
              <w:jc w:val="center"/>
              <w:rPr>
                <w:ins w:id="445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9EE12B6" w14:textId="77777777" w:rsidR="00585091" w:rsidRPr="00232036" w:rsidRDefault="00585091" w:rsidP="00F017CA">
            <w:pPr>
              <w:jc w:val="center"/>
              <w:rPr>
                <w:ins w:id="4455"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5085B1" w14:textId="77777777" w:rsidR="00585091" w:rsidRPr="00232036" w:rsidRDefault="00585091" w:rsidP="00F017CA">
            <w:pPr>
              <w:jc w:val="center"/>
              <w:rPr>
                <w:ins w:id="4456"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25AC44" w14:textId="77777777" w:rsidR="00585091" w:rsidRPr="00232036" w:rsidRDefault="00585091" w:rsidP="00F017CA">
            <w:pPr>
              <w:jc w:val="center"/>
              <w:rPr>
                <w:ins w:id="4457"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14EAC28" w14:textId="77777777" w:rsidR="00585091" w:rsidRPr="00232036" w:rsidRDefault="00585091" w:rsidP="00F017CA">
            <w:pPr>
              <w:jc w:val="center"/>
              <w:rPr>
                <w:ins w:id="4458" w:author="Verizon" w:date="2020-08-03T15:15:00Z"/>
                <w:rFonts w:ascii="Arial" w:hAnsi="Arial" w:cs="Arial"/>
                <w:sz w:val="18"/>
                <w:szCs w:val="18"/>
              </w:rPr>
            </w:pPr>
          </w:p>
        </w:tc>
      </w:tr>
      <w:tr w:rsidR="00585091" w:rsidRPr="00232036" w14:paraId="40FDBE0C" w14:textId="77777777" w:rsidTr="00F017CA">
        <w:trPr>
          <w:trHeight w:val="125"/>
          <w:jc w:val="center"/>
          <w:ins w:id="4459" w:author="Verizon" w:date="2020-08-03T15:15:00Z"/>
        </w:trPr>
        <w:tc>
          <w:tcPr>
            <w:tcW w:w="2065" w:type="dxa"/>
            <w:vMerge/>
            <w:tcBorders>
              <w:left w:val="single" w:sz="4" w:space="0" w:color="auto"/>
              <w:right w:val="single" w:sz="4" w:space="0" w:color="auto"/>
            </w:tcBorders>
            <w:vAlign w:val="center"/>
          </w:tcPr>
          <w:p w14:paraId="6C9C53FE" w14:textId="77777777" w:rsidR="00585091" w:rsidRPr="00232036" w:rsidRDefault="00585091" w:rsidP="00F017CA">
            <w:pPr>
              <w:pStyle w:val="NoSpacing"/>
              <w:jc w:val="center"/>
              <w:rPr>
                <w:ins w:id="446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44F23FF" w14:textId="77777777" w:rsidR="00585091" w:rsidRPr="002F0CDC" w:rsidRDefault="00585091" w:rsidP="00F017CA">
            <w:pPr>
              <w:pStyle w:val="NoSpacing"/>
              <w:jc w:val="center"/>
              <w:rPr>
                <w:ins w:id="4461"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B24CD9F" w14:textId="77777777" w:rsidR="00585091" w:rsidRPr="00232036" w:rsidRDefault="00585091" w:rsidP="00F017CA">
            <w:pPr>
              <w:jc w:val="center"/>
              <w:rPr>
                <w:ins w:id="446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F11A63" w14:textId="77777777" w:rsidR="00585091" w:rsidRPr="00232036" w:rsidRDefault="00585091" w:rsidP="00F017CA">
            <w:pPr>
              <w:jc w:val="center"/>
              <w:rPr>
                <w:ins w:id="4463" w:author="Verizon" w:date="2020-08-03T15:15:00Z"/>
                <w:rFonts w:ascii="Arial" w:hAnsi="Arial" w:cs="Arial"/>
                <w:sz w:val="18"/>
                <w:szCs w:val="18"/>
              </w:rPr>
            </w:pPr>
            <w:ins w:id="4464"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58E28B2" w14:textId="77777777" w:rsidR="00585091" w:rsidRPr="00232036" w:rsidRDefault="00585091" w:rsidP="00F017CA">
            <w:pPr>
              <w:jc w:val="center"/>
              <w:rPr>
                <w:ins w:id="446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BC219D" w14:textId="77777777" w:rsidR="00585091" w:rsidRPr="00232036" w:rsidRDefault="00585091" w:rsidP="00F017CA">
            <w:pPr>
              <w:jc w:val="center"/>
              <w:rPr>
                <w:ins w:id="4466" w:author="Verizon" w:date="2020-08-03T15:15:00Z"/>
                <w:rFonts w:ascii="Arial" w:hAnsi="Arial" w:cs="Arial"/>
                <w:sz w:val="18"/>
                <w:szCs w:val="18"/>
              </w:rPr>
            </w:pPr>
            <w:ins w:id="446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1623B8E" w14:textId="77777777" w:rsidR="00585091" w:rsidRPr="00232036" w:rsidRDefault="00585091" w:rsidP="00F017CA">
            <w:pPr>
              <w:jc w:val="center"/>
              <w:rPr>
                <w:ins w:id="4468" w:author="Verizon" w:date="2020-08-03T15:15:00Z"/>
                <w:rFonts w:ascii="Arial" w:hAnsi="Arial" w:cs="Arial"/>
                <w:sz w:val="18"/>
                <w:szCs w:val="18"/>
              </w:rPr>
            </w:pPr>
            <w:ins w:id="446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93A748" w14:textId="77777777" w:rsidR="00585091" w:rsidRPr="00232036" w:rsidRDefault="00585091" w:rsidP="00F017CA">
            <w:pPr>
              <w:jc w:val="center"/>
              <w:rPr>
                <w:ins w:id="4470" w:author="Verizon" w:date="2020-08-03T15:15:00Z"/>
                <w:rFonts w:ascii="Arial" w:hAnsi="Arial" w:cs="Arial"/>
                <w:sz w:val="18"/>
                <w:szCs w:val="18"/>
              </w:rPr>
            </w:pPr>
            <w:ins w:id="447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852FD4" w14:textId="77777777" w:rsidR="00585091" w:rsidRPr="00232036" w:rsidRDefault="00585091" w:rsidP="00F017CA">
            <w:pPr>
              <w:jc w:val="center"/>
              <w:rPr>
                <w:ins w:id="447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8941D" w14:textId="77777777" w:rsidR="00585091" w:rsidRPr="00232036" w:rsidRDefault="00585091" w:rsidP="00F017CA">
            <w:pPr>
              <w:jc w:val="center"/>
              <w:rPr>
                <w:ins w:id="447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A6C394" w14:textId="77777777" w:rsidR="00585091" w:rsidRPr="00232036" w:rsidRDefault="00585091" w:rsidP="00F017CA">
            <w:pPr>
              <w:jc w:val="center"/>
              <w:rPr>
                <w:ins w:id="4474" w:author="Verizon" w:date="2020-08-03T15:15:00Z"/>
                <w:rFonts w:ascii="Arial" w:hAnsi="Arial" w:cs="Arial"/>
                <w:sz w:val="18"/>
                <w:szCs w:val="18"/>
              </w:rPr>
            </w:pPr>
            <w:ins w:id="447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A9AA3A" w14:textId="77777777" w:rsidR="00585091" w:rsidRPr="00232036" w:rsidRDefault="00585091" w:rsidP="00F017CA">
            <w:pPr>
              <w:jc w:val="center"/>
              <w:rPr>
                <w:ins w:id="447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F46C61" w14:textId="77777777" w:rsidR="00585091" w:rsidRPr="00232036" w:rsidRDefault="00585091" w:rsidP="00F017CA">
            <w:pPr>
              <w:jc w:val="center"/>
              <w:rPr>
                <w:ins w:id="447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EEA200" w14:textId="77777777" w:rsidR="00585091" w:rsidRPr="00232036" w:rsidRDefault="00585091" w:rsidP="00F017CA">
            <w:pPr>
              <w:jc w:val="center"/>
              <w:rPr>
                <w:ins w:id="447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C9AEE4" w14:textId="77777777" w:rsidR="00585091" w:rsidRPr="00232036" w:rsidRDefault="00585091" w:rsidP="00F017CA">
            <w:pPr>
              <w:jc w:val="center"/>
              <w:rPr>
                <w:ins w:id="447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475950" w14:textId="77777777" w:rsidR="00585091" w:rsidRPr="00232036" w:rsidRDefault="00585091" w:rsidP="00F017CA">
            <w:pPr>
              <w:jc w:val="center"/>
              <w:rPr>
                <w:ins w:id="448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3A2EE6" w14:textId="77777777" w:rsidR="00585091" w:rsidRPr="00232036" w:rsidRDefault="00585091" w:rsidP="00F017CA">
            <w:pPr>
              <w:jc w:val="center"/>
              <w:rPr>
                <w:ins w:id="448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B26096B" w14:textId="77777777" w:rsidR="00585091" w:rsidRPr="00232036" w:rsidRDefault="00585091" w:rsidP="00F017CA">
            <w:pPr>
              <w:jc w:val="center"/>
              <w:rPr>
                <w:ins w:id="448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41BE0" w14:textId="77777777" w:rsidR="00585091" w:rsidRPr="00232036" w:rsidRDefault="00585091" w:rsidP="00F017CA">
            <w:pPr>
              <w:jc w:val="center"/>
              <w:rPr>
                <w:ins w:id="448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58EE1739" w14:textId="77777777" w:rsidR="00585091" w:rsidRPr="00232036" w:rsidRDefault="00585091" w:rsidP="00F017CA">
            <w:pPr>
              <w:jc w:val="center"/>
              <w:rPr>
                <w:ins w:id="4484" w:author="Verizon" w:date="2020-08-03T15:15:00Z"/>
                <w:rFonts w:ascii="Arial" w:hAnsi="Arial" w:cs="Arial"/>
                <w:sz w:val="18"/>
                <w:szCs w:val="18"/>
              </w:rPr>
            </w:pPr>
          </w:p>
        </w:tc>
      </w:tr>
      <w:tr w:rsidR="00585091" w:rsidRPr="00232036" w14:paraId="265979D5" w14:textId="77777777" w:rsidTr="00F017CA">
        <w:trPr>
          <w:trHeight w:val="125"/>
          <w:jc w:val="center"/>
          <w:ins w:id="4485" w:author="Verizon" w:date="2020-08-03T15:15:00Z"/>
        </w:trPr>
        <w:tc>
          <w:tcPr>
            <w:tcW w:w="2065" w:type="dxa"/>
            <w:vMerge/>
            <w:tcBorders>
              <w:left w:val="single" w:sz="4" w:space="0" w:color="auto"/>
              <w:bottom w:val="single" w:sz="4" w:space="0" w:color="auto"/>
              <w:right w:val="single" w:sz="4" w:space="0" w:color="auto"/>
            </w:tcBorders>
            <w:vAlign w:val="center"/>
          </w:tcPr>
          <w:p w14:paraId="6170B21E" w14:textId="77777777" w:rsidR="00585091" w:rsidRPr="00232036" w:rsidRDefault="00585091" w:rsidP="00F017CA">
            <w:pPr>
              <w:pStyle w:val="NoSpacing"/>
              <w:jc w:val="center"/>
              <w:rPr>
                <w:ins w:id="4486"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3B6E07FC" w14:textId="77777777" w:rsidR="00585091" w:rsidRPr="002F0CDC" w:rsidRDefault="00585091" w:rsidP="00F017CA">
            <w:pPr>
              <w:pStyle w:val="NoSpacing"/>
              <w:jc w:val="center"/>
              <w:rPr>
                <w:ins w:id="4487"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07351548" w14:textId="77777777" w:rsidR="00585091" w:rsidRPr="00232036" w:rsidRDefault="00585091" w:rsidP="00F017CA">
            <w:pPr>
              <w:jc w:val="center"/>
              <w:rPr>
                <w:ins w:id="4488" w:author="Verizon" w:date="2020-08-03T15:15:00Z"/>
                <w:rFonts w:ascii="Arial" w:hAnsi="Arial" w:cs="Arial"/>
                <w:sz w:val="18"/>
                <w:szCs w:val="18"/>
              </w:rPr>
            </w:pPr>
            <w:ins w:id="4489"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1A7E309E" w14:textId="77777777" w:rsidR="00585091" w:rsidRPr="00232036" w:rsidRDefault="00585091" w:rsidP="00F017CA">
            <w:pPr>
              <w:jc w:val="center"/>
              <w:rPr>
                <w:ins w:id="4490" w:author="Verizon" w:date="2020-08-03T15:15:00Z"/>
                <w:rFonts w:ascii="Arial" w:hAnsi="Arial" w:cs="Arial"/>
                <w:sz w:val="18"/>
                <w:szCs w:val="18"/>
              </w:rPr>
            </w:pPr>
            <w:ins w:id="4491"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1(2A-H)</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761BDF7B" w14:textId="77777777" w:rsidR="00585091" w:rsidRPr="00232036" w:rsidRDefault="00585091" w:rsidP="00F017CA">
            <w:pPr>
              <w:jc w:val="center"/>
              <w:rPr>
                <w:ins w:id="4492" w:author="Verizon" w:date="2020-08-03T15:15:00Z"/>
                <w:rFonts w:ascii="Arial" w:hAnsi="Arial" w:cs="Arial"/>
                <w:sz w:val="18"/>
                <w:szCs w:val="18"/>
              </w:rPr>
            </w:pPr>
          </w:p>
        </w:tc>
      </w:tr>
      <w:tr w:rsidR="00585091" w:rsidRPr="00232036" w14:paraId="7C734603" w14:textId="77777777" w:rsidTr="00F017CA">
        <w:trPr>
          <w:trHeight w:val="125"/>
          <w:jc w:val="center"/>
          <w:ins w:id="4493" w:author="Verizon" w:date="2020-08-03T15:15:00Z"/>
        </w:trPr>
        <w:tc>
          <w:tcPr>
            <w:tcW w:w="2065" w:type="dxa"/>
            <w:vMerge w:val="restart"/>
            <w:tcBorders>
              <w:top w:val="single" w:sz="4" w:space="0" w:color="auto"/>
              <w:left w:val="single" w:sz="4" w:space="0" w:color="auto"/>
              <w:right w:val="single" w:sz="4" w:space="0" w:color="auto"/>
            </w:tcBorders>
            <w:vAlign w:val="center"/>
          </w:tcPr>
          <w:p w14:paraId="51A39581" w14:textId="77777777" w:rsidR="00585091" w:rsidRPr="00232036" w:rsidRDefault="00585091" w:rsidP="00F017CA">
            <w:pPr>
              <w:pStyle w:val="NoSpacing"/>
              <w:jc w:val="center"/>
              <w:rPr>
                <w:ins w:id="4494" w:author="Verizon" w:date="2020-08-03T15:15:00Z"/>
                <w:rFonts w:ascii="Arial" w:hAnsi="Arial" w:cs="Arial"/>
                <w:sz w:val="18"/>
                <w:szCs w:val="18"/>
              </w:rPr>
            </w:pPr>
            <w:ins w:id="4495" w:author="Verizon" w:date="2020-08-03T15:15:00Z">
              <w:r w:rsidRPr="006B0193">
                <w:rPr>
                  <w:rFonts w:ascii="Arial" w:hAnsi="Arial" w:cs="Arial"/>
                  <w:color w:val="000000"/>
                  <w:sz w:val="18"/>
                  <w:szCs w:val="18"/>
                </w:rPr>
                <w:t>CA_n66A-n261(2A-G)</w:t>
              </w:r>
            </w:ins>
          </w:p>
        </w:tc>
        <w:tc>
          <w:tcPr>
            <w:tcW w:w="1980" w:type="dxa"/>
            <w:vMerge w:val="restart"/>
            <w:tcBorders>
              <w:top w:val="single" w:sz="4" w:space="0" w:color="auto"/>
              <w:left w:val="single" w:sz="4" w:space="0" w:color="auto"/>
              <w:right w:val="single" w:sz="4" w:space="0" w:color="auto"/>
            </w:tcBorders>
            <w:vAlign w:val="center"/>
          </w:tcPr>
          <w:p w14:paraId="0BAB4764" w14:textId="77777777" w:rsidR="00585091" w:rsidRPr="002F0CDC" w:rsidRDefault="00585091" w:rsidP="00F017CA">
            <w:pPr>
              <w:pStyle w:val="NoSpacing"/>
              <w:jc w:val="center"/>
              <w:rPr>
                <w:ins w:id="4496" w:author="Verizon" w:date="2020-08-03T15:15:00Z"/>
                <w:rFonts w:ascii="Arial" w:hAnsi="Arial" w:cs="Arial"/>
                <w:sz w:val="18"/>
                <w:szCs w:val="18"/>
              </w:rPr>
            </w:pPr>
            <w:ins w:id="4497" w:author="Verizon" w:date="2020-08-03T15:15:00Z">
              <w:r w:rsidRPr="002F0CDC">
                <w:rPr>
                  <w:rFonts w:ascii="Arial" w:hAnsi="Arial" w:cs="Arial"/>
                  <w:color w:val="000000"/>
                  <w:sz w:val="18"/>
                  <w:szCs w:val="18"/>
                </w:rPr>
                <w:t>CA_n66A-n261A CA_n66A-n261G</w:t>
              </w:r>
            </w:ins>
          </w:p>
        </w:tc>
        <w:tc>
          <w:tcPr>
            <w:tcW w:w="746" w:type="dxa"/>
            <w:vMerge w:val="restart"/>
            <w:tcBorders>
              <w:top w:val="single" w:sz="4" w:space="0" w:color="auto"/>
              <w:left w:val="single" w:sz="4" w:space="0" w:color="auto"/>
              <w:right w:val="single" w:sz="4" w:space="0" w:color="auto"/>
            </w:tcBorders>
            <w:vAlign w:val="center"/>
          </w:tcPr>
          <w:p w14:paraId="44DE6C6B" w14:textId="77777777" w:rsidR="00585091" w:rsidRPr="00232036" w:rsidRDefault="00585091" w:rsidP="00F017CA">
            <w:pPr>
              <w:jc w:val="center"/>
              <w:rPr>
                <w:ins w:id="4498" w:author="Verizon" w:date="2020-08-03T15:15:00Z"/>
                <w:rFonts w:ascii="Arial" w:hAnsi="Arial" w:cs="Arial"/>
                <w:sz w:val="18"/>
                <w:szCs w:val="18"/>
              </w:rPr>
            </w:pPr>
            <w:ins w:id="4499"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23F21B57" w14:textId="77777777" w:rsidR="00585091" w:rsidRPr="00232036" w:rsidRDefault="00585091" w:rsidP="00F017CA">
            <w:pPr>
              <w:jc w:val="center"/>
              <w:rPr>
                <w:ins w:id="4500" w:author="Verizon" w:date="2020-08-03T15:15:00Z"/>
                <w:rFonts w:ascii="Arial" w:hAnsi="Arial" w:cs="Arial"/>
                <w:sz w:val="18"/>
                <w:szCs w:val="18"/>
              </w:rPr>
            </w:pPr>
            <w:ins w:id="4501"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1A0FA39D" w14:textId="77777777" w:rsidR="00585091" w:rsidRPr="00232036" w:rsidRDefault="00585091" w:rsidP="00F017CA">
            <w:pPr>
              <w:jc w:val="center"/>
              <w:rPr>
                <w:ins w:id="4502" w:author="Verizon" w:date="2020-08-03T15:15:00Z"/>
                <w:rFonts w:ascii="Arial" w:hAnsi="Arial" w:cs="Arial"/>
                <w:sz w:val="18"/>
                <w:szCs w:val="18"/>
              </w:rPr>
            </w:pPr>
            <w:ins w:id="450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046AB1" w14:textId="77777777" w:rsidR="00585091" w:rsidRPr="00232036" w:rsidRDefault="00585091" w:rsidP="00F017CA">
            <w:pPr>
              <w:jc w:val="center"/>
              <w:rPr>
                <w:ins w:id="4504" w:author="Verizon" w:date="2020-08-03T15:15:00Z"/>
                <w:rFonts w:ascii="Arial" w:hAnsi="Arial" w:cs="Arial"/>
                <w:sz w:val="18"/>
                <w:szCs w:val="18"/>
              </w:rPr>
            </w:pPr>
            <w:ins w:id="450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7DEC07" w14:textId="77777777" w:rsidR="00585091" w:rsidRPr="00232036" w:rsidRDefault="00585091" w:rsidP="00F017CA">
            <w:pPr>
              <w:jc w:val="center"/>
              <w:rPr>
                <w:ins w:id="4506" w:author="Verizon" w:date="2020-08-03T15:15:00Z"/>
                <w:rFonts w:ascii="Arial" w:hAnsi="Arial" w:cs="Arial"/>
                <w:sz w:val="18"/>
                <w:szCs w:val="18"/>
              </w:rPr>
            </w:pPr>
            <w:ins w:id="450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D4BFAD" w14:textId="77777777" w:rsidR="00585091" w:rsidRPr="00232036" w:rsidRDefault="00585091" w:rsidP="00F017CA">
            <w:pPr>
              <w:jc w:val="center"/>
              <w:rPr>
                <w:ins w:id="4508" w:author="Verizon" w:date="2020-08-03T15:15:00Z"/>
                <w:rFonts w:ascii="Arial" w:hAnsi="Arial" w:cs="Arial"/>
                <w:sz w:val="18"/>
                <w:szCs w:val="18"/>
              </w:rPr>
            </w:pPr>
            <w:ins w:id="450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CA48DB" w14:textId="77777777" w:rsidR="00585091" w:rsidRPr="00232036" w:rsidRDefault="00585091" w:rsidP="00F017CA">
            <w:pPr>
              <w:jc w:val="center"/>
              <w:rPr>
                <w:ins w:id="451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59E0E3" w14:textId="77777777" w:rsidR="00585091" w:rsidRPr="00232036" w:rsidRDefault="00585091" w:rsidP="00F017CA">
            <w:pPr>
              <w:jc w:val="center"/>
              <w:rPr>
                <w:ins w:id="451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152A73" w14:textId="77777777" w:rsidR="00585091" w:rsidRPr="00232036" w:rsidRDefault="00585091" w:rsidP="00F017CA">
            <w:pPr>
              <w:jc w:val="center"/>
              <w:rPr>
                <w:ins w:id="4512" w:author="Verizon" w:date="2020-08-03T15:15:00Z"/>
                <w:rFonts w:ascii="Arial" w:hAnsi="Arial" w:cs="Arial"/>
                <w:sz w:val="18"/>
                <w:szCs w:val="18"/>
              </w:rPr>
            </w:pPr>
            <w:ins w:id="451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0A4A48" w14:textId="77777777" w:rsidR="00585091" w:rsidRPr="00232036" w:rsidRDefault="00585091" w:rsidP="00F017CA">
            <w:pPr>
              <w:jc w:val="center"/>
              <w:rPr>
                <w:ins w:id="451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D07118" w14:textId="77777777" w:rsidR="00585091" w:rsidRPr="00232036" w:rsidRDefault="00585091" w:rsidP="00F017CA">
            <w:pPr>
              <w:jc w:val="center"/>
              <w:rPr>
                <w:ins w:id="451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8F5D63" w14:textId="77777777" w:rsidR="00585091" w:rsidRPr="00232036" w:rsidRDefault="00585091" w:rsidP="00F017CA">
            <w:pPr>
              <w:jc w:val="center"/>
              <w:rPr>
                <w:ins w:id="451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FE9D98" w14:textId="77777777" w:rsidR="00585091" w:rsidRPr="00232036" w:rsidRDefault="00585091" w:rsidP="00F017CA">
            <w:pPr>
              <w:jc w:val="center"/>
              <w:rPr>
                <w:ins w:id="451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F0A929" w14:textId="77777777" w:rsidR="00585091" w:rsidRPr="00232036" w:rsidRDefault="00585091" w:rsidP="00F017CA">
            <w:pPr>
              <w:jc w:val="center"/>
              <w:rPr>
                <w:ins w:id="4518" w:author="Verizon" w:date="2020-08-03T15:15:00Z"/>
                <w:rFonts w:ascii="Arial" w:hAnsi="Arial" w:cs="Arial"/>
                <w:sz w:val="18"/>
                <w:szCs w:val="18"/>
              </w:rPr>
            </w:pPr>
            <w:ins w:id="4519"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3E9654AC" w14:textId="77777777" w:rsidR="00585091" w:rsidRPr="00232036" w:rsidRDefault="00585091" w:rsidP="00F017CA">
            <w:pPr>
              <w:jc w:val="center"/>
              <w:rPr>
                <w:ins w:id="452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83B2EF7" w14:textId="77777777" w:rsidR="00585091" w:rsidRPr="00232036" w:rsidRDefault="00585091" w:rsidP="00F017CA">
            <w:pPr>
              <w:jc w:val="center"/>
              <w:rPr>
                <w:ins w:id="4521"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858377" w14:textId="77777777" w:rsidR="00585091" w:rsidRPr="00232036" w:rsidRDefault="00585091" w:rsidP="00F017CA">
            <w:pPr>
              <w:jc w:val="center"/>
              <w:rPr>
                <w:ins w:id="4522"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A111583" w14:textId="77777777" w:rsidR="00585091" w:rsidRPr="00232036" w:rsidRDefault="00585091" w:rsidP="00F017CA">
            <w:pPr>
              <w:jc w:val="center"/>
              <w:rPr>
                <w:ins w:id="4523" w:author="Verizon" w:date="2020-08-03T15:15:00Z"/>
                <w:rFonts w:ascii="Arial" w:hAnsi="Arial" w:cs="Arial"/>
                <w:sz w:val="18"/>
                <w:szCs w:val="18"/>
              </w:rPr>
            </w:pPr>
            <w:ins w:id="4524" w:author="Verizon" w:date="2020-08-03T15:15:00Z">
              <w:r w:rsidRPr="00232036">
                <w:rPr>
                  <w:rFonts w:ascii="Arial" w:hAnsi="Arial" w:cs="Arial"/>
                  <w:sz w:val="18"/>
                  <w:szCs w:val="18"/>
                </w:rPr>
                <w:t>0</w:t>
              </w:r>
            </w:ins>
          </w:p>
        </w:tc>
      </w:tr>
      <w:tr w:rsidR="00585091" w:rsidRPr="00232036" w14:paraId="1F6FE994" w14:textId="77777777" w:rsidTr="00F017CA">
        <w:trPr>
          <w:trHeight w:val="125"/>
          <w:jc w:val="center"/>
          <w:ins w:id="4525" w:author="Verizon" w:date="2020-08-03T15:15:00Z"/>
        </w:trPr>
        <w:tc>
          <w:tcPr>
            <w:tcW w:w="2065" w:type="dxa"/>
            <w:vMerge/>
            <w:tcBorders>
              <w:left w:val="single" w:sz="4" w:space="0" w:color="auto"/>
              <w:right w:val="single" w:sz="4" w:space="0" w:color="auto"/>
            </w:tcBorders>
            <w:vAlign w:val="center"/>
          </w:tcPr>
          <w:p w14:paraId="6D51DD65" w14:textId="77777777" w:rsidR="00585091" w:rsidRPr="00232036" w:rsidRDefault="00585091" w:rsidP="00F017CA">
            <w:pPr>
              <w:pStyle w:val="NoSpacing"/>
              <w:jc w:val="center"/>
              <w:rPr>
                <w:ins w:id="452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78A752B7" w14:textId="77777777" w:rsidR="00585091" w:rsidRPr="002F0CDC" w:rsidRDefault="00585091" w:rsidP="00F017CA">
            <w:pPr>
              <w:pStyle w:val="NoSpacing"/>
              <w:jc w:val="center"/>
              <w:rPr>
                <w:ins w:id="4527"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461D2D64" w14:textId="77777777" w:rsidR="00585091" w:rsidRPr="00232036" w:rsidRDefault="00585091" w:rsidP="00F017CA">
            <w:pPr>
              <w:jc w:val="center"/>
              <w:rPr>
                <w:ins w:id="452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63395B" w14:textId="77777777" w:rsidR="00585091" w:rsidRPr="00232036" w:rsidRDefault="00585091" w:rsidP="00F017CA">
            <w:pPr>
              <w:jc w:val="center"/>
              <w:rPr>
                <w:ins w:id="4529" w:author="Verizon" w:date="2020-08-03T15:15:00Z"/>
                <w:rFonts w:ascii="Arial" w:hAnsi="Arial" w:cs="Arial"/>
                <w:sz w:val="18"/>
                <w:szCs w:val="18"/>
              </w:rPr>
            </w:pPr>
            <w:ins w:id="4530"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419C44B4" w14:textId="77777777" w:rsidR="00585091" w:rsidRPr="00232036" w:rsidRDefault="00585091" w:rsidP="00F017CA">
            <w:pPr>
              <w:jc w:val="center"/>
              <w:rPr>
                <w:ins w:id="453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0495C5" w14:textId="77777777" w:rsidR="00585091" w:rsidRPr="00232036" w:rsidRDefault="00585091" w:rsidP="00F017CA">
            <w:pPr>
              <w:jc w:val="center"/>
              <w:rPr>
                <w:ins w:id="4532" w:author="Verizon" w:date="2020-08-03T15:15:00Z"/>
                <w:rFonts w:ascii="Arial" w:hAnsi="Arial" w:cs="Arial"/>
                <w:sz w:val="18"/>
                <w:szCs w:val="18"/>
              </w:rPr>
            </w:pPr>
            <w:ins w:id="453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F25B05" w14:textId="77777777" w:rsidR="00585091" w:rsidRPr="00232036" w:rsidRDefault="00585091" w:rsidP="00F017CA">
            <w:pPr>
              <w:jc w:val="center"/>
              <w:rPr>
                <w:ins w:id="4534" w:author="Verizon" w:date="2020-08-03T15:15:00Z"/>
                <w:rFonts w:ascii="Arial" w:hAnsi="Arial" w:cs="Arial"/>
                <w:sz w:val="18"/>
                <w:szCs w:val="18"/>
              </w:rPr>
            </w:pPr>
            <w:ins w:id="453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9A87FD" w14:textId="77777777" w:rsidR="00585091" w:rsidRPr="00232036" w:rsidRDefault="00585091" w:rsidP="00F017CA">
            <w:pPr>
              <w:jc w:val="center"/>
              <w:rPr>
                <w:ins w:id="4536" w:author="Verizon" w:date="2020-08-03T15:15:00Z"/>
                <w:rFonts w:ascii="Arial" w:hAnsi="Arial" w:cs="Arial"/>
                <w:sz w:val="18"/>
                <w:szCs w:val="18"/>
              </w:rPr>
            </w:pPr>
            <w:ins w:id="453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5FBF17" w14:textId="77777777" w:rsidR="00585091" w:rsidRPr="00232036" w:rsidRDefault="00585091" w:rsidP="00F017CA">
            <w:pPr>
              <w:jc w:val="center"/>
              <w:rPr>
                <w:ins w:id="453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32BF75" w14:textId="77777777" w:rsidR="00585091" w:rsidRPr="00232036" w:rsidRDefault="00585091" w:rsidP="00F017CA">
            <w:pPr>
              <w:jc w:val="center"/>
              <w:rPr>
                <w:ins w:id="453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E7A6C5" w14:textId="77777777" w:rsidR="00585091" w:rsidRPr="00232036" w:rsidRDefault="00585091" w:rsidP="00F017CA">
            <w:pPr>
              <w:jc w:val="center"/>
              <w:rPr>
                <w:ins w:id="4540" w:author="Verizon" w:date="2020-08-03T15:15:00Z"/>
                <w:rFonts w:ascii="Arial" w:hAnsi="Arial" w:cs="Arial"/>
                <w:sz w:val="18"/>
                <w:szCs w:val="18"/>
              </w:rPr>
            </w:pPr>
            <w:ins w:id="454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F5C769" w14:textId="77777777" w:rsidR="00585091" w:rsidRPr="00232036" w:rsidRDefault="00585091" w:rsidP="00F017CA">
            <w:pPr>
              <w:jc w:val="center"/>
              <w:rPr>
                <w:ins w:id="454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FB395" w14:textId="77777777" w:rsidR="00585091" w:rsidRPr="00232036" w:rsidRDefault="00585091" w:rsidP="00F017CA">
            <w:pPr>
              <w:jc w:val="center"/>
              <w:rPr>
                <w:ins w:id="454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C90397" w14:textId="77777777" w:rsidR="00585091" w:rsidRPr="00232036" w:rsidRDefault="00585091" w:rsidP="00F017CA">
            <w:pPr>
              <w:jc w:val="center"/>
              <w:rPr>
                <w:ins w:id="454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9B94FE" w14:textId="77777777" w:rsidR="00585091" w:rsidRPr="00232036" w:rsidRDefault="00585091" w:rsidP="00F017CA">
            <w:pPr>
              <w:jc w:val="center"/>
              <w:rPr>
                <w:ins w:id="454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AFA5A5" w14:textId="77777777" w:rsidR="00585091" w:rsidRPr="00232036" w:rsidRDefault="00585091" w:rsidP="00F017CA">
            <w:pPr>
              <w:jc w:val="center"/>
              <w:rPr>
                <w:ins w:id="454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728ED3" w14:textId="77777777" w:rsidR="00585091" w:rsidRPr="00232036" w:rsidRDefault="00585091" w:rsidP="00F017CA">
            <w:pPr>
              <w:jc w:val="center"/>
              <w:rPr>
                <w:ins w:id="454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DDED01" w14:textId="77777777" w:rsidR="00585091" w:rsidRPr="00232036" w:rsidRDefault="00585091" w:rsidP="00F017CA">
            <w:pPr>
              <w:jc w:val="center"/>
              <w:rPr>
                <w:ins w:id="454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9E340" w14:textId="77777777" w:rsidR="00585091" w:rsidRPr="00232036" w:rsidRDefault="00585091" w:rsidP="00F017CA">
            <w:pPr>
              <w:jc w:val="center"/>
              <w:rPr>
                <w:ins w:id="454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07F00EAE" w14:textId="77777777" w:rsidR="00585091" w:rsidRPr="00232036" w:rsidRDefault="00585091" w:rsidP="00F017CA">
            <w:pPr>
              <w:jc w:val="center"/>
              <w:rPr>
                <w:ins w:id="4550" w:author="Verizon" w:date="2020-08-03T15:15:00Z"/>
                <w:rFonts w:ascii="Arial" w:hAnsi="Arial" w:cs="Arial"/>
                <w:sz w:val="18"/>
                <w:szCs w:val="18"/>
              </w:rPr>
            </w:pPr>
          </w:p>
        </w:tc>
      </w:tr>
      <w:tr w:rsidR="00585091" w:rsidRPr="00232036" w14:paraId="485A845B" w14:textId="77777777" w:rsidTr="00F017CA">
        <w:trPr>
          <w:trHeight w:val="125"/>
          <w:jc w:val="center"/>
          <w:ins w:id="4551" w:author="Verizon" w:date="2020-08-03T15:15:00Z"/>
        </w:trPr>
        <w:tc>
          <w:tcPr>
            <w:tcW w:w="2065" w:type="dxa"/>
            <w:vMerge/>
            <w:tcBorders>
              <w:left w:val="single" w:sz="4" w:space="0" w:color="auto"/>
              <w:right w:val="single" w:sz="4" w:space="0" w:color="auto"/>
            </w:tcBorders>
            <w:vAlign w:val="center"/>
          </w:tcPr>
          <w:p w14:paraId="2360875E" w14:textId="77777777" w:rsidR="00585091" w:rsidRPr="00232036" w:rsidRDefault="00585091" w:rsidP="00F017CA">
            <w:pPr>
              <w:pStyle w:val="NoSpacing"/>
              <w:jc w:val="center"/>
              <w:rPr>
                <w:ins w:id="4552"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4935E841" w14:textId="77777777" w:rsidR="00585091" w:rsidRPr="002F0CDC" w:rsidRDefault="00585091" w:rsidP="00F017CA">
            <w:pPr>
              <w:pStyle w:val="NoSpacing"/>
              <w:jc w:val="center"/>
              <w:rPr>
                <w:ins w:id="4553"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41BEDEA" w14:textId="77777777" w:rsidR="00585091" w:rsidRPr="00232036" w:rsidRDefault="00585091" w:rsidP="00F017CA">
            <w:pPr>
              <w:jc w:val="center"/>
              <w:rPr>
                <w:ins w:id="455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82FDDB" w14:textId="77777777" w:rsidR="00585091" w:rsidRPr="00232036" w:rsidRDefault="00585091" w:rsidP="00F017CA">
            <w:pPr>
              <w:jc w:val="center"/>
              <w:rPr>
                <w:ins w:id="4555" w:author="Verizon" w:date="2020-08-03T15:15:00Z"/>
                <w:rFonts w:ascii="Arial" w:hAnsi="Arial" w:cs="Arial"/>
                <w:sz w:val="18"/>
                <w:szCs w:val="18"/>
              </w:rPr>
            </w:pPr>
            <w:ins w:id="4556"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725177D9" w14:textId="77777777" w:rsidR="00585091" w:rsidRPr="00232036" w:rsidRDefault="00585091" w:rsidP="00F017CA">
            <w:pPr>
              <w:jc w:val="center"/>
              <w:rPr>
                <w:ins w:id="455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6FB000" w14:textId="77777777" w:rsidR="00585091" w:rsidRPr="00232036" w:rsidRDefault="00585091" w:rsidP="00F017CA">
            <w:pPr>
              <w:jc w:val="center"/>
              <w:rPr>
                <w:ins w:id="4558" w:author="Verizon" w:date="2020-08-03T15:15:00Z"/>
                <w:rFonts w:ascii="Arial" w:hAnsi="Arial" w:cs="Arial"/>
                <w:sz w:val="18"/>
                <w:szCs w:val="18"/>
              </w:rPr>
            </w:pPr>
            <w:ins w:id="455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BFC6B1" w14:textId="77777777" w:rsidR="00585091" w:rsidRPr="00232036" w:rsidRDefault="00585091" w:rsidP="00F017CA">
            <w:pPr>
              <w:jc w:val="center"/>
              <w:rPr>
                <w:ins w:id="4560" w:author="Verizon" w:date="2020-08-03T15:15:00Z"/>
                <w:rFonts w:ascii="Arial" w:hAnsi="Arial" w:cs="Arial"/>
                <w:sz w:val="18"/>
                <w:szCs w:val="18"/>
              </w:rPr>
            </w:pPr>
            <w:ins w:id="456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365435" w14:textId="77777777" w:rsidR="00585091" w:rsidRPr="00232036" w:rsidRDefault="00585091" w:rsidP="00F017CA">
            <w:pPr>
              <w:jc w:val="center"/>
              <w:rPr>
                <w:ins w:id="4562" w:author="Verizon" w:date="2020-08-03T15:15:00Z"/>
                <w:rFonts w:ascii="Arial" w:hAnsi="Arial" w:cs="Arial"/>
                <w:sz w:val="18"/>
                <w:szCs w:val="18"/>
              </w:rPr>
            </w:pPr>
            <w:ins w:id="456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496247" w14:textId="77777777" w:rsidR="00585091" w:rsidRPr="00232036" w:rsidRDefault="00585091" w:rsidP="00F017CA">
            <w:pPr>
              <w:jc w:val="center"/>
              <w:rPr>
                <w:ins w:id="456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4BFC5C" w14:textId="77777777" w:rsidR="00585091" w:rsidRPr="00232036" w:rsidRDefault="00585091" w:rsidP="00F017CA">
            <w:pPr>
              <w:jc w:val="center"/>
              <w:rPr>
                <w:ins w:id="456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1D2299" w14:textId="77777777" w:rsidR="00585091" w:rsidRPr="00232036" w:rsidRDefault="00585091" w:rsidP="00F017CA">
            <w:pPr>
              <w:jc w:val="center"/>
              <w:rPr>
                <w:ins w:id="4566" w:author="Verizon" w:date="2020-08-03T15:15:00Z"/>
                <w:rFonts w:ascii="Arial" w:hAnsi="Arial" w:cs="Arial"/>
                <w:sz w:val="18"/>
                <w:szCs w:val="18"/>
              </w:rPr>
            </w:pPr>
            <w:ins w:id="456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C524DD" w14:textId="77777777" w:rsidR="00585091" w:rsidRPr="00232036" w:rsidRDefault="00585091" w:rsidP="00F017CA">
            <w:pPr>
              <w:jc w:val="center"/>
              <w:rPr>
                <w:ins w:id="456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2437F5" w14:textId="77777777" w:rsidR="00585091" w:rsidRPr="00232036" w:rsidRDefault="00585091" w:rsidP="00F017CA">
            <w:pPr>
              <w:jc w:val="center"/>
              <w:rPr>
                <w:ins w:id="456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838DA4" w14:textId="77777777" w:rsidR="00585091" w:rsidRPr="00232036" w:rsidRDefault="00585091" w:rsidP="00F017CA">
            <w:pPr>
              <w:jc w:val="center"/>
              <w:rPr>
                <w:ins w:id="457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DDAC09" w14:textId="77777777" w:rsidR="00585091" w:rsidRPr="00232036" w:rsidRDefault="00585091" w:rsidP="00F017CA">
            <w:pPr>
              <w:jc w:val="center"/>
              <w:rPr>
                <w:ins w:id="457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1DBED8" w14:textId="77777777" w:rsidR="00585091" w:rsidRPr="00232036" w:rsidRDefault="00585091" w:rsidP="00F017CA">
            <w:pPr>
              <w:jc w:val="center"/>
              <w:rPr>
                <w:ins w:id="457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2F3BB0" w14:textId="77777777" w:rsidR="00585091" w:rsidRPr="00232036" w:rsidRDefault="00585091" w:rsidP="00F017CA">
            <w:pPr>
              <w:jc w:val="center"/>
              <w:rPr>
                <w:ins w:id="4573"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1192E5" w14:textId="77777777" w:rsidR="00585091" w:rsidRPr="00232036" w:rsidRDefault="00585091" w:rsidP="00F017CA">
            <w:pPr>
              <w:jc w:val="center"/>
              <w:rPr>
                <w:ins w:id="4574"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3D51BA" w14:textId="77777777" w:rsidR="00585091" w:rsidRPr="00232036" w:rsidRDefault="00585091" w:rsidP="00F017CA">
            <w:pPr>
              <w:jc w:val="center"/>
              <w:rPr>
                <w:ins w:id="4575"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175340C" w14:textId="77777777" w:rsidR="00585091" w:rsidRPr="00232036" w:rsidRDefault="00585091" w:rsidP="00F017CA">
            <w:pPr>
              <w:jc w:val="center"/>
              <w:rPr>
                <w:ins w:id="4576" w:author="Verizon" w:date="2020-08-03T15:15:00Z"/>
                <w:rFonts w:ascii="Arial" w:hAnsi="Arial" w:cs="Arial"/>
                <w:sz w:val="18"/>
                <w:szCs w:val="18"/>
              </w:rPr>
            </w:pPr>
          </w:p>
        </w:tc>
      </w:tr>
      <w:tr w:rsidR="00585091" w:rsidRPr="00232036" w14:paraId="19AD3EF6" w14:textId="77777777" w:rsidTr="00F017CA">
        <w:trPr>
          <w:trHeight w:val="125"/>
          <w:jc w:val="center"/>
          <w:ins w:id="4577" w:author="Verizon" w:date="2020-08-03T15:15:00Z"/>
        </w:trPr>
        <w:tc>
          <w:tcPr>
            <w:tcW w:w="2065" w:type="dxa"/>
            <w:vMerge/>
            <w:tcBorders>
              <w:left w:val="single" w:sz="4" w:space="0" w:color="auto"/>
              <w:bottom w:val="single" w:sz="4" w:space="0" w:color="auto"/>
              <w:right w:val="single" w:sz="4" w:space="0" w:color="auto"/>
            </w:tcBorders>
            <w:vAlign w:val="center"/>
          </w:tcPr>
          <w:p w14:paraId="53946249" w14:textId="77777777" w:rsidR="00585091" w:rsidRPr="00232036" w:rsidRDefault="00585091" w:rsidP="00F017CA">
            <w:pPr>
              <w:pStyle w:val="NoSpacing"/>
              <w:jc w:val="center"/>
              <w:rPr>
                <w:ins w:id="4578"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E8B7271" w14:textId="77777777" w:rsidR="00585091" w:rsidRPr="002F0CDC" w:rsidRDefault="00585091" w:rsidP="00F017CA">
            <w:pPr>
              <w:pStyle w:val="NoSpacing"/>
              <w:jc w:val="center"/>
              <w:rPr>
                <w:ins w:id="4579"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6B256C8" w14:textId="77777777" w:rsidR="00585091" w:rsidRPr="00232036" w:rsidRDefault="00585091" w:rsidP="00F017CA">
            <w:pPr>
              <w:jc w:val="center"/>
              <w:rPr>
                <w:ins w:id="4580" w:author="Verizon" w:date="2020-08-03T15:15:00Z"/>
                <w:rFonts w:ascii="Arial" w:hAnsi="Arial" w:cs="Arial"/>
                <w:sz w:val="18"/>
                <w:szCs w:val="18"/>
              </w:rPr>
            </w:pPr>
            <w:ins w:id="4581"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42B808B4" w14:textId="77777777" w:rsidR="00585091" w:rsidRPr="00232036" w:rsidRDefault="00585091" w:rsidP="00F017CA">
            <w:pPr>
              <w:jc w:val="center"/>
              <w:rPr>
                <w:ins w:id="4582" w:author="Verizon" w:date="2020-08-03T15:15:00Z"/>
                <w:rFonts w:ascii="Arial" w:hAnsi="Arial" w:cs="Arial"/>
                <w:sz w:val="18"/>
                <w:szCs w:val="18"/>
              </w:rPr>
            </w:pPr>
            <w:ins w:id="4583"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1(2A-G)</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2932B743" w14:textId="77777777" w:rsidR="00585091" w:rsidRPr="00232036" w:rsidRDefault="00585091" w:rsidP="00F017CA">
            <w:pPr>
              <w:jc w:val="center"/>
              <w:rPr>
                <w:ins w:id="4584" w:author="Verizon" w:date="2020-08-03T15:15:00Z"/>
                <w:rFonts w:ascii="Arial" w:hAnsi="Arial" w:cs="Arial"/>
                <w:sz w:val="18"/>
                <w:szCs w:val="18"/>
              </w:rPr>
            </w:pPr>
          </w:p>
        </w:tc>
      </w:tr>
      <w:tr w:rsidR="00585091" w:rsidRPr="00232036" w14:paraId="4F699329" w14:textId="77777777" w:rsidTr="00F017CA">
        <w:trPr>
          <w:trHeight w:val="125"/>
          <w:jc w:val="center"/>
          <w:ins w:id="4585" w:author="Verizon" w:date="2020-08-03T15:15:00Z"/>
        </w:trPr>
        <w:tc>
          <w:tcPr>
            <w:tcW w:w="2065" w:type="dxa"/>
            <w:vMerge w:val="restart"/>
            <w:tcBorders>
              <w:top w:val="single" w:sz="4" w:space="0" w:color="auto"/>
              <w:left w:val="single" w:sz="4" w:space="0" w:color="auto"/>
              <w:right w:val="single" w:sz="4" w:space="0" w:color="auto"/>
            </w:tcBorders>
            <w:vAlign w:val="center"/>
          </w:tcPr>
          <w:p w14:paraId="265530FF" w14:textId="77777777" w:rsidR="00585091" w:rsidRPr="00232036" w:rsidRDefault="00585091" w:rsidP="00F017CA">
            <w:pPr>
              <w:pStyle w:val="NoSpacing"/>
              <w:jc w:val="center"/>
              <w:rPr>
                <w:ins w:id="4586" w:author="Verizon" w:date="2020-08-03T15:15:00Z"/>
                <w:rFonts w:ascii="Arial" w:hAnsi="Arial" w:cs="Arial"/>
                <w:sz w:val="18"/>
                <w:szCs w:val="18"/>
              </w:rPr>
            </w:pPr>
            <w:ins w:id="4587" w:author="Verizon" w:date="2020-08-03T15:15:00Z">
              <w:r w:rsidRPr="006B0193">
                <w:rPr>
                  <w:rFonts w:ascii="Arial" w:hAnsi="Arial" w:cs="Arial"/>
                  <w:color w:val="000000"/>
                  <w:sz w:val="18"/>
                  <w:szCs w:val="18"/>
                </w:rPr>
                <w:t>CA_n66A-n261(2A-I)</w:t>
              </w:r>
            </w:ins>
          </w:p>
        </w:tc>
        <w:tc>
          <w:tcPr>
            <w:tcW w:w="1980" w:type="dxa"/>
            <w:vMerge w:val="restart"/>
            <w:tcBorders>
              <w:top w:val="single" w:sz="4" w:space="0" w:color="auto"/>
              <w:left w:val="single" w:sz="4" w:space="0" w:color="auto"/>
              <w:right w:val="single" w:sz="4" w:space="0" w:color="auto"/>
            </w:tcBorders>
            <w:vAlign w:val="center"/>
          </w:tcPr>
          <w:p w14:paraId="2D456102" w14:textId="77777777" w:rsidR="00585091" w:rsidRPr="002F0CDC" w:rsidRDefault="00585091" w:rsidP="00F017CA">
            <w:pPr>
              <w:pStyle w:val="NoSpacing"/>
              <w:jc w:val="center"/>
              <w:rPr>
                <w:ins w:id="4588" w:author="Verizon" w:date="2020-08-03T15:15:00Z"/>
                <w:rFonts w:ascii="Arial" w:hAnsi="Arial" w:cs="Arial"/>
                <w:sz w:val="18"/>
                <w:szCs w:val="18"/>
              </w:rPr>
            </w:pPr>
            <w:ins w:id="4589" w:author="Verizon" w:date="2020-08-03T15:15:00Z">
              <w:r w:rsidRPr="002F0CDC">
                <w:rPr>
                  <w:rFonts w:ascii="Arial" w:hAnsi="Arial" w:cs="Arial"/>
                  <w:color w:val="000000"/>
                  <w:sz w:val="18"/>
                  <w:szCs w:val="18"/>
                </w:rPr>
                <w:t>CA_n66A-n261A CA_n66A-n261G CA_n66A-n261H CA_n66A-n261I</w:t>
              </w:r>
            </w:ins>
          </w:p>
        </w:tc>
        <w:tc>
          <w:tcPr>
            <w:tcW w:w="746" w:type="dxa"/>
            <w:vMerge w:val="restart"/>
            <w:tcBorders>
              <w:top w:val="single" w:sz="4" w:space="0" w:color="auto"/>
              <w:left w:val="single" w:sz="4" w:space="0" w:color="auto"/>
              <w:right w:val="single" w:sz="4" w:space="0" w:color="auto"/>
            </w:tcBorders>
            <w:vAlign w:val="center"/>
          </w:tcPr>
          <w:p w14:paraId="59A7504F" w14:textId="77777777" w:rsidR="00585091" w:rsidRPr="00232036" w:rsidRDefault="00585091" w:rsidP="00F017CA">
            <w:pPr>
              <w:jc w:val="center"/>
              <w:rPr>
                <w:ins w:id="4590" w:author="Verizon" w:date="2020-08-03T15:15:00Z"/>
                <w:rFonts w:ascii="Arial" w:hAnsi="Arial" w:cs="Arial"/>
                <w:sz w:val="18"/>
                <w:szCs w:val="18"/>
              </w:rPr>
            </w:pPr>
            <w:ins w:id="4591"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02C0C497" w14:textId="77777777" w:rsidR="00585091" w:rsidRPr="00232036" w:rsidRDefault="00585091" w:rsidP="00F017CA">
            <w:pPr>
              <w:jc w:val="center"/>
              <w:rPr>
                <w:ins w:id="4592" w:author="Verizon" w:date="2020-08-03T15:15:00Z"/>
                <w:rFonts w:ascii="Arial" w:hAnsi="Arial" w:cs="Arial"/>
                <w:sz w:val="18"/>
                <w:szCs w:val="18"/>
              </w:rPr>
            </w:pPr>
            <w:ins w:id="4593"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84278D2" w14:textId="77777777" w:rsidR="00585091" w:rsidRPr="00232036" w:rsidRDefault="00585091" w:rsidP="00F017CA">
            <w:pPr>
              <w:jc w:val="center"/>
              <w:rPr>
                <w:ins w:id="4594" w:author="Verizon" w:date="2020-08-03T15:15:00Z"/>
                <w:rFonts w:ascii="Arial" w:hAnsi="Arial" w:cs="Arial"/>
                <w:sz w:val="18"/>
                <w:szCs w:val="18"/>
              </w:rPr>
            </w:pPr>
            <w:ins w:id="459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21F152" w14:textId="77777777" w:rsidR="00585091" w:rsidRPr="00232036" w:rsidRDefault="00585091" w:rsidP="00F017CA">
            <w:pPr>
              <w:jc w:val="center"/>
              <w:rPr>
                <w:ins w:id="4596" w:author="Verizon" w:date="2020-08-03T15:15:00Z"/>
                <w:rFonts w:ascii="Arial" w:hAnsi="Arial" w:cs="Arial"/>
                <w:sz w:val="18"/>
                <w:szCs w:val="18"/>
              </w:rPr>
            </w:pPr>
            <w:ins w:id="459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33D03F" w14:textId="77777777" w:rsidR="00585091" w:rsidRPr="00232036" w:rsidRDefault="00585091" w:rsidP="00F017CA">
            <w:pPr>
              <w:jc w:val="center"/>
              <w:rPr>
                <w:ins w:id="4598" w:author="Verizon" w:date="2020-08-03T15:15:00Z"/>
                <w:rFonts w:ascii="Arial" w:hAnsi="Arial" w:cs="Arial"/>
                <w:sz w:val="18"/>
                <w:szCs w:val="18"/>
              </w:rPr>
            </w:pPr>
            <w:ins w:id="459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C8EB96" w14:textId="77777777" w:rsidR="00585091" w:rsidRPr="00232036" w:rsidRDefault="00585091" w:rsidP="00F017CA">
            <w:pPr>
              <w:jc w:val="center"/>
              <w:rPr>
                <w:ins w:id="4600" w:author="Verizon" w:date="2020-08-03T15:15:00Z"/>
                <w:rFonts w:ascii="Arial" w:hAnsi="Arial" w:cs="Arial"/>
                <w:sz w:val="18"/>
                <w:szCs w:val="18"/>
              </w:rPr>
            </w:pPr>
            <w:ins w:id="460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02A624" w14:textId="77777777" w:rsidR="00585091" w:rsidRPr="00232036" w:rsidRDefault="00585091" w:rsidP="00F017CA">
            <w:pPr>
              <w:jc w:val="center"/>
              <w:rPr>
                <w:ins w:id="460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ACAC4F" w14:textId="77777777" w:rsidR="00585091" w:rsidRPr="00232036" w:rsidRDefault="00585091" w:rsidP="00F017CA">
            <w:pPr>
              <w:jc w:val="center"/>
              <w:rPr>
                <w:ins w:id="460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5B4EDB" w14:textId="77777777" w:rsidR="00585091" w:rsidRPr="00232036" w:rsidRDefault="00585091" w:rsidP="00F017CA">
            <w:pPr>
              <w:jc w:val="center"/>
              <w:rPr>
                <w:ins w:id="4604" w:author="Verizon" w:date="2020-08-03T15:15:00Z"/>
                <w:rFonts w:ascii="Arial" w:hAnsi="Arial" w:cs="Arial"/>
                <w:sz w:val="18"/>
                <w:szCs w:val="18"/>
              </w:rPr>
            </w:pPr>
            <w:ins w:id="460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ED00A5" w14:textId="77777777" w:rsidR="00585091" w:rsidRPr="00232036" w:rsidRDefault="00585091" w:rsidP="00F017CA">
            <w:pPr>
              <w:jc w:val="center"/>
              <w:rPr>
                <w:ins w:id="460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3EB906" w14:textId="77777777" w:rsidR="00585091" w:rsidRPr="00232036" w:rsidRDefault="00585091" w:rsidP="00F017CA">
            <w:pPr>
              <w:jc w:val="center"/>
              <w:rPr>
                <w:ins w:id="460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4CD10E" w14:textId="77777777" w:rsidR="00585091" w:rsidRPr="00232036" w:rsidRDefault="00585091" w:rsidP="00F017CA">
            <w:pPr>
              <w:jc w:val="center"/>
              <w:rPr>
                <w:ins w:id="460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FCD090" w14:textId="77777777" w:rsidR="00585091" w:rsidRPr="00232036" w:rsidRDefault="00585091" w:rsidP="00F017CA">
            <w:pPr>
              <w:jc w:val="center"/>
              <w:rPr>
                <w:ins w:id="460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DA1349" w14:textId="77777777" w:rsidR="00585091" w:rsidRPr="00232036" w:rsidRDefault="00585091" w:rsidP="00F017CA">
            <w:pPr>
              <w:jc w:val="center"/>
              <w:rPr>
                <w:ins w:id="4610" w:author="Verizon" w:date="2020-08-03T15:15:00Z"/>
                <w:rFonts w:ascii="Arial" w:hAnsi="Arial" w:cs="Arial"/>
                <w:sz w:val="18"/>
                <w:szCs w:val="18"/>
              </w:rPr>
            </w:pPr>
            <w:ins w:id="4611"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26228B5F" w14:textId="77777777" w:rsidR="00585091" w:rsidRPr="00232036" w:rsidRDefault="00585091" w:rsidP="00F017CA">
            <w:pPr>
              <w:jc w:val="center"/>
              <w:rPr>
                <w:ins w:id="461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64989AB" w14:textId="77777777" w:rsidR="00585091" w:rsidRPr="00232036" w:rsidRDefault="00585091" w:rsidP="00F017CA">
            <w:pPr>
              <w:jc w:val="center"/>
              <w:rPr>
                <w:ins w:id="4613"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331A8C" w14:textId="77777777" w:rsidR="00585091" w:rsidRPr="00232036" w:rsidRDefault="00585091" w:rsidP="00F017CA">
            <w:pPr>
              <w:jc w:val="center"/>
              <w:rPr>
                <w:ins w:id="4614"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98E33E5" w14:textId="77777777" w:rsidR="00585091" w:rsidRPr="00232036" w:rsidRDefault="00585091" w:rsidP="00F017CA">
            <w:pPr>
              <w:jc w:val="center"/>
              <w:rPr>
                <w:ins w:id="4615" w:author="Verizon" w:date="2020-08-03T15:15:00Z"/>
                <w:rFonts w:ascii="Arial" w:hAnsi="Arial" w:cs="Arial"/>
                <w:sz w:val="18"/>
                <w:szCs w:val="18"/>
              </w:rPr>
            </w:pPr>
            <w:ins w:id="4616" w:author="Verizon" w:date="2020-08-03T15:15:00Z">
              <w:r w:rsidRPr="00232036">
                <w:rPr>
                  <w:rFonts w:ascii="Arial" w:hAnsi="Arial" w:cs="Arial"/>
                  <w:sz w:val="18"/>
                  <w:szCs w:val="18"/>
                </w:rPr>
                <w:t>0</w:t>
              </w:r>
            </w:ins>
          </w:p>
        </w:tc>
      </w:tr>
      <w:tr w:rsidR="00585091" w:rsidRPr="00232036" w14:paraId="0D484FB7" w14:textId="77777777" w:rsidTr="00F017CA">
        <w:trPr>
          <w:trHeight w:val="125"/>
          <w:jc w:val="center"/>
          <w:ins w:id="4617" w:author="Verizon" w:date="2020-08-03T15:15:00Z"/>
        </w:trPr>
        <w:tc>
          <w:tcPr>
            <w:tcW w:w="2065" w:type="dxa"/>
            <w:vMerge/>
            <w:tcBorders>
              <w:left w:val="single" w:sz="4" w:space="0" w:color="auto"/>
              <w:right w:val="single" w:sz="4" w:space="0" w:color="auto"/>
            </w:tcBorders>
            <w:vAlign w:val="center"/>
          </w:tcPr>
          <w:p w14:paraId="203F63DD" w14:textId="77777777" w:rsidR="00585091" w:rsidRPr="00232036" w:rsidRDefault="00585091" w:rsidP="00F017CA">
            <w:pPr>
              <w:pStyle w:val="NoSpacing"/>
              <w:jc w:val="center"/>
              <w:rPr>
                <w:ins w:id="4618"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3AE6D234" w14:textId="77777777" w:rsidR="00585091" w:rsidRPr="002F0CDC" w:rsidRDefault="00585091" w:rsidP="00F017CA">
            <w:pPr>
              <w:pStyle w:val="NoSpacing"/>
              <w:jc w:val="center"/>
              <w:rPr>
                <w:ins w:id="4619"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441AE237" w14:textId="77777777" w:rsidR="00585091" w:rsidRPr="00232036" w:rsidRDefault="00585091" w:rsidP="00F017CA">
            <w:pPr>
              <w:jc w:val="center"/>
              <w:rPr>
                <w:ins w:id="462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6654334" w14:textId="77777777" w:rsidR="00585091" w:rsidRPr="00232036" w:rsidRDefault="00585091" w:rsidP="00F017CA">
            <w:pPr>
              <w:jc w:val="center"/>
              <w:rPr>
                <w:ins w:id="4621" w:author="Verizon" w:date="2020-08-03T15:15:00Z"/>
                <w:rFonts w:ascii="Arial" w:hAnsi="Arial" w:cs="Arial"/>
                <w:sz w:val="18"/>
                <w:szCs w:val="18"/>
              </w:rPr>
            </w:pPr>
            <w:ins w:id="4622"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05CFF8F6" w14:textId="77777777" w:rsidR="00585091" w:rsidRPr="00232036" w:rsidRDefault="00585091" w:rsidP="00F017CA">
            <w:pPr>
              <w:jc w:val="center"/>
              <w:rPr>
                <w:ins w:id="462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8EAB65" w14:textId="77777777" w:rsidR="00585091" w:rsidRPr="00232036" w:rsidRDefault="00585091" w:rsidP="00F017CA">
            <w:pPr>
              <w:jc w:val="center"/>
              <w:rPr>
                <w:ins w:id="4624" w:author="Verizon" w:date="2020-08-03T15:15:00Z"/>
                <w:rFonts w:ascii="Arial" w:hAnsi="Arial" w:cs="Arial"/>
                <w:sz w:val="18"/>
                <w:szCs w:val="18"/>
              </w:rPr>
            </w:pPr>
            <w:ins w:id="462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51F3BE" w14:textId="77777777" w:rsidR="00585091" w:rsidRPr="00232036" w:rsidRDefault="00585091" w:rsidP="00F017CA">
            <w:pPr>
              <w:jc w:val="center"/>
              <w:rPr>
                <w:ins w:id="4626" w:author="Verizon" w:date="2020-08-03T15:15:00Z"/>
                <w:rFonts w:ascii="Arial" w:hAnsi="Arial" w:cs="Arial"/>
                <w:sz w:val="18"/>
                <w:szCs w:val="18"/>
              </w:rPr>
            </w:pPr>
            <w:ins w:id="462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00A6C0" w14:textId="77777777" w:rsidR="00585091" w:rsidRPr="00232036" w:rsidRDefault="00585091" w:rsidP="00F017CA">
            <w:pPr>
              <w:jc w:val="center"/>
              <w:rPr>
                <w:ins w:id="4628" w:author="Verizon" w:date="2020-08-03T15:15:00Z"/>
                <w:rFonts w:ascii="Arial" w:hAnsi="Arial" w:cs="Arial"/>
                <w:sz w:val="18"/>
                <w:szCs w:val="18"/>
              </w:rPr>
            </w:pPr>
            <w:ins w:id="462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09EEC9" w14:textId="77777777" w:rsidR="00585091" w:rsidRPr="00232036" w:rsidRDefault="00585091" w:rsidP="00F017CA">
            <w:pPr>
              <w:jc w:val="center"/>
              <w:rPr>
                <w:ins w:id="463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A8976" w14:textId="77777777" w:rsidR="00585091" w:rsidRPr="00232036" w:rsidRDefault="00585091" w:rsidP="00F017CA">
            <w:pPr>
              <w:jc w:val="center"/>
              <w:rPr>
                <w:ins w:id="463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1831D6" w14:textId="77777777" w:rsidR="00585091" w:rsidRPr="00232036" w:rsidRDefault="00585091" w:rsidP="00F017CA">
            <w:pPr>
              <w:jc w:val="center"/>
              <w:rPr>
                <w:ins w:id="4632" w:author="Verizon" w:date="2020-08-03T15:15:00Z"/>
                <w:rFonts w:ascii="Arial" w:hAnsi="Arial" w:cs="Arial"/>
                <w:sz w:val="18"/>
                <w:szCs w:val="18"/>
              </w:rPr>
            </w:pPr>
            <w:ins w:id="463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3C9A88" w14:textId="77777777" w:rsidR="00585091" w:rsidRPr="00232036" w:rsidRDefault="00585091" w:rsidP="00F017CA">
            <w:pPr>
              <w:jc w:val="center"/>
              <w:rPr>
                <w:ins w:id="463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0151AA" w14:textId="77777777" w:rsidR="00585091" w:rsidRPr="00232036" w:rsidRDefault="00585091" w:rsidP="00F017CA">
            <w:pPr>
              <w:jc w:val="center"/>
              <w:rPr>
                <w:ins w:id="463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A69CC8" w14:textId="77777777" w:rsidR="00585091" w:rsidRPr="00232036" w:rsidRDefault="00585091" w:rsidP="00F017CA">
            <w:pPr>
              <w:jc w:val="center"/>
              <w:rPr>
                <w:ins w:id="463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97D13" w14:textId="77777777" w:rsidR="00585091" w:rsidRPr="00232036" w:rsidRDefault="00585091" w:rsidP="00F017CA">
            <w:pPr>
              <w:jc w:val="center"/>
              <w:rPr>
                <w:ins w:id="463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A00244" w14:textId="77777777" w:rsidR="00585091" w:rsidRPr="00232036" w:rsidRDefault="00585091" w:rsidP="00F017CA">
            <w:pPr>
              <w:jc w:val="center"/>
              <w:rPr>
                <w:ins w:id="463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B83C5AA" w14:textId="77777777" w:rsidR="00585091" w:rsidRPr="00232036" w:rsidRDefault="00585091" w:rsidP="00F017CA">
            <w:pPr>
              <w:jc w:val="center"/>
              <w:rPr>
                <w:ins w:id="4639"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942F83B" w14:textId="77777777" w:rsidR="00585091" w:rsidRPr="00232036" w:rsidRDefault="00585091" w:rsidP="00F017CA">
            <w:pPr>
              <w:jc w:val="center"/>
              <w:rPr>
                <w:ins w:id="4640"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39B15F" w14:textId="77777777" w:rsidR="00585091" w:rsidRPr="00232036" w:rsidRDefault="00585091" w:rsidP="00F017CA">
            <w:pPr>
              <w:jc w:val="center"/>
              <w:rPr>
                <w:ins w:id="4641"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5565D5B" w14:textId="77777777" w:rsidR="00585091" w:rsidRPr="00232036" w:rsidRDefault="00585091" w:rsidP="00F017CA">
            <w:pPr>
              <w:jc w:val="center"/>
              <w:rPr>
                <w:ins w:id="4642" w:author="Verizon" w:date="2020-08-03T15:15:00Z"/>
                <w:rFonts w:ascii="Arial" w:hAnsi="Arial" w:cs="Arial"/>
                <w:sz w:val="18"/>
                <w:szCs w:val="18"/>
              </w:rPr>
            </w:pPr>
          </w:p>
        </w:tc>
      </w:tr>
      <w:tr w:rsidR="00585091" w:rsidRPr="00232036" w14:paraId="0A7392D4" w14:textId="77777777" w:rsidTr="00F017CA">
        <w:trPr>
          <w:trHeight w:val="125"/>
          <w:jc w:val="center"/>
          <w:ins w:id="4643" w:author="Verizon" w:date="2020-08-03T15:15:00Z"/>
        </w:trPr>
        <w:tc>
          <w:tcPr>
            <w:tcW w:w="2065" w:type="dxa"/>
            <w:vMerge/>
            <w:tcBorders>
              <w:left w:val="single" w:sz="4" w:space="0" w:color="auto"/>
              <w:right w:val="single" w:sz="4" w:space="0" w:color="auto"/>
            </w:tcBorders>
            <w:vAlign w:val="center"/>
          </w:tcPr>
          <w:p w14:paraId="2A26E970" w14:textId="77777777" w:rsidR="00585091" w:rsidRPr="00232036" w:rsidRDefault="00585091" w:rsidP="00F017CA">
            <w:pPr>
              <w:pStyle w:val="NoSpacing"/>
              <w:jc w:val="center"/>
              <w:rPr>
                <w:ins w:id="4644"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31D62BE1" w14:textId="77777777" w:rsidR="00585091" w:rsidRPr="002F0CDC" w:rsidRDefault="00585091" w:rsidP="00F017CA">
            <w:pPr>
              <w:pStyle w:val="NoSpacing"/>
              <w:jc w:val="center"/>
              <w:rPr>
                <w:ins w:id="4645"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05E2771" w14:textId="77777777" w:rsidR="00585091" w:rsidRPr="00232036" w:rsidRDefault="00585091" w:rsidP="00F017CA">
            <w:pPr>
              <w:jc w:val="center"/>
              <w:rPr>
                <w:ins w:id="464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71BBF37" w14:textId="77777777" w:rsidR="00585091" w:rsidRPr="00232036" w:rsidRDefault="00585091" w:rsidP="00F017CA">
            <w:pPr>
              <w:jc w:val="center"/>
              <w:rPr>
                <w:ins w:id="4647" w:author="Verizon" w:date="2020-08-03T15:15:00Z"/>
                <w:rFonts w:ascii="Arial" w:hAnsi="Arial" w:cs="Arial"/>
                <w:sz w:val="18"/>
                <w:szCs w:val="18"/>
              </w:rPr>
            </w:pPr>
            <w:ins w:id="4648"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3E837E6B" w14:textId="77777777" w:rsidR="00585091" w:rsidRPr="00232036" w:rsidRDefault="00585091" w:rsidP="00F017CA">
            <w:pPr>
              <w:jc w:val="center"/>
              <w:rPr>
                <w:ins w:id="464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95A423" w14:textId="77777777" w:rsidR="00585091" w:rsidRPr="00232036" w:rsidRDefault="00585091" w:rsidP="00F017CA">
            <w:pPr>
              <w:jc w:val="center"/>
              <w:rPr>
                <w:ins w:id="4650" w:author="Verizon" w:date="2020-08-03T15:15:00Z"/>
                <w:rFonts w:ascii="Arial" w:hAnsi="Arial" w:cs="Arial"/>
                <w:sz w:val="18"/>
                <w:szCs w:val="18"/>
              </w:rPr>
            </w:pPr>
            <w:ins w:id="465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C6C7AD" w14:textId="77777777" w:rsidR="00585091" w:rsidRPr="00232036" w:rsidRDefault="00585091" w:rsidP="00F017CA">
            <w:pPr>
              <w:jc w:val="center"/>
              <w:rPr>
                <w:ins w:id="4652" w:author="Verizon" w:date="2020-08-03T15:15:00Z"/>
                <w:rFonts w:ascii="Arial" w:hAnsi="Arial" w:cs="Arial"/>
                <w:sz w:val="18"/>
                <w:szCs w:val="18"/>
              </w:rPr>
            </w:pPr>
            <w:ins w:id="465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E72671" w14:textId="77777777" w:rsidR="00585091" w:rsidRPr="00232036" w:rsidRDefault="00585091" w:rsidP="00F017CA">
            <w:pPr>
              <w:jc w:val="center"/>
              <w:rPr>
                <w:ins w:id="4654" w:author="Verizon" w:date="2020-08-03T15:15:00Z"/>
                <w:rFonts w:ascii="Arial" w:hAnsi="Arial" w:cs="Arial"/>
                <w:sz w:val="18"/>
                <w:szCs w:val="18"/>
              </w:rPr>
            </w:pPr>
            <w:ins w:id="465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BA9AC9" w14:textId="77777777" w:rsidR="00585091" w:rsidRPr="00232036" w:rsidRDefault="00585091" w:rsidP="00F017CA">
            <w:pPr>
              <w:jc w:val="center"/>
              <w:rPr>
                <w:ins w:id="465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D0F3C7" w14:textId="77777777" w:rsidR="00585091" w:rsidRPr="00232036" w:rsidRDefault="00585091" w:rsidP="00F017CA">
            <w:pPr>
              <w:jc w:val="center"/>
              <w:rPr>
                <w:ins w:id="465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24DC35" w14:textId="77777777" w:rsidR="00585091" w:rsidRPr="00232036" w:rsidRDefault="00585091" w:rsidP="00F017CA">
            <w:pPr>
              <w:jc w:val="center"/>
              <w:rPr>
                <w:ins w:id="4658" w:author="Verizon" w:date="2020-08-03T15:15:00Z"/>
                <w:rFonts w:ascii="Arial" w:hAnsi="Arial" w:cs="Arial"/>
                <w:sz w:val="18"/>
                <w:szCs w:val="18"/>
              </w:rPr>
            </w:pPr>
            <w:ins w:id="465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209898" w14:textId="77777777" w:rsidR="00585091" w:rsidRPr="00232036" w:rsidRDefault="00585091" w:rsidP="00F017CA">
            <w:pPr>
              <w:jc w:val="center"/>
              <w:rPr>
                <w:ins w:id="466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8AFA07" w14:textId="77777777" w:rsidR="00585091" w:rsidRPr="00232036" w:rsidRDefault="00585091" w:rsidP="00F017CA">
            <w:pPr>
              <w:jc w:val="center"/>
              <w:rPr>
                <w:ins w:id="466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A6AD4A" w14:textId="77777777" w:rsidR="00585091" w:rsidRPr="00232036" w:rsidRDefault="00585091" w:rsidP="00F017CA">
            <w:pPr>
              <w:jc w:val="center"/>
              <w:rPr>
                <w:ins w:id="466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52EC6B" w14:textId="77777777" w:rsidR="00585091" w:rsidRPr="00232036" w:rsidRDefault="00585091" w:rsidP="00F017CA">
            <w:pPr>
              <w:jc w:val="center"/>
              <w:rPr>
                <w:ins w:id="466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447400" w14:textId="77777777" w:rsidR="00585091" w:rsidRPr="00232036" w:rsidRDefault="00585091" w:rsidP="00F017CA">
            <w:pPr>
              <w:jc w:val="center"/>
              <w:rPr>
                <w:ins w:id="466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230781" w14:textId="77777777" w:rsidR="00585091" w:rsidRPr="00232036" w:rsidRDefault="00585091" w:rsidP="00F017CA">
            <w:pPr>
              <w:jc w:val="center"/>
              <w:rPr>
                <w:ins w:id="4665"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EE3C218" w14:textId="77777777" w:rsidR="00585091" w:rsidRPr="00232036" w:rsidRDefault="00585091" w:rsidP="00F017CA">
            <w:pPr>
              <w:jc w:val="center"/>
              <w:rPr>
                <w:ins w:id="4666"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99F194" w14:textId="77777777" w:rsidR="00585091" w:rsidRPr="00232036" w:rsidRDefault="00585091" w:rsidP="00F017CA">
            <w:pPr>
              <w:jc w:val="center"/>
              <w:rPr>
                <w:ins w:id="4667"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6D592F5" w14:textId="77777777" w:rsidR="00585091" w:rsidRPr="00232036" w:rsidRDefault="00585091" w:rsidP="00F017CA">
            <w:pPr>
              <w:jc w:val="center"/>
              <w:rPr>
                <w:ins w:id="4668" w:author="Verizon" w:date="2020-08-03T15:15:00Z"/>
                <w:rFonts w:ascii="Arial" w:hAnsi="Arial" w:cs="Arial"/>
                <w:sz w:val="18"/>
                <w:szCs w:val="18"/>
              </w:rPr>
            </w:pPr>
          </w:p>
        </w:tc>
      </w:tr>
      <w:tr w:rsidR="00585091" w:rsidRPr="00232036" w14:paraId="3F7856E3" w14:textId="77777777" w:rsidTr="00F017CA">
        <w:trPr>
          <w:trHeight w:val="125"/>
          <w:jc w:val="center"/>
          <w:ins w:id="4669" w:author="Verizon" w:date="2020-08-03T15:15:00Z"/>
        </w:trPr>
        <w:tc>
          <w:tcPr>
            <w:tcW w:w="2065" w:type="dxa"/>
            <w:vMerge/>
            <w:tcBorders>
              <w:left w:val="single" w:sz="4" w:space="0" w:color="auto"/>
              <w:bottom w:val="single" w:sz="4" w:space="0" w:color="auto"/>
              <w:right w:val="single" w:sz="4" w:space="0" w:color="auto"/>
            </w:tcBorders>
            <w:vAlign w:val="center"/>
          </w:tcPr>
          <w:p w14:paraId="0ED48FFB" w14:textId="77777777" w:rsidR="00585091" w:rsidRPr="00232036" w:rsidRDefault="00585091" w:rsidP="00F017CA">
            <w:pPr>
              <w:pStyle w:val="NoSpacing"/>
              <w:jc w:val="center"/>
              <w:rPr>
                <w:ins w:id="4670"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0BA4562C" w14:textId="77777777" w:rsidR="00585091" w:rsidRPr="002F0CDC" w:rsidRDefault="00585091" w:rsidP="00F017CA">
            <w:pPr>
              <w:pStyle w:val="NoSpacing"/>
              <w:jc w:val="center"/>
              <w:rPr>
                <w:ins w:id="4671"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A8A7C20" w14:textId="77777777" w:rsidR="00585091" w:rsidRPr="00232036" w:rsidRDefault="00585091" w:rsidP="00F017CA">
            <w:pPr>
              <w:jc w:val="center"/>
              <w:rPr>
                <w:ins w:id="4672" w:author="Verizon" w:date="2020-08-03T15:15:00Z"/>
                <w:rFonts w:ascii="Arial" w:hAnsi="Arial" w:cs="Arial"/>
                <w:sz w:val="18"/>
                <w:szCs w:val="18"/>
              </w:rPr>
            </w:pPr>
            <w:ins w:id="4673"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6DC89C8E" w14:textId="77777777" w:rsidR="00585091" w:rsidRPr="00232036" w:rsidRDefault="00585091" w:rsidP="00F017CA">
            <w:pPr>
              <w:jc w:val="center"/>
              <w:rPr>
                <w:ins w:id="4674" w:author="Verizon" w:date="2020-08-03T15:15:00Z"/>
                <w:rFonts w:ascii="Arial" w:hAnsi="Arial" w:cs="Arial"/>
                <w:sz w:val="18"/>
                <w:szCs w:val="18"/>
              </w:rPr>
            </w:pPr>
            <w:ins w:id="4675"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1(2A-I)</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442AF7FC" w14:textId="77777777" w:rsidR="00585091" w:rsidRPr="00232036" w:rsidRDefault="00585091" w:rsidP="00F017CA">
            <w:pPr>
              <w:jc w:val="center"/>
              <w:rPr>
                <w:ins w:id="4676" w:author="Verizon" w:date="2020-08-03T15:15:00Z"/>
                <w:rFonts w:ascii="Arial" w:hAnsi="Arial" w:cs="Arial"/>
                <w:sz w:val="18"/>
                <w:szCs w:val="18"/>
              </w:rPr>
            </w:pPr>
          </w:p>
        </w:tc>
      </w:tr>
      <w:tr w:rsidR="00585091" w:rsidRPr="00232036" w14:paraId="2E03A6DC" w14:textId="77777777" w:rsidTr="00F017CA">
        <w:trPr>
          <w:trHeight w:val="125"/>
          <w:jc w:val="center"/>
          <w:ins w:id="4677" w:author="Verizon" w:date="2020-08-03T15:15:00Z"/>
        </w:trPr>
        <w:tc>
          <w:tcPr>
            <w:tcW w:w="2065" w:type="dxa"/>
            <w:vMerge w:val="restart"/>
            <w:tcBorders>
              <w:top w:val="single" w:sz="4" w:space="0" w:color="auto"/>
              <w:left w:val="single" w:sz="4" w:space="0" w:color="auto"/>
              <w:right w:val="single" w:sz="4" w:space="0" w:color="auto"/>
            </w:tcBorders>
            <w:vAlign w:val="center"/>
          </w:tcPr>
          <w:p w14:paraId="06AA223A" w14:textId="77777777" w:rsidR="00585091" w:rsidRPr="00232036" w:rsidRDefault="00585091" w:rsidP="00F017CA">
            <w:pPr>
              <w:pStyle w:val="NoSpacing"/>
              <w:jc w:val="center"/>
              <w:rPr>
                <w:ins w:id="4678" w:author="Verizon" w:date="2020-08-03T15:15:00Z"/>
                <w:rFonts w:ascii="Arial" w:hAnsi="Arial" w:cs="Arial"/>
                <w:sz w:val="18"/>
                <w:szCs w:val="18"/>
              </w:rPr>
            </w:pPr>
            <w:ins w:id="4679" w:author="Verizon" w:date="2020-08-03T15:15:00Z">
              <w:r w:rsidRPr="006B0193">
                <w:rPr>
                  <w:rFonts w:ascii="Arial" w:hAnsi="Arial" w:cs="Arial"/>
                  <w:color w:val="000000"/>
                  <w:sz w:val="18"/>
                  <w:szCs w:val="18"/>
                </w:rPr>
                <w:t>CA_n66A-n261(A-2G)</w:t>
              </w:r>
            </w:ins>
          </w:p>
        </w:tc>
        <w:tc>
          <w:tcPr>
            <w:tcW w:w="1980" w:type="dxa"/>
            <w:vMerge w:val="restart"/>
            <w:tcBorders>
              <w:top w:val="single" w:sz="4" w:space="0" w:color="auto"/>
              <w:left w:val="single" w:sz="4" w:space="0" w:color="auto"/>
              <w:right w:val="single" w:sz="4" w:space="0" w:color="auto"/>
            </w:tcBorders>
            <w:vAlign w:val="center"/>
          </w:tcPr>
          <w:p w14:paraId="47EFC3CA" w14:textId="77777777" w:rsidR="00585091" w:rsidRPr="002F0CDC" w:rsidRDefault="00585091" w:rsidP="00F017CA">
            <w:pPr>
              <w:pStyle w:val="NoSpacing"/>
              <w:jc w:val="center"/>
              <w:rPr>
                <w:ins w:id="4680" w:author="Verizon" w:date="2020-08-03T15:15:00Z"/>
                <w:rFonts w:ascii="Arial" w:hAnsi="Arial" w:cs="Arial"/>
                <w:sz w:val="18"/>
                <w:szCs w:val="18"/>
              </w:rPr>
            </w:pPr>
            <w:ins w:id="4681" w:author="Verizon" w:date="2020-08-03T15:15:00Z">
              <w:r w:rsidRPr="002F0CDC">
                <w:rPr>
                  <w:rFonts w:ascii="Arial" w:hAnsi="Arial" w:cs="Arial"/>
                  <w:color w:val="000000"/>
                  <w:sz w:val="18"/>
                  <w:szCs w:val="18"/>
                </w:rPr>
                <w:t>CA_n66A-n261A CA_n66A-n261G</w:t>
              </w:r>
            </w:ins>
          </w:p>
        </w:tc>
        <w:tc>
          <w:tcPr>
            <w:tcW w:w="746" w:type="dxa"/>
            <w:vMerge w:val="restart"/>
            <w:tcBorders>
              <w:top w:val="single" w:sz="4" w:space="0" w:color="auto"/>
              <w:left w:val="single" w:sz="4" w:space="0" w:color="auto"/>
              <w:right w:val="single" w:sz="4" w:space="0" w:color="auto"/>
            </w:tcBorders>
            <w:vAlign w:val="center"/>
          </w:tcPr>
          <w:p w14:paraId="5437097A" w14:textId="77777777" w:rsidR="00585091" w:rsidRPr="00232036" w:rsidRDefault="00585091" w:rsidP="00F017CA">
            <w:pPr>
              <w:jc w:val="center"/>
              <w:rPr>
                <w:ins w:id="4682" w:author="Verizon" w:date="2020-08-03T15:15:00Z"/>
                <w:rFonts w:ascii="Arial" w:hAnsi="Arial" w:cs="Arial"/>
                <w:sz w:val="18"/>
                <w:szCs w:val="18"/>
              </w:rPr>
            </w:pPr>
            <w:ins w:id="4683"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5E737924" w14:textId="77777777" w:rsidR="00585091" w:rsidRPr="00232036" w:rsidRDefault="00585091" w:rsidP="00F017CA">
            <w:pPr>
              <w:jc w:val="center"/>
              <w:rPr>
                <w:ins w:id="4684" w:author="Verizon" w:date="2020-08-03T15:15:00Z"/>
                <w:rFonts w:ascii="Arial" w:hAnsi="Arial" w:cs="Arial"/>
                <w:sz w:val="18"/>
                <w:szCs w:val="18"/>
              </w:rPr>
            </w:pPr>
            <w:ins w:id="4685"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0EFB4288" w14:textId="77777777" w:rsidR="00585091" w:rsidRPr="00232036" w:rsidRDefault="00585091" w:rsidP="00F017CA">
            <w:pPr>
              <w:jc w:val="center"/>
              <w:rPr>
                <w:ins w:id="4686" w:author="Verizon" w:date="2020-08-03T15:15:00Z"/>
                <w:rFonts w:ascii="Arial" w:hAnsi="Arial" w:cs="Arial"/>
                <w:sz w:val="18"/>
                <w:szCs w:val="18"/>
              </w:rPr>
            </w:pPr>
            <w:ins w:id="468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3416D3" w14:textId="77777777" w:rsidR="00585091" w:rsidRPr="00232036" w:rsidRDefault="00585091" w:rsidP="00F017CA">
            <w:pPr>
              <w:jc w:val="center"/>
              <w:rPr>
                <w:ins w:id="4688" w:author="Verizon" w:date="2020-08-03T15:15:00Z"/>
                <w:rFonts w:ascii="Arial" w:hAnsi="Arial" w:cs="Arial"/>
                <w:sz w:val="18"/>
                <w:szCs w:val="18"/>
              </w:rPr>
            </w:pPr>
            <w:ins w:id="468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15C7810" w14:textId="77777777" w:rsidR="00585091" w:rsidRPr="00232036" w:rsidRDefault="00585091" w:rsidP="00F017CA">
            <w:pPr>
              <w:jc w:val="center"/>
              <w:rPr>
                <w:ins w:id="4690" w:author="Verizon" w:date="2020-08-03T15:15:00Z"/>
                <w:rFonts w:ascii="Arial" w:hAnsi="Arial" w:cs="Arial"/>
                <w:sz w:val="18"/>
                <w:szCs w:val="18"/>
              </w:rPr>
            </w:pPr>
            <w:ins w:id="469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76EEBB" w14:textId="77777777" w:rsidR="00585091" w:rsidRPr="00232036" w:rsidRDefault="00585091" w:rsidP="00F017CA">
            <w:pPr>
              <w:jc w:val="center"/>
              <w:rPr>
                <w:ins w:id="4692" w:author="Verizon" w:date="2020-08-03T15:15:00Z"/>
                <w:rFonts w:ascii="Arial" w:hAnsi="Arial" w:cs="Arial"/>
                <w:sz w:val="18"/>
                <w:szCs w:val="18"/>
              </w:rPr>
            </w:pPr>
            <w:ins w:id="469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B14B81" w14:textId="77777777" w:rsidR="00585091" w:rsidRPr="00232036" w:rsidRDefault="00585091" w:rsidP="00F017CA">
            <w:pPr>
              <w:jc w:val="center"/>
              <w:rPr>
                <w:ins w:id="469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AA9052" w14:textId="77777777" w:rsidR="00585091" w:rsidRPr="00232036" w:rsidRDefault="00585091" w:rsidP="00F017CA">
            <w:pPr>
              <w:jc w:val="center"/>
              <w:rPr>
                <w:ins w:id="469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6F6864" w14:textId="77777777" w:rsidR="00585091" w:rsidRPr="00232036" w:rsidRDefault="00585091" w:rsidP="00F017CA">
            <w:pPr>
              <w:jc w:val="center"/>
              <w:rPr>
                <w:ins w:id="4696" w:author="Verizon" w:date="2020-08-03T15:15:00Z"/>
                <w:rFonts w:ascii="Arial" w:hAnsi="Arial" w:cs="Arial"/>
                <w:sz w:val="18"/>
                <w:szCs w:val="18"/>
              </w:rPr>
            </w:pPr>
            <w:ins w:id="469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048C8F" w14:textId="77777777" w:rsidR="00585091" w:rsidRPr="00232036" w:rsidRDefault="00585091" w:rsidP="00F017CA">
            <w:pPr>
              <w:jc w:val="center"/>
              <w:rPr>
                <w:ins w:id="469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9127AF" w14:textId="77777777" w:rsidR="00585091" w:rsidRPr="00232036" w:rsidRDefault="00585091" w:rsidP="00F017CA">
            <w:pPr>
              <w:jc w:val="center"/>
              <w:rPr>
                <w:ins w:id="469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AC4754" w14:textId="77777777" w:rsidR="00585091" w:rsidRPr="00232036" w:rsidRDefault="00585091" w:rsidP="00F017CA">
            <w:pPr>
              <w:jc w:val="center"/>
              <w:rPr>
                <w:ins w:id="470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394ACB" w14:textId="77777777" w:rsidR="00585091" w:rsidRPr="00232036" w:rsidRDefault="00585091" w:rsidP="00F017CA">
            <w:pPr>
              <w:jc w:val="center"/>
              <w:rPr>
                <w:ins w:id="470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7092A" w14:textId="77777777" w:rsidR="00585091" w:rsidRPr="00232036" w:rsidRDefault="00585091" w:rsidP="00F017CA">
            <w:pPr>
              <w:jc w:val="center"/>
              <w:rPr>
                <w:ins w:id="4702" w:author="Verizon" w:date="2020-08-03T15:15:00Z"/>
                <w:rFonts w:ascii="Arial" w:hAnsi="Arial" w:cs="Arial"/>
                <w:sz w:val="18"/>
                <w:szCs w:val="18"/>
              </w:rPr>
            </w:pPr>
            <w:ins w:id="4703"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2F276BAC" w14:textId="77777777" w:rsidR="00585091" w:rsidRPr="00232036" w:rsidRDefault="00585091" w:rsidP="00F017CA">
            <w:pPr>
              <w:jc w:val="center"/>
              <w:rPr>
                <w:ins w:id="470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65A700A" w14:textId="77777777" w:rsidR="00585091" w:rsidRPr="00232036" w:rsidRDefault="00585091" w:rsidP="00F017CA">
            <w:pPr>
              <w:jc w:val="center"/>
              <w:rPr>
                <w:ins w:id="4705"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88FF35" w14:textId="77777777" w:rsidR="00585091" w:rsidRPr="00232036" w:rsidRDefault="00585091" w:rsidP="00F017CA">
            <w:pPr>
              <w:jc w:val="center"/>
              <w:rPr>
                <w:ins w:id="4706"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70B36A58" w14:textId="77777777" w:rsidR="00585091" w:rsidRPr="00232036" w:rsidRDefault="00585091" w:rsidP="00F017CA">
            <w:pPr>
              <w:jc w:val="center"/>
              <w:rPr>
                <w:ins w:id="4707" w:author="Verizon" w:date="2020-08-03T15:15:00Z"/>
                <w:rFonts w:ascii="Arial" w:hAnsi="Arial" w:cs="Arial"/>
                <w:sz w:val="18"/>
                <w:szCs w:val="18"/>
              </w:rPr>
            </w:pPr>
            <w:ins w:id="4708" w:author="Verizon" w:date="2020-08-03T15:15:00Z">
              <w:r w:rsidRPr="00232036">
                <w:rPr>
                  <w:rFonts w:ascii="Arial" w:hAnsi="Arial" w:cs="Arial"/>
                  <w:sz w:val="18"/>
                  <w:szCs w:val="18"/>
                </w:rPr>
                <w:t>0</w:t>
              </w:r>
            </w:ins>
          </w:p>
        </w:tc>
      </w:tr>
      <w:tr w:rsidR="00585091" w:rsidRPr="00232036" w14:paraId="7904D83F" w14:textId="77777777" w:rsidTr="00F017CA">
        <w:trPr>
          <w:trHeight w:val="125"/>
          <w:jc w:val="center"/>
          <w:ins w:id="4709" w:author="Verizon" w:date="2020-08-03T15:15:00Z"/>
        </w:trPr>
        <w:tc>
          <w:tcPr>
            <w:tcW w:w="2065" w:type="dxa"/>
            <w:vMerge/>
            <w:tcBorders>
              <w:left w:val="single" w:sz="4" w:space="0" w:color="auto"/>
              <w:right w:val="single" w:sz="4" w:space="0" w:color="auto"/>
            </w:tcBorders>
            <w:vAlign w:val="center"/>
          </w:tcPr>
          <w:p w14:paraId="5D25072F" w14:textId="77777777" w:rsidR="00585091" w:rsidRPr="00232036" w:rsidRDefault="00585091" w:rsidP="00F017CA">
            <w:pPr>
              <w:pStyle w:val="NoSpacing"/>
              <w:jc w:val="center"/>
              <w:rPr>
                <w:ins w:id="471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709177EE" w14:textId="77777777" w:rsidR="00585091" w:rsidRPr="002F0CDC" w:rsidRDefault="00585091" w:rsidP="00F017CA">
            <w:pPr>
              <w:pStyle w:val="NoSpacing"/>
              <w:jc w:val="center"/>
              <w:rPr>
                <w:ins w:id="4711"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17B2C7D8" w14:textId="77777777" w:rsidR="00585091" w:rsidRPr="00232036" w:rsidRDefault="00585091" w:rsidP="00F017CA">
            <w:pPr>
              <w:jc w:val="center"/>
              <w:rPr>
                <w:ins w:id="471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A96FFA" w14:textId="77777777" w:rsidR="00585091" w:rsidRPr="00232036" w:rsidRDefault="00585091" w:rsidP="00F017CA">
            <w:pPr>
              <w:jc w:val="center"/>
              <w:rPr>
                <w:ins w:id="4713" w:author="Verizon" w:date="2020-08-03T15:15:00Z"/>
                <w:rFonts w:ascii="Arial" w:hAnsi="Arial" w:cs="Arial"/>
                <w:sz w:val="18"/>
                <w:szCs w:val="18"/>
              </w:rPr>
            </w:pPr>
            <w:ins w:id="4714"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3F39A0BD" w14:textId="77777777" w:rsidR="00585091" w:rsidRPr="00232036" w:rsidRDefault="00585091" w:rsidP="00F017CA">
            <w:pPr>
              <w:jc w:val="center"/>
              <w:rPr>
                <w:ins w:id="471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0D8411D" w14:textId="77777777" w:rsidR="00585091" w:rsidRPr="00232036" w:rsidRDefault="00585091" w:rsidP="00F017CA">
            <w:pPr>
              <w:jc w:val="center"/>
              <w:rPr>
                <w:ins w:id="4716" w:author="Verizon" w:date="2020-08-03T15:15:00Z"/>
                <w:rFonts w:ascii="Arial" w:hAnsi="Arial" w:cs="Arial"/>
                <w:sz w:val="18"/>
                <w:szCs w:val="18"/>
              </w:rPr>
            </w:pPr>
            <w:ins w:id="471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46AFD5" w14:textId="77777777" w:rsidR="00585091" w:rsidRPr="00232036" w:rsidRDefault="00585091" w:rsidP="00F017CA">
            <w:pPr>
              <w:jc w:val="center"/>
              <w:rPr>
                <w:ins w:id="4718" w:author="Verizon" w:date="2020-08-03T15:15:00Z"/>
                <w:rFonts w:ascii="Arial" w:hAnsi="Arial" w:cs="Arial"/>
                <w:sz w:val="18"/>
                <w:szCs w:val="18"/>
              </w:rPr>
            </w:pPr>
            <w:ins w:id="471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D43DFE" w14:textId="77777777" w:rsidR="00585091" w:rsidRPr="00232036" w:rsidRDefault="00585091" w:rsidP="00F017CA">
            <w:pPr>
              <w:jc w:val="center"/>
              <w:rPr>
                <w:ins w:id="4720" w:author="Verizon" w:date="2020-08-03T15:15:00Z"/>
                <w:rFonts w:ascii="Arial" w:hAnsi="Arial" w:cs="Arial"/>
                <w:sz w:val="18"/>
                <w:szCs w:val="18"/>
              </w:rPr>
            </w:pPr>
            <w:ins w:id="472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5B1B48" w14:textId="77777777" w:rsidR="00585091" w:rsidRPr="00232036" w:rsidRDefault="00585091" w:rsidP="00F017CA">
            <w:pPr>
              <w:jc w:val="center"/>
              <w:rPr>
                <w:ins w:id="472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2631C" w14:textId="77777777" w:rsidR="00585091" w:rsidRPr="00232036" w:rsidRDefault="00585091" w:rsidP="00F017CA">
            <w:pPr>
              <w:jc w:val="center"/>
              <w:rPr>
                <w:ins w:id="472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110DBA" w14:textId="77777777" w:rsidR="00585091" w:rsidRPr="00232036" w:rsidRDefault="00585091" w:rsidP="00F017CA">
            <w:pPr>
              <w:jc w:val="center"/>
              <w:rPr>
                <w:ins w:id="4724" w:author="Verizon" w:date="2020-08-03T15:15:00Z"/>
                <w:rFonts w:ascii="Arial" w:hAnsi="Arial" w:cs="Arial"/>
                <w:sz w:val="18"/>
                <w:szCs w:val="18"/>
              </w:rPr>
            </w:pPr>
            <w:ins w:id="472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486945" w14:textId="77777777" w:rsidR="00585091" w:rsidRPr="00232036" w:rsidRDefault="00585091" w:rsidP="00F017CA">
            <w:pPr>
              <w:jc w:val="center"/>
              <w:rPr>
                <w:ins w:id="472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FB4797" w14:textId="77777777" w:rsidR="00585091" w:rsidRPr="00232036" w:rsidRDefault="00585091" w:rsidP="00F017CA">
            <w:pPr>
              <w:jc w:val="center"/>
              <w:rPr>
                <w:ins w:id="472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F66FA8" w14:textId="77777777" w:rsidR="00585091" w:rsidRPr="00232036" w:rsidRDefault="00585091" w:rsidP="00F017CA">
            <w:pPr>
              <w:jc w:val="center"/>
              <w:rPr>
                <w:ins w:id="472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2646FE" w14:textId="77777777" w:rsidR="00585091" w:rsidRPr="00232036" w:rsidRDefault="00585091" w:rsidP="00F017CA">
            <w:pPr>
              <w:jc w:val="center"/>
              <w:rPr>
                <w:ins w:id="472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7E3246" w14:textId="77777777" w:rsidR="00585091" w:rsidRPr="00232036" w:rsidRDefault="00585091" w:rsidP="00F017CA">
            <w:pPr>
              <w:jc w:val="center"/>
              <w:rPr>
                <w:ins w:id="473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35B8384" w14:textId="77777777" w:rsidR="00585091" w:rsidRPr="00232036" w:rsidRDefault="00585091" w:rsidP="00F017CA">
            <w:pPr>
              <w:jc w:val="center"/>
              <w:rPr>
                <w:ins w:id="473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8D141DC" w14:textId="77777777" w:rsidR="00585091" w:rsidRPr="00232036" w:rsidRDefault="00585091" w:rsidP="00F017CA">
            <w:pPr>
              <w:jc w:val="center"/>
              <w:rPr>
                <w:ins w:id="473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865C4" w14:textId="77777777" w:rsidR="00585091" w:rsidRPr="00232036" w:rsidRDefault="00585091" w:rsidP="00F017CA">
            <w:pPr>
              <w:jc w:val="center"/>
              <w:rPr>
                <w:ins w:id="473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EC51008" w14:textId="77777777" w:rsidR="00585091" w:rsidRPr="00232036" w:rsidRDefault="00585091" w:rsidP="00F017CA">
            <w:pPr>
              <w:jc w:val="center"/>
              <w:rPr>
                <w:ins w:id="4734" w:author="Verizon" w:date="2020-08-03T15:15:00Z"/>
                <w:rFonts w:ascii="Arial" w:hAnsi="Arial" w:cs="Arial"/>
                <w:sz w:val="18"/>
                <w:szCs w:val="18"/>
              </w:rPr>
            </w:pPr>
          </w:p>
        </w:tc>
      </w:tr>
      <w:tr w:rsidR="00585091" w:rsidRPr="00232036" w14:paraId="4335528B" w14:textId="77777777" w:rsidTr="00F017CA">
        <w:trPr>
          <w:trHeight w:val="125"/>
          <w:jc w:val="center"/>
          <w:ins w:id="4735" w:author="Verizon" w:date="2020-08-03T15:15:00Z"/>
        </w:trPr>
        <w:tc>
          <w:tcPr>
            <w:tcW w:w="2065" w:type="dxa"/>
            <w:vMerge/>
            <w:tcBorders>
              <w:left w:val="single" w:sz="4" w:space="0" w:color="auto"/>
              <w:right w:val="single" w:sz="4" w:space="0" w:color="auto"/>
            </w:tcBorders>
            <w:vAlign w:val="center"/>
          </w:tcPr>
          <w:p w14:paraId="49E8E4D1" w14:textId="77777777" w:rsidR="00585091" w:rsidRPr="00232036" w:rsidRDefault="00585091" w:rsidP="00F017CA">
            <w:pPr>
              <w:pStyle w:val="NoSpacing"/>
              <w:jc w:val="center"/>
              <w:rPr>
                <w:ins w:id="473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069F108D" w14:textId="77777777" w:rsidR="00585091" w:rsidRPr="002F0CDC" w:rsidRDefault="00585091" w:rsidP="00F017CA">
            <w:pPr>
              <w:pStyle w:val="NoSpacing"/>
              <w:jc w:val="center"/>
              <w:rPr>
                <w:ins w:id="4737"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F4AB6E9" w14:textId="77777777" w:rsidR="00585091" w:rsidRPr="00232036" w:rsidRDefault="00585091" w:rsidP="00F017CA">
            <w:pPr>
              <w:jc w:val="center"/>
              <w:rPr>
                <w:ins w:id="473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57B947" w14:textId="77777777" w:rsidR="00585091" w:rsidRPr="00232036" w:rsidRDefault="00585091" w:rsidP="00F017CA">
            <w:pPr>
              <w:jc w:val="center"/>
              <w:rPr>
                <w:ins w:id="4739" w:author="Verizon" w:date="2020-08-03T15:15:00Z"/>
                <w:rFonts w:ascii="Arial" w:hAnsi="Arial" w:cs="Arial"/>
                <w:sz w:val="18"/>
                <w:szCs w:val="18"/>
              </w:rPr>
            </w:pPr>
            <w:ins w:id="4740"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06B87DA" w14:textId="77777777" w:rsidR="00585091" w:rsidRPr="00232036" w:rsidRDefault="00585091" w:rsidP="00F017CA">
            <w:pPr>
              <w:jc w:val="center"/>
              <w:rPr>
                <w:ins w:id="474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476C5F" w14:textId="77777777" w:rsidR="00585091" w:rsidRPr="00232036" w:rsidRDefault="00585091" w:rsidP="00F017CA">
            <w:pPr>
              <w:jc w:val="center"/>
              <w:rPr>
                <w:ins w:id="4742" w:author="Verizon" w:date="2020-08-03T15:15:00Z"/>
                <w:rFonts w:ascii="Arial" w:hAnsi="Arial" w:cs="Arial"/>
                <w:sz w:val="18"/>
                <w:szCs w:val="18"/>
              </w:rPr>
            </w:pPr>
            <w:ins w:id="474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153880" w14:textId="77777777" w:rsidR="00585091" w:rsidRPr="00232036" w:rsidRDefault="00585091" w:rsidP="00F017CA">
            <w:pPr>
              <w:jc w:val="center"/>
              <w:rPr>
                <w:ins w:id="4744" w:author="Verizon" w:date="2020-08-03T15:15:00Z"/>
                <w:rFonts w:ascii="Arial" w:hAnsi="Arial" w:cs="Arial"/>
                <w:sz w:val="18"/>
                <w:szCs w:val="18"/>
              </w:rPr>
            </w:pPr>
            <w:ins w:id="474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2564FC" w14:textId="77777777" w:rsidR="00585091" w:rsidRPr="00232036" w:rsidRDefault="00585091" w:rsidP="00F017CA">
            <w:pPr>
              <w:jc w:val="center"/>
              <w:rPr>
                <w:ins w:id="4746" w:author="Verizon" w:date="2020-08-03T15:15:00Z"/>
                <w:rFonts w:ascii="Arial" w:hAnsi="Arial" w:cs="Arial"/>
                <w:sz w:val="18"/>
                <w:szCs w:val="18"/>
              </w:rPr>
            </w:pPr>
            <w:ins w:id="474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9FF342" w14:textId="77777777" w:rsidR="00585091" w:rsidRPr="00232036" w:rsidRDefault="00585091" w:rsidP="00F017CA">
            <w:pPr>
              <w:jc w:val="center"/>
              <w:rPr>
                <w:ins w:id="474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41168" w14:textId="77777777" w:rsidR="00585091" w:rsidRPr="00232036" w:rsidRDefault="00585091" w:rsidP="00F017CA">
            <w:pPr>
              <w:jc w:val="center"/>
              <w:rPr>
                <w:ins w:id="474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5C81DF" w14:textId="77777777" w:rsidR="00585091" w:rsidRPr="00232036" w:rsidRDefault="00585091" w:rsidP="00F017CA">
            <w:pPr>
              <w:jc w:val="center"/>
              <w:rPr>
                <w:ins w:id="4750" w:author="Verizon" w:date="2020-08-03T15:15:00Z"/>
                <w:rFonts w:ascii="Arial" w:hAnsi="Arial" w:cs="Arial"/>
                <w:sz w:val="18"/>
                <w:szCs w:val="18"/>
              </w:rPr>
            </w:pPr>
            <w:ins w:id="475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EF1F9A" w14:textId="77777777" w:rsidR="00585091" w:rsidRPr="00232036" w:rsidRDefault="00585091" w:rsidP="00F017CA">
            <w:pPr>
              <w:jc w:val="center"/>
              <w:rPr>
                <w:ins w:id="475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9C3DC0" w14:textId="77777777" w:rsidR="00585091" w:rsidRPr="00232036" w:rsidRDefault="00585091" w:rsidP="00F017CA">
            <w:pPr>
              <w:jc w:val="center"/>
              <w:rPr>
                <w:ins w:id="475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F9AA51" w14:textId="77777777" w:rsidR="00585091" w:rsidRPr="00232036" w:rsidRDefault="00585091" w:rsidP="00F017CA">
            <w:pPr>
              <w:jc w:val="center"/>
              <w:rPr>
                <w:ins w:id="475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07CEC7" w14:textId="77777777" w:rsidR="00585091" w:rsidRPr="00232036" w:rsidRDefault="00585091" w:rsidP="00F017CA">
            <w:pPr>
              <w:jc w:val="center"/>
              <w:rPr>
                <w:ins w:id="475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947612" w14:textId="77777777" w:rsidR="00585091" w:rsidRPr="00232036" w:rsidRDefault="00585091" w:rsidP="00F017CA">
            <w:pPr>
              <w:jc w:val="center"/>
              <w:rPr>
                <w:ins w:id="475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A8258D9" w14:textId="77777777" w:rsidR="00585091" w:rsidRPr="00232036" w:rsidRDefault="00585091" w:rsidP="00F017CA">
            <w:pPr>
              <w:jc w:val="center"/>
              <w:rPr>
                <w:ins w:id="475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973B2D" w14:textId="77777777" w:rsidR="00585091" w:rsidRPr="00232036" w:rsidRDefault="00585091" w:rsidP="00F017CA">
            <w:pPr>
              <w:jc w:val="center"/>
              <w:rPr>
                <w:ins w:id="475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C5E59E" w14:textId="77777777" w:rsidR="00585091" w:rsidRPr="00232036" w:rsidRDefault="00585091" w:rsidP="00F017CA">
            <w:pPr>
              <w:jc w:val="center"/>
              <w:rPr>
                <w:ins w:id="475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406C80B" w14:textId="77777777" w:rsidR="00585091" w:rsidRPr="00232036" w:rsidRDefault="00585091" w:rsidP="00F017CA">
            <w:pPr>
              <w:jc w:val="center"/>
              <w:rPr>
                <w:ins w:id="4760" w:author="Verizon" w:date="2020-08-03T15:15:00Z"/>
                <w:rFonts w:ascii="Arial" w:hAnsi="Arial" w:cs="Arial"/>
                <w:sz w:val="18"/>
                <w:szCs w:val="18"/>
              </w:rPr>
            </w:pPr>
          </w:p>
        </w:tc>
      </w:tr>
      <w:tr w:rsidR="00585091" w:rsidRPr="00232036" w14:paraId="7B29E716" w14:textId="77777777" w:rsidTr="00F017CA">
        <w:trPr>
          <w:trHeight w:val="125"/>
          <w:jc w:val="center"/>
          <w:ins w:id="4761" w:author="Verizon" w:date="2020-08-03T15:15:00Z"/>
        </w:trPr>
        <w:tc>
          <w:tcPr>
            <w:tcW w:w="2065" w:type="dxa"/>
            <w:vMerge/>
            <w:tcBorders>
              <w:left w:val="single" w:sz="4" w:space="0" w:color="auto"/>
              <w:bottom w:val="single" w:sz="4" w:space="0" w:color="auto"/>
              <w:right w:val="single" w:sz="4" w:space="0" w:color="auto"/>
            </w:tcBorders>
            <w:vAlign w:val="center"/>
          </w:tcPr>
          <w:p w14:paraId="6FAC84C5" w14:textId="77777777" w:rsidR="00585091" w:rsidRPr="00232036" w:rsidRDefault="00585091" w:rsidP="00F017CA">
            <w:pPr>
              <w:pStyle w:val="NoSpacing"/>
              <w:jc w:val="center"/>
              <w:rPr>
                <w:ins w:id="4762"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86E7772" w14:textId="77777777" w:rsidR="00585091" w:rsidRPr="002F0CDC" w:rsidRDefault="00585091" w:rsidP="00F017CA">
            <w:pPr>
              <w:pStyle w:val="NoSpacing"/>
              <w:jc w:val="center"/>
              <w:rPr>
                <w:ins w:id="4763"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0E9303F" w14:textId="77777777" w:rsidR="00585091" w:rsidRPr="00232036" w:rsidRDefault="00585091" w:rsidP="00F017CA">
            <w:pPr>
              <w:jc w:val="center"/>
              <w:rPr>
                <w:ins w:id="4764" w:author="Verizon" w:date="2020-08-03T15:15:00Z"/>
                <w:rFonts w:ascii="Arial" w:hAnsi="Arial" w:cs="Arial"/>
                <w:sz w:val="18"/>
                <w:szCs w:val="18"/>
              </w:rPr>
            </w:pPr>
            <w:ins w:id="4765"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1CECC6F1" w14:textId="77777777" w:rsidR="00585091" w:rsidRPr="00232036" w:rsidRDefault="00585091" w:rsidP="00F017CA">
            <w:pPr>
              <w:jc w:val="center"/>
              <w:rPr>
                <w:ins w:id="4766" w:author="Verizon" w:date="2020-08-03T15:15:00Z"/>
                <w:rFonts w:ascii="Arial" w:hAnsi="Arial" w:cs="Arial"/>
                <w:sz w:val="18"/>
                <w:szCs w:val="18"/>
              </w:rPr>
            </w:pPr>
            <w:ins w:id="4767"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1(A-2G)</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4298CE2A" w14:textId="77777777" w:rsidR="00585091" w:rsidRPr="00232036" w:rsidRDefault="00585091" w:rsidP="00F017CA">
            <w:pPr>
              <w:jc w:val="center"/>
              <w:rPr>
                <w:ins w:id="4768" w:author="Verizon" w:date="2020-08-03T15:15:00Z"/>
                <w:rFonts w:ascii="Arial" w:hAnsi="Arial" w:cs="Arial"/>
                <w:sz w:val="18"/>
                <w:szCs w:val="18"/>
              </w:rPr>
            </w:pPr>
          </w:p>
        </w:tc>
      </w:tr>
      <w:tr w:rsidR="00585091" w:rsidRPr="00232036" w14:paraId="4AAFF8E7" w14:textId="77777777" w:rsidTr="00F017CA">
        <w:trPr>
          <w:trHeight w:val="125"/>
          <w:jc w:val="center"/>
          <w:ins w:id="4769" w:author="Verizon" w:date="2020-08-03T15:15:00Z"/>
        </w:trPr>
        <w:tc>
          <w:tcPr>
            <w:tcW w:w="2065" w:type="dxa"/>
            <w:vMerge w:val="restart"/>
            <w:tcBorders>
              <w:top w:val="single" w:sz="4" w:space="0" w:color="auto"/>
              <w:left w:val="single" w:sz="4" w:space="0" w:color="auto"/>
              <w:right w:val="single" w:sz="4" w:space="0" w:color="auto"/>
            </w:tcBorders>
            <w:vAlign w:val="center"/>
          </w:tcPr>
          <w:p w14:paraId="11934249" w14:textId="77777777" w:rsidR="00585091" w:rsidRPr="00232036" w:rsidRDefault="00585091" w:rsidP="00F017CA">
            <w:pPr>
              <w:pStyle w:val="NoSpacing"/>
              <w:jc w:val="center"/>
              <w:rPr>
                <w:ins w:id="4770" w:author="Verizon" w:date="2020-08-03T15:15:00Z"/>
                <w:rFonts w:ascii="Arial" w:hAnsi="Arial" w:cs="Arial"/>
                <w:sz w:val="18"/>
                <w:szCs w:val="18"/>
              </w:rPr>
            </w:pPr>
            <w:ins w:id="4771" w:author="Verizon" w:date="2020-08-03T15:15:00Z">
              <w:r>
                <w:rPr>
                  <w:rFonts w:ascii="Arial" w:eastAsia="SimSun" w:hAnsi="Arial" w:cs="Arial"/>
                  <w:sz w:val="18"/>
                  <w:szCs w:val="18"/>
                </w:rPr>
                <w:t>CA_n66A-n261O</w:t>
              </w:r>
            </w:ins>
          </w:p>
        </w:tc>
        <w:tc>
          <w:tcPr>
            <w:tcW w:w="1980" w:type="dxa"/>
            <w:vMerge w:val="restart"/>
            <w:tcBorders>
              <w:top w:val="single" w:sz="4" w:space="0" w:color="auto"/>
              <w:left w:val="single" w:sz="4" w:space="0" w:color="auto"/>
              <w:right w:val="single" w:sz="4" w:space="0" w:color="auto"/>
            </w:tcBorders>
            <w:vAlign w:val="center"/>
          </w:tcPr>
          <w:p w14:paraId="5962B7C5" w14:textId="77777777" w:rsidR="00585091" w:rsidRPr="002F0CDC" w:rsidRDefault="00585091" w:rsidP="00F017CA">
            <w:pPr>
              <w:pStyle w:val="NoSpacing"/>
              <w:jc w:val="center"/>
              <w:rPr>
                <w:ins w:id="4772" w:author="Verizon" w:date="2020-08-03T15:15:00Z"/>
                <w:rFonts w:ascii="Arial" w:hAnsi="Arial" w:cs="Arial"/>
                <w:sz w:val="18"/>
                <w:szCs w:val="18"/>
              </w:rPr>
            </w:pPr>
            <w:ins w:id="4773" w:author="Verizon" w:date="2020-08-03T15:15:00Z">
              <w:r w:rsidRPr="002F0CDC">
                <w:rPr>
                  <w:rFonts w:ascii="Arial" w:eastAsia="MS Mincho" w:hAnsi="Arial" w:cs="Arial"/>
                  <w:sz w:val="18"/>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14:paraId="3B30E4D2" w14:textId="77777777" w:rsidR="00585091" w:rsidRPr="00232036" w:rsidRDefault="00585091" w:rsidP="00F017CA">
            <w:pPr>
              <w:jc w:val="center"/>
              <w:rPr>
                <w:ins w:id="4774" w:author="Verizon" w:date="2020-08-03T15:15:00Z"/>
                <w:rFonts w:ascii="Arial" w:hAnsi="Arial" w:cs="Arial"/>
                <w:sz w:val="18"/>
                <w:szCs w:val="18"/>
              </w:rPr>
            </w:pPr>
            <w:ins w:id="4775"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5DC7277A" w14:textId="77777777" w:rsidR="00585091" w:rsidRPr="00232036" w:rsidRDefault="00585091" w:rsidP="00F017CA">
            <w:pPr>
              <w:jc w:val="center"/>
              <w:rPr>
                <w:ins w:id="4776" w:author="Verizon" w:date="2020-08-03T15:15:00Z"/>
                <w:rFonts w:ascii="Arial" w:hAnsi="Arial" w:cs="Arial"/>
                <w:sz w:val="18"/>
                <w:szCs w:val="18"/>
              </w:rPr>
            </w:pPr>
            <w:ins w:id="4777"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C424F55" w14:textId="77777777" w:rsidR="00585091" w:rsidRPr="00232036" w:rsidRDefault="00585091" w:rsidP="00F017CA">
            <w:pPr>
              <w:jc w:val="center"/>
              <w:rPr>
                <w:ins w:id="4778" w:author="Verizon" w:date="2020-08-03T15:15:00Z"/>
                <w:rFonts w:ascii="Arial" w:hAnsi="Arial" w:cs="Arial"/>
                <w:sz w:val="18"/>
                <w:szCs w:val="18"/>
              </w:rPr>
            </w:pPr>
            <w:ins w:id="477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EA4BD1" w14:textId="77777777" w:rsidR="00585091" w:rsidRPr="00232036" w:rsidRDefault="00585091" w:rsidP="00F017CA">
            <w:pPr>
              <w:jc w:val="center"/>
              <w:rPr>
                <w:ins w:id="4780" w:author="Verizon" w:date="2020-08-03T15:15:00Z"/>
                <w:rFonts w:ascii="Arial" w:hAnsi="Arial" w:cs="Arial"/>
                <w:sz w:val="18"/>
                <w:szCs w:val="18"/>
              </w:rPr>
            </w:pPr>
            <w:ins w:id="478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6B65E4" w14:textId="77777777" w:rsidR="00585091" w:rsidRPr="00232036" w:rsidRDefault="00585091" w:rsidP="00F017CA">
            <w:pPr>
              <w:jc w:val="center"/>
              <w:rPr>
                <w:ins w:id="4782" w:author="Verizon" w:date="2020-08-03T15:15:00Z"/>
                <w:rFonts w:ascii="Arial" w:hAnsi="Arial" w:cs="Arial"/>
                <w:sz w:val="18"/>
                <w:szCs w:val="18"/>
              </w:rPr>
            </w:pPr>
            <w:ins w:id="478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30DB48" w14:textId="77777777" w:rsidR="00585091" w:rsidRPr="00232036" w:rsidRDefault="00585091" w:rsidP="00F017CA">
            <w:pPr>
              <w:jc w:val="center"/>
              <w:rPr>
                <w:ins w:id="4784" w:author="Verizon" w:date="2020-08-03T15:15:00Z"/>
                <w:rFonts w:ascii="Arial" w:hAnsi="Arial" w:cs="Arial"/>
                <w:sz w:val="18"/>
                <w:szCs w:val="18"/>
              </w:rPr>
            </w:pPr>
            <w:ins w:id="478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5931F2" w14:textId="77777777" w:rsidR="00585091" w:rsidRPr="00232036" w:rsidRDefault="00585091" w:rsidP="00F017CA">
            <w:pPr>
              <w:jc w:val="center"/>
              <w:rPr>
                <w:ins w:id="478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DDF41E" w14:textId="77777777" w:rsidR="00585091" w:rsidRPr="00232036" w:rsidRDefault="00585091" w:rsidP="00F017CA">
            <w:pPr>
              <w:jc w:val="center"/>
              <w:rPr>
                <w:ins w:id="478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EB0F9F" w14:textId="77777777" w:rsidR="00585091" w:rsidRPr="00232036" w:rsidRDefault="00585091" w:rsidP="00F017CA">
            <w:pPr>
              <w:jc w:val="center"/>
              <w:rPr>
                <w:ins w:id="4788" w:author="Verizon" w:date="2020-08-03T15:15:00Z"/>
                <w:rFonts w:ascii="Arial" w:hAnsi="Arial" w:cs="Arial"/>
                <w:sz w:val="18"/>
                <w:szCs w:val="18"/>
              </w:rPr>
            </w:pPr>
            <w:ins w:id="478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C30FBD" w14:textId="77777777" w:rsidR="00585091" w:rsidRPr="00232036" w:rsidRDefault="00585091" w:rsidP="00F017CA">
            <w:pPr>
              <w:jc w:val="center"/>
              <w:rPr>
                <w:ins w:id="479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3FC2B7" w14:textId="77777777" w:rsidR="00585091" w:rsidRPr="00232036" w:rsidRDefault="00585091" w:rsidP="00F017CA">
            <w:pPr>
              <w:jc w:val="center"/>
              <w:rPr>
                <w:ins w:id="479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1DC664" w14:textId="77777777" w:rsidR="00585091" w:rsidRPr="00232036" w:rsidRDefault="00585091" w:rsidP="00F017CA">
            <w:pPr>
              <w:jc w:val="center"/>
              <w:rPr>
                <w:ins w:id="479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50B0FD" w14:textId="77777777" w:rsidR="00585091" w:rsidRPr="00232036" w:rsidRDefault="00585091" w:rsidP="00F017CA">
            <w:pPr>
              <w:jc w:val="center"/>
              <w:rPr>
                <w:ins w:id="479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29866" w14:textId="77777777" w:rsidR="00585091" w:rsidRPr="00232036" w:rsidRDefault="00585091" w:rsidP="00F017CA">
            <w:pPr>
              <w:jc w:val="center"/>
              <w:rPr>
                <w:ins w:id="4794" w:author="Verizon" w:date="2020-08-03T15:15:00Z"/>
                <w:rFonts w:ascii="Arial" w:hAnsi="Arial" w:cs="Arial"/>
                <w:sz w:val="18"/>
                <w:szCs w:val="18"/>
              </w:rPr>
            </w:pPr>
            <w:ins w:id="4795"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20BD6DA1" w14:textId="77777777" w:rsidR="00585091" w:rsidRPr="00232036" w:rsidRDefault="00585091" w:rsidP="00F017CA">
            <w:pPr>
              <w:jc w:val="center"/>
              <w:rPr>
                <w:ins w:id="479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E237489" w14:textId="77777777" w:rsidR="00585091" w:rsidRPr="00232036" w:rsidRDefault="00585091" w:rsidP="00F017CA">
            <w:pPr>
              <w:jc w:val="center"/>
              <w:rPr>
                <w:ins w:id="4797"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3A6457" w14:textId="77777777" w:rsidR="00585091" w:rsidRPr="00232036" w:rsidRDefault="00585091" w:rsidP="00F017CA">
            <w:pPr>
              <w:jc w:val="center"/>
              <w:rPr>
                <w:ins w:id="4798"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8283CC4" w14:textId="77777777" w:rsidR="00585091" w:rsidRPr="00232036" w:rsidRDefault="00585091" w:rsidP="00F017CA">
            <w:pPr>
              <w:jc w:val="center"/>
              <w:rPr>
                <w:ins w:id="4799" w:author="Verizon" w:date="2020-08-03T15:15:00Z"/>
                <w:rFonts w:ascii="Arial" w:hAnsi="Arial" w:cs="Arial"/>
                <w:sz w:val="18"/>
                <w:szCs w:val="18"/>
              </w:rPr>
            </w:pPr>
            <w:ins w:id="4800" w:author="Verizon" w:date="2020-08-03T15:15:00Z">
              <w:r w:rsidRPr="00232036">
                <w:rPr>
                  <w:rFonts w:ascii="Arial" w:hAnsi="Arial" w:cs="Arial"/>
                  <w:sz w:val="18"/>
                  <w:szCs w:val="18"/>
                </w:rPr>
                <w:t>0</w:t>
              </w:r>
            </w:ins>
          </w:p>
        </w:tc>
      </w:tr>
      <w:tr w:rsidR="00585091" w:rsidRPr="00232036" w14:paraId="35A696B4" w14:textId="77777777" w:rsidTr="00F017CA">
        <w:trPr>
          <w:trHeight w:val="125"/>
          <w:jc w:val="center"/>
          <w:ins w:id="4801" w:author="Verizon" w:date="2020-08-03T15:15:00Z"/>
        </w:trPr>
        <w:tc>
          <w:tcPr>
            <w:tcW w:w="2065" w:type="dxa"/>
            <w:vMerge/>
            <w:tcBorders>
              <w:left w:val="single" w:sz="4" w:space="0" w:color="auto"/>
              <w:right w:val="single" w:sz="4" w:space="0" w:color="auto"/>
            </w:tcBorders>
            <w:vAlign w:val="center"/>
          </w:tcPr>
          <w:p w14:paraId="5BEC9D9E" w14:textId="77777777" w:rsidR="00585091" w:rsidRPr="00232036" w:rsidRDefault="00585091" w:rsidP="00F017CA">
            <w:pPr>
              <w:pStyle w:val="NoSpacing"/>
              <w:jc w:val="center"/>
              <w:rPr>
                <w:ins w:id="4802"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1F679F3A" w14:textId="77777777" w:rsidR="00585091" w:rsidRPr="002F0CDC" w:rsidRDefault="00585091" w:rsidP="00F017CA">
            <w:pPr>
              <w:pStyle w:val="NoSpacing"/>
              <w:jc w:val="center"/>
              <w:rPr>
                <w:ins w:id="4803"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65542BF7" w14:textId="77777777" w:rsidR="00585091" w:rsidRPr="00232036" w:rsidRDefault="00585091" w:rsidP="00F017CA">
            <w:pPr>
              <w:jc w:val="center"/>
              <w:rPr>
                <w:ins w:id="480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278FE6" w14:textId="77777777" w:rsidR="00585091" w:rsidRPr="00232036" w:rsidRDefault="00585091" w:rsidP="00F017CA">
            <w:pPr>
              <w:jc w:val="center"/>
              <w:rPr>
                <w:ins w:id="4805" w:author="Verizon" w:date="2020-08-03T15:15:00Z"/>
                <w:rFonts w:ascii="Arial" w:hAnsi="Arial" w:cs="Arial"/>
                <w:sz w:val="18"/>
                <w:szCs w:val="18"/>
              </w:rPr>
            </w:pPr>
            <w:ins w:id="4806"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2DC85D59" w14:textId="77777777" w:rsidR="00585091" w:rsidRPr="00232036" w:rsidRDefault="00585091" w:rsidP="00F017CA">
            <w:pPr>
              <w:jc w:val="center"/>
              <w:rPr>
                <w:ins w:id="480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B1DD4B" w14:textId="77777777" w:rsidR="00585091" w:rsidRPr="00232036" w:rsidRDefault="00585091" w:rsidP="00F017CA">
            <w:pPr>
              <w:jc w:val="center"/>
              <w:rPr>
                <w:ins w:id="4808" w:author="Verizon" w:date="2020-08-03T15:15:00Z"/>
                <w:rFonts w:ascii="Arial" w:hAnsi="Arial" w:cs="Arial"/>
                <w:sz w:val="18"/>
                <w:szCs w:val="18"/>
              </w:rPr>
            </w:pPr>
            <w:ins w:id="480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838EC5" w14:textId="77777777" w:rsidR="00585091" w:rsidRPr="00232036" w:rsidRDefault="00585091" w:rsidP="00F017CA">
            <w:pPr>
              <w:jc w:val="center"/>
              <w:rPr>
                <w:ins w:id="4810" w:author="Verizon" w:date="2020-08-03T15:15:00Z"/>
                <w:rFonts w:ascii="Arial" w:hAnsi="Arial" w:cs="Arial"/>
                <w:sz w:val="18"/>
                <w:szCs w:val="18"/>
              </w:rPr>
            </w:pPr>
            <w:ins w:id="481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08CD3F" w14:textId="77777777" w:rsidR="00585091" w:rsidRPr="00232036" w:rsidRDefault="00585091" w:rsidP="00F017CA">
            <w:pPr>
              <w:jc w:val="center"/>
              <w:rPr>
                <w:ins w:id="4812" w:author="Verizon" w:date="2020-08-03T15:15:00Z"/>
                <w:rFonts w:ascii="Arial" w:hAnsi="Arial" w:cs="Arial"/>
                <w:sz w:val="18"/>
                <w:szCs w:val="18"/>
              </w:rPr>
            </w:pPr>
            <w:ins w:id="481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B6ADC5" w14:textId="77777777" w:rsidR="00585091" w:rsidRPr="00232036" w:rsidRDefault="00585091" w:rsidP="00F017CA">
            <w:pPr>
              <w:jc w:val="center"/>
              <w:rPr>
                <w:ins w:id="481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354E22" w14:textId="77777777" w:rsidR="00585091" w:rsidRPr="00232036" w:rsidRDefault="00585091" w:rsidP="00F017CA">
            <w:pPr>
              <w:jc w:val="center"/>
              <w:rPr>
                <w:ins w:id="481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0359F4" w14:textId="77777777" w:rsidR="00585091" w:rsidRPr="00232036" w:rsidRDefault="00585091" w:rsidP="00F017CA">
            <w:pPr>
              <w:jc w:val="center"/>
              <w:rPr>
                <w:ins w:id="4816" w:author="Verizon" w:date="2020-08-03T15:15:00Z"/>
                <w:rFonts w:ascii="Arial" w:hAnsi="Arial" w:cs="Arial"/>
                <w:sz w:val="18"/>
                <w:szCs w:val="18"/>
              </w:rPr>
            </w:pPr>
            <w:ins w:id="481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89E92D2" w14:textId="77777777" w:rsidR="00585091" w:rsidRPr="00232036" w:rsidRDefault="00585091" w:rsidP="00F017CA">
            <w:pPr>
              <w:jc w:val="center"/>
              <w:rPr>
                <w:ins w:id="481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73706F" w14:textId="77777777" w:rsidR="00585091" w:rsidRPr="00232036" w:rsidRDefault="00585091" w:rsidP="00F017CA">
            <w:pPr>
              <w:jc w:val="center"/>
              <w:rPr>
                <w:ins w:id="481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AD3827" w14:textId="77777777" w:rsidR="00585091" w:rsidRPr="00232036" w:rsidRDefault="00585091" w:rsidP="00F017CA">
            <w:pPr>
              <w:jc w:val="center"/>
              <w:rPr>
                <w:ins w:id="482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500451" w14:textId="77777777" w:rsidR="00585091" w:rsidRPr="00232036" w:rsidRDefault="00585091" w:rsidP="00F017CA">
            <w:pPr>
              <w:jc w:val="center"/>
              <w:rPr>
                <w:ins w:id="482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C24A3B" w14:textId="77777777" w:rsidR="00585091" w:rsidRPr="00232036" w:rsidRDefault="00585091" w:rsidP="00F017CA">
            <w:pPr>
              <w:jc w:val="center"/>
              <w:rPr>
                <w:ins w:id="482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A672C1" w14:textId="77777777" w:rsidR="00585091" w:rsidRPr="00232036" w:rsidRDefault="00585091" w:rsidP="00F017CA">
            <w:pPr>
              <w:jc w:val="center"/>
              <w:rPr>
                <w:ins w:id="4823"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18D2E3A" w14:textId="77777777" w:rsidR="00585091" w:rsidRPr="00232036" w:rsidRDefault="00585091" w:rsidP="00F017CA">
            <w:pPr>
              <w:jc w:val="center"/>
              <w:rPr>
                <w:ins w:id="4824"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33584B" w14:textId="77777777" w:rsidR="00585091" w:rsidRPr="00232036" w:rsidRDefault="00585091" w:rsidP="00F017CA">
            <w:pPr>
              <w:jc w:val="center"/>
              <w:rPr>
                <w:ins w:id="4825"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4CCED3F7" w14:textId="77777777" w:rsidR="00585091" w:rsidRPr="00232036" w:rsidRDefault="00585091" w:rsidP="00F017CA">
            <w:pPr>
              <w:jc w:val="center"/>
              <w:rPr>
                <w:ins w:id="4826" w:author="Verizon" w:date="2020-08-03T15:15:00Z"/>
                <w:rFonts w:ascii="Arial" w:hAnsi="Arial" w:cs="Arial"/>
                <w:sz w:val="18"/>
                <w:szCs w:val="18"/>
              </w:rPr>
            </w:pPr>
          </w:p>
        </w:tc>
      </w:tr>
      <w:tr w:rsidR="00585091" w:rsidRPr="00232036" w14:paraId="42853BC8" w14:textId="77777777" w:rsidTr="00F017CA">
        <w:trPr>
          <w:trHeight w:val="125"/>
          <w:jc w:val="center"/>
          <w:ins w:id="4827" w:author="Verizon" w:date="2020-08-03T15:15:00Z"/>
        </w:trPr>
        <w:tc>
          <w:tcPr>
            <w:tcW w:w="2065" w:type="dxa"/>
            <w:vMerge/>
            <w:tcBorders>
              <w:left w:val="single" w:sz="4" w:space="0" w:color="auto"/>
              <w:right w:val="single" w:sz="4" w:space="0" w:color="auto"/>
            </w:tcBorders>
            <w:vAlign w:val="center"/>
          </w:tcPr>
          <w:p w14:paraId="52F055CD" w14:textId="77777777" w:rsidR="00585091" w:rsidRPr="00232036" w:rsidRDefault="00585091" w:rsidP="00F017CA">
            <w:pPr>
              <w:pStyle w:val="NoSpacing"/>
              <w:jc w:val="center"/>
              <w:rPr>
                <w:ins w:id="4828"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69186E37" w14:textId="77777777" w:rsidR="00585091" w:rsidRPr="002F0CDC" w:rsidRDefault="00585091" w:rsidP="00F017CA">
            <w:pPr>
              <w:pStyle w:val="NoSpacing"/>
              <w:jc w:val="center"/>
              <w:rPr>
                <w:ins w:id="4829"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9491E87" w14:textId="77777777" w:rsidR="00585091" w:rsidRPr="00232036" w:rsidRDefault="00585091" w:rsidP="00F017CA">
            <w:pPr>
              <w:jc w:val="center"/>
              <w:rPr>
                <w:ins w:id="483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525061F" w14:textId="77777777" w:rsidR="00585091" w:rsidRPr="00232036" w:rsidRDefault="00585091" w:rsidP="00F017CA">
            <w:pPr>
              <w:jc w:val="center"/>
              <w:rPr>
                <w:ins w:id="4831" w:author="Verizon" w:date="2020-08-03T15:15:00Z"/>
                <w:rFonts w:ascii="Arial" w:hAnsi="Arial" w:cs="Arial"/>
                <w:sz w:val="18"/>
                <w:szCs w:val="18"/>
              </w:rPr>
            </w:pPr>
            <w:ins w:id="4832"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868AE5F" w14:textId="77777777" w:rsidR="00585091" w:rsidRPr="00232036" w:rsidRDefault="00585091" w:rsidP="00F017CA">
            <w:pPr>
              <w:jc w:val="center"/>
              <w:rPr>
                <w:ins w:id="483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F66DEC" w14:textId="77777777" w:rsidR="00585091" w:rsidRPr="00232036" w:rsidRDefault="00585091" w:rsidP="00F017CA">
            <w:pPr>
              <w:jc w:val="center"/>
              <w:rPr>
                <w:ins w:id="4834" w:author="Verizon" w:date="2020-08-03T15:15:00Z"/>
                <w:rFonts w:ascii="Arial" w:hAnsi="Arial" w:cs="Arial"/>
                <w:sz w:val="18"/>
                <w:szCs w:val="18"/>
              </w:rPr>
            </w:pPr>
            <w:ins w:id="483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E3B06F" w14:textId="77777777" w:rsidR="00585091" w:rsidRPr="00232036" w:rsidRDefault="00585091" w:rsidP="00F017CA">
            <w:pPr>
              <w:jc w:val="center"/>
              <w:rPr>
                <w:ins w:id="4836" w:author="Verizon" w:date="2020-08-03T15:15:00Z"/>
                <w:rFonts w:ascii="Arial" w:hAnsi="Arial" w:cs="Arial"/>
                <w:sz w:val="18"/>
                <w:szCs w:val="18"/>
              </w:rPr>
            </w:pPr>
            <w:ins w:id="483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F4408E" w14:textId="77777777" w:rsidR="00585091" w:rsidRPr="00232036" w:rsidRDefault="00585091" w:rsidP="00F017CA">
            <w:pPr>
              <w:jc w:val="center"/>
              <w:rPr>
                <w:ins w:id="4838" w:author="Verizon" w:date="2020-08-03T15:15:00Z"/>
                <w:rFonts w:ascii="Arial" w:hAnsi="Arial" w:cs="Arial"/>
                <w:sz w:val="18"/>
                <w:szCs w:val="18"/>
              </w:rPr>
            </w:pPr>
            <w:ins w:id="483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5D6433" w14:textId="77777777" w:rsidR="00585091" w:rsidRPr="00232036" w:rsidRDefault="00585091" w:rsidP="00F017CA">
            <w:pPr>
              <w:jc w:val="center"/>
              <w:rPr>
                <w:ins w:id="484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D9BF7B" w14:textId="77777777" w:rsidR="00585091" w:rsidRPr="00232036" w:rsidRDefault="00585091" w:rsidP="00F017CA">
            <w:pPr>
              <w:jc w:val="center"/>
              <w:rPr>
                <w:ins w:id="484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93D269" w14:textId="77777777" w:rsidR="00585091" w:rsidRPr="00232036" w:rsidRDefault="00585091" w:rsidP="00F017CA">
            <w:pPr>
              <w:jc w:val="center"/>
              <w:rPr>
                <w:ins w:id="4842" w:author="Verizon" w:date="2020-08-03T15:15:00Z"/>
                <w:rFonts w:ascii="Arial" w:hAnsi="Arial" w:cs="Arial"/>
                <w:sz w:val="18"/>
                <w:szCs w:val="18"/>
              </w:rPr>
            </w:pPr>
            <w:ins w:id="484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FBE261" w14:textId="77777777" w:rsidR="00585091" w:rsidRPr="00232036" w:rsidRDefault="00585091" w:rsidP="00F017CA">
            <w:pPr>
              <w:jc w:val="center"/>
              <w:rPr>
                <w:ins w:id="484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289414" w14:textId="77777777" w:rsidR="00585091" w:rsidRPr="00232036" w:rsidRDefault="00585091" w:rsidP="00F017CA">
            <w:pPr>
              <w:jc w:val="center"/>
              <w:rPr>
                <w:ins w:id="484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C5B263" w14:textId="77777777" w:rsidR="00585091" w:rsidRPr="00232036" w:rsidRDefault="00585091" w:rsidP="00F017CA">
            <w:pPr>
              <w:jc w:val="center"/>
              <w:rPr>
                <w:ins w:id="484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5941C1" w14:textId="77777777" w:rsidR="00585091" w:rsidRPr="00232036" w:rsidRDefault="00585091" w:rsidP="00F017CA">
            <w:pPr>
              <w:jc w:val="center"/>
              <w:rPr>
                <w:ins w:id="484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3C4F06" w14:textId="77777777" w:rsidR="00585091" w:rsidRPr="00232036" w:rsidRDefault="00585091" w:rsidP="00F017CA">
            <w:pPr>
              <w:jc w:val="center"/>
              <w:rPr>
                <w:ins w:id="484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B05EB7" w14:textId="77777777" w:rsidR="00585091" w:rsidRPr="00232036" w:rsidRDefault="00585091" w:rsidP="00F017CA">
            <w:pPr>
              <w:jc w:val="center"/>
              <w:rPr>
                <w:ins w:id="4849"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22E5B89" w14:textId="77777777" w:rsidR="00585091" w:rsidRPr="00232036" w:rsidRDefault="00585091" w:rsidP="00F017CA">
            <w:pPr>
              <w:jc w:val="center"/>
              <w:rPr>
                <w:ins w:id="4850"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7A746F" w14:textId="77777777" w:rsidR="00585091" w:rsidRPr="00232036" w:rsidRDefault="00585091" w:rsidP="00F017CA">
            <w:pPr>
              <w:jc w:val="center"/>
              <w:rPr>
                <w:ins w:id="4851"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1FD17BC0" w14:textId="77777777" w:rsidR="00585091" w:rsidRPr="00232036" w:rsidRDefault="00585091" w:rsidP="00F017CA">
            <w:pPr>
              <w:jc w:val="center"/>
              <w:rPr>
                <w:ins w:id="4852" w:author="Verizon" w:date="2020-08-03T15:15:00Z"/>
                <w:rFonts w:ascii="Arial" w:hAnsi="Arial" w:cs="Arial"/>
                <w:sz w:val="18"/>
                <w:szCs w:val="18"/>
              </w:rPr>
            </w:pPr>
          </w:p>
        </w:tc>
      </w:tr>
      <w:tr w:rsidR="00585091" w:rsidRPr="00232036" w14:paraId="6413681D" w14:textId="77777777" w:rsidTr="00F017CA">
        <w:trPr>
          <w:trHeight w:val="125"/>
          <w:jc w:val="center"/>
          <w:ins w:id="4853" w:author="Verizon" w:date="2020-08-03T15:15:00Z"/>
        </w:trPr>
        <w:tc>
          <w:tcPr>
            <w:tcW w:w="2065" w:type="dxa"/>
            <w:vMerge/>
            <w:tcBorders>
              <w:left w:val="single" w:sz="4" w:space="0" w:color="auto"/>
              <w:bottom w:val="single" w:sz="4" w:space="0" w:color="auto"/>
              <w:right w:val="single" w:sz="4" w:space="0" w:color="auto"/>
            </w:tcBorders>
            <w:vAlign w:val="center"/>
          </w:tcPr>
          <w:p w14:paraId="0C5348FE" w14:textId="77777777" w:rsidR="00585091" w:rsidRPr="00232036" w:rsidRDefault="00585091" w:rsidP="00F017CA">
            <w:pPr>
              <w:pStyle w:val="NoSpacing"/>
              <w:jc w:val="center"/>
              <w:rPr>
                <w:ins w:id="4854"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223E9E0" w14:textId="77777777" w:rsidR="00585091" w:rsidRPr="002F0CDC" w:rsidRDefault="00585091" w:rsidP="00F017CA">
            <w:pPr>
              <w:pStyle w:val="NoSpacing"/>
              <w:jc w:val="center"/>
              <w:rPr>
                <w:ins w:id="4855"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6D019A7" w14:textId="77777777" w:rsidR="00585091" w:rsidRPr="00232036" w:rsidRDefault="00585091" w:rsidP="00F017CA">
            <w:pPr>
              <w:jc w:val="center"/>
              <w:rPr>
                <w:ins w:id="4856" w:author="Verizon" w:date="2020-08-03T15:15:00Z"/>
                <w:rFonts w:ascii="Arial" w:hAnsi="Arial" w:cs="Arial"/>
                <w:sz w:val="18"/>
                <w:szCs w:val="18"/>
              </w:rPr>
            </w:pPr>
            <w:ins w:id="4857"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58750F6E" w14:textId="77777777" w:rsidR="00585091" w:rsidRPr="00232036" w:rsidRDefault="00585091" w:rsidP="00F017CA">
            <w:pPr>
              <w:jc w:val="center"/>
              <w:rPr>
                <w:ins w:id="4858" w:author="Verizon" w:date="2020-08-03T15:15:00Z"/>
                <w:rFonts w:ascii="Arial" w:hAnsi="Arial" w:cs="Arial"/>
                <w:sz w:val="18"/>
                <w:szCs w:val="18"/>
              </w:rPr>
            </w:pPr>
            <w:ins w:id="4859"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w:t>
              </w:r>
              <w:r>
                <w:rPr>
                  <w:rFonts w:ascii="Arial" w:eastAsia="DengXian" w:hAnsi="Arial" w:cs="Arial"/>
                  <w:sz w:val="18"/>
                  <w:szCs w:val="18"/>
                  <w:lang w:val="sv-SE" w:eastAsia="zh-CN"/>
                </w:rPr>
                <w:t>O</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1DDDE127" w14:textId="77777777" w:rsidR="00585091" w:rsidRPr="00232036" w:rsidRDefault="00585091" w:rsidP="00F017CA">
            <w:pPr>
              <w:jc w:val="center"/>
              <w:rPr>
                <w:ins w:id="4860" w:author="Verizon" w:date="2020-08-03T15:15:00Z"/>
                <w:rFonts w:ascii="Arial" w:hAnsi="Arial" w:cs="Arial"/>
                <w:sz w:val="18"/>
                <w:szCs w:val="18"/>
              </w:rPr>
            </w:pPr>
          </w:p>
        </w:tc>
      </w:tr>
      <w:tr w:rsidR="00585091" w:rsidRPr="00232036" w14:paraId="227F87ED" w14:textId="77777777" w:rsidTr="00F017CA">
        <w:trPr>
          <w:trHeight w:val="125"/>
          <w:jc w:val="center"/>
          <w:ins w:id="4861" w:author="Verizon" w:date="2020-08-03T15:15:00Z"/>
        </w:trPr>
        <w:tc>
          <w:tcPr>
            <w:tcW w:w="2065" w:type="dxa"/>
            <w:vMerge w:val="restart"/>
            <w:tcBorders>
              <w:top w:val="single" w:sz="4" w:space="0" w:color="auto"/>
              <w:left w:val="single" w:sz="4" w:space="0" w:color="auto"/>
              <w:right w:val="single" w:sz="4" w:space="0" w:color="auto"/>
            </w:tcBorders>
            <w:vAlign w:val="center"/>
          </w:tcPr>
          <w:p w14:paraId="578DFD4C" w14:textId="77777777" w:rsidR="00585091" w:rsidRPr="00232036" w:rsidRDefault="00585091" w:rsidP="00F017CA">
            <w:pPr>
              <w:pStyle w:val="NoSpacing"/>
              <w:jc w:val="center"/>
              <w:rPr>
                <w:ins w:id="4862" w:author="Verizon" w:date="2020-08-03T15:15:00Z"/>
                <w:rFonts w:ascii="Arial" w:hAnsi="Arial" w:cs="Arial"/>
                <w:sz w:val="18"/>
                <w:szCs w:val="18"/>
              </w:rPr>
            </w:pPr>
            <w:ins w:id="4863" w:author="Verizon" w:date="2020-08-03T15:15:00Z">
              <w:r w:rsidRPr="000C5570">
                <w:rPr>
                  <w:rFonts w:ascii="Arial" w:eastAsia="SimSun" w:hAnsi="Arial" w:cs="Arial"/>
                  <w:sz w:val="18"/>
                  <w:szCs w:val="18"/>
                </w:rPr>
                <w:t>CA_n66A-n261P</w:t>
              </w:r>
            </w:ins>
          </w:p>
        </w:tc>
        <w:tc>
          <w:tcPr>
            <w:tcW w:w="1980" w:type="dxa"/>
            <w:vMerge w:val="restart"/>
            <w:tcBorders>
              <w:top w:val="single" w:sz="4" w:space="0" w:color="auto"/>
              <w:left w:val="single" w:sz="4" w:space="0" w:color="auto"/>
              <w:right w:val="single" w:sz="4" w:space="0" w:color="auto"/>
            </w:tcBorders>
            <w:vAlign w:val="center"/>
          </w:tcPr>
          <w:p w14:paraId="7D3B2180" w14:textId="77777777" w:rsidR="00585091" w:rsidRPr="002F0CDC" w:rsidRDefault="00585091" w:rsidP="00F017CA">
            <w:pPr>
              <w:pStyle w:val="NoSpacing"/>
              <w:jc w:val="center"/>
              <w:rPr>
                <w:ins w:id="4864" w:author="Verizon" w:date="2020-08-03T15:15:00Z"/>
                <w:rFonts w:ascii="Arial" w:hAnsi="Arial" w:cs="Arial"/>
                <w:sz w:val="18"/>
                <w:szCs w:val="18"/>
              </w:rPr>
            </w:pPr>
            <w:ins w:id="4865" w:author="Verizon" w:date="2020-08-03T15:15:00Z">
              <w:r w:rsidRPr="002F0CDC">
                <w:rPr>
                  <w:rFonts w:ascii="Arial" w:eastAsia="MS Mincho" w:hAnsi="Arial" w:cs="Arial"/>
                  <w:sz w:val="18"/>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14:paraId="608123FC" w14:textId="77777777" w:rsidR="00585091" w:rsidRPr="00232036" w:rsidRDefault="00585091" w:rsidP="00F017CA">
            <w:pPr>
              <w:jc w:val="center"/>
              <w:rPr>
                <w:ins w:id="4866" w:author="Verizon" w:date="2020-08-03T15:15:00Z"/>
                <w:rFonts w:ascii="Arial" w:hAnsi="Arial" w:cs="Arial"/>
                <w:sz w:val="18"/>
                <w:szCs w:val="18"/>
              </w:rPr>
            </w:pPr>
            <w:ins w:id="4867"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554E5762" w14:textId="77777777" w:rsidR="00585091" w:rsidRPr="00232036" w:rsidRDefault="00585091" w:rsidP="00F017CA">
            <w:pPr>
              <w:jc w:val="center"/>
              <w:rPr>
                <w:ins w:id="4868" w:author="Verizon" w:date="2020-08-03T15:15:00Z"/>
                <w:rFonts w:ascii="Arial" w:hAnsi="Arial" w:cs="Arial"/>
                <w:sz w:val="18"/>
                <w:szCs w:val="18"/>
              </w:rPr>
            </w:pPr>
            <w:ins w:id="4869"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97B2677" w14:textId="77777777" w:rsidR="00585091" w:rsidRPr="00232036" w:rsidRDefault="00585091" w:rsidP="00F017CA">
            <w:pPr>
              <w:jc w:val="center"/>
              <w:rPr>
                <w:ins w:id="4870" w:author="Verizon" w:date="2020-08-03T15:15:00Z"/>
                <w:rFonts w:ascii="Arial" w:hAnsi="Arial" w:cs="Arial"/>
                <w:sz w:val="18"/>
                <w:szCs w:val="18"/>
              </w:rPr>
            </w:pPr>
            <w:ins w:id="487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7F713B" w14:textId="77777777" w:rsidR="00585091" w:rsidRPr="00232036" w:rsidRDefault="00585091" w:rsidP="00F017CA">
            <w:pPr>
              <w:jc w:val="center"/>
              <w:rPr>
                <w:ins w:id="4872" w:author="Verizon" w:date="2020-08-03T15:15:00Z"/>
                <w:rFonts w:ascii="Arial" w:hAnsi="Arial" w:cs="Arial"/>
                <w:sz w:val="18"/>
                <w:szCs w:val="18"/>
              </w:rPr>
            </w:pPr>
            <w:ins w:id="487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27C1A4" w14:textId="77777777" w:rsidR="00585091" w:rsidRPr="00232036" w:rsidRDefault="00585091" w:rsidP="00F017CA">
            <w:pPr>
              <w:jc w:val="center"/>
              <w:rPr>
                <w:ins w:id="4874" w:author="Verizon" w:date="2020-08-03T15:15:00Z"/>
                <w:rFonts w:ascii="Arial" w:hAnsi="Arial" w:cs="Arial"/>
                <w:sz w:val="18"/>
                <w:szCs w:val="18"/>
              </w:rPr>
            </w:pPr>
            <w:ins w:id="487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3CAF48" w14:textId="77777777" w:rsidR="00585091" w:rsidRPr="00232036" w:rsidRDefault="00585091" w:rsidP="00F017CA">
            <w:pPr>
              <w:jc w:val="center"/>
              <w:rPr>
                <w:ins w:id="4876" w:author="Verizon" w:date="2020-08-03T15:15:00Z"/>
                <w:rFonts w:ascii="Arial" w:hAnsi="Arial" w:cs="Arial"/>
                <w:sz w:val="18"/>
                <w:szCs w:val="18"/>
              </w:rPr>
            </w:pPr>
            <w:ins w:id="487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B1D3CEB" w14:textId="77777777" w:rsidR="00585091" w:rsidRPr="00232036" w:rsidRDefault="00585091" w:rsidP="00F017CA">
            <w:pPr>
              <w:jc w:val="center"/>
              <w:rPr>
                <w:ins w:id="487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B6BC18" w14:textId="77777777" w:rsidR="00585091" w:rsidRPr="00232036" w:rsidRDefault="00585091" w:rsidP="00F017CA">
            <w:pPr>
              <w:jc w:val="center"/>
              <w:rPr>
                <w:ins w:id="487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5AAB73" w14:textId="77777777" w:rsidR="00585091" w:rsidRPr="00232036" w:rsidRDefault="00585091" w:rsidP="00F017CA">
            <w:pPr>
              <w:jc w:val="center"/>
              <w:rPr>
                <w:ins w:id="4880" w:author="Verizon" w:date="2020-08-03T15:15:00Z"/>
                <w:rFonts w:ascii="Arial" w:hAnsi="Arial" w:cs="Arial"/>
                <w:sz w:val="18"/>
                <w:szCs w:val="18"/>
              </w:rPr>
            </w:pPr>
            <w:ins w:id="488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704699" w14:textId="77777777" w:rsidR="00585091" w:rsidRPr="00232036" w:rsidRDefault="00585091" w:rsidP="00F017CA">
            <w:pPr>
              <w:jc w:val="center"/>
              <w:rPr>
                <w:ins w:id="488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514408" w14:textId="77777777" w:rsidR="00585091" w:rsidRPr="00232036" w:rsidRDefault="00585091" w:rsidP="00F017CA">
            <w:pPr>
              <w:jc w:val="center"/>
              <w:rPr>
                <w:ins w:id="488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ABC8B0" w14:textId="77777777" w:rsidR="00585091" w:rsidRPr="00232036" w:rsidRDefault="00585091" w:rsidP="00F017CA">
            <w:pPr>
              <w:jc w:val="center"/>
              <w:rPr>
                <w:ins w:id="488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3EE359" w14:textId="77777777" w:rsidR="00585091" w:rsidRPr="00232036" w:rsidRDefault="00585091" w:rsidP="00F017CA">
            <w:pPr>
              <w:jc w:val="center"/>
              <w:rPr>
                <w:ins w:id="488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A4BE3F" w14:textId="77777777" w:rsidR="00585091" w:rsidRPr="00232036" w:rsidRDefault="00585091" w:rsidP="00F017CA">
            <w:pPr>
              <w:jc w:val="center"/>
              <w:rPr>
                <w:ins w:id="4886" w:author="Verizon" w:date="2020-08-03T15:15:00Z"/>
                <w:rFonts w:ascii="Arial" w:hAnsi="Arial" w:cs="Arial"/>
                <w:sz w:val="18"/>
                <w:szCs w:val="18"/>
              </w:rPr>
            </w:pPr>
            <w:ins w:id="4887"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36236CD3" w14:textId="77777777" w:rsidR="00585091" w:rsidRPr="00232036" w:rsidRDefault="00585091" w:rsidP="00F017CA">
            <w:pPr>
              <w:jc w:val="center"/>
              <w:rPr>
                <w:ins w:id="488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812B0C0" w14:textId="77777777" w:rsidR="00585091" w:rsidRPr="00232036" w:rsidRDefault="00585091" w:rsidP="00F017CA">
            <w:pPr>
              <w:jc w:val="center"/>
              <w:rPr>
                <w:ins w:id="4889"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135DE9" w14:textId="77777777" w:rsidR="00585091" w:rsidRPr="00232036" w:rsidRDefault="00585091" w:rsidP="00F017CA">
            <w:pPr>
              <w:jc w:val="center"/>
              <w:rPr>
                <w:ins w:id="4890"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2069B46" w14:textId="77777777" w:rsidR="00585091" w:rsidRPr="00232036" w:rsidRDefault="00585091" w:rsidP="00F017CA">
            <w:pPr>
              <w:jc w:val="center"/>
              <w:rPr>
                <w:ins w:id="4891" w:author="Verizon" w:date="2020-08-03T15:15:00Z"/>
                <w:rFonts w:ascii="Arial" w:hAnsi="Arial" w:cs="Arial"/>
                <w:sz w:val="18"/>
                <w:szCs w:val="18"/>
              </w:rPr>
            </w:pPr>
            <w:ins w:id="4892" w:author="Verizon" w:date="2020-08-03T15:15:00Z">
              <w:r w:rsidRPr="00232036">
                <w:rPr>
                  <w:rFonts w:ascii="Arial" w:hAnsi="Arial" w:cs="Arial"/>
                  <w:sz w:val="18"/>
                  <w:szCs w:val="18"/>
                </w:rPr>
                <w:t>0</w:t>
              </w:r>
            </w:ins>
          </w:p>
        </w:tc>
      </w:tr>
      <w:tr w:rsidR="00585091" w:rsidRPr="00232036" w14:paraId="28DB889F" w14:textId="77777777" w:rsidTr="00F017CA">
        <w:trPr>
          <w:trHeight w:val="125"/>
          <w:jc w:val="center"/>
          <w:ins w:id="4893" w:author="Verizon" w:date="2020-08-03T15:15:00Z"/>
        </w:trPr>
        <w:tc>
          <w:tcPr>
            <w:tcW w:w="2065" w:type="dxa"/>
            <w:vMerge/>
            <w:tcBorders>
              <w:left w:val="single" w:sz="4" w:space="0" w:color="auto"/>
              <w:right w:val="single" w:sz="4" w:space="0" w:color="auto"/>
            </w:tcBorders>
            <w:vAlign w:val="center"/>
          </w:tcPr>
          <w:p w14:paraId="118E4B1E" w14:textId="77777777" w:rsidR="00585091" w:rsidRPr="00232036" w:rsidRDefault="00585091" w:rsidP="00F017CA">
            <w:pPr>
              <w:pStyle w:val="NoSpacing"/>
              <w:jc w:val="center"/>
              <w:rPr>
                <w:ins w:id="4894"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1AE48455" w14:textId="77777777" w:rsidR="00585091" w:rsidRPr="002F0CDC" w:rsidRDefault="00585091" w:rsidP="00F017CA">
            <w:pPr>
              <w:pStyle w:val="NoSpacing"/>
              <w:jc w:val="center"/>
              <w:rPr>
                <w:ins w:id="4895"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4BB580D4" w14:textId="77777777" w:rsidR="00585091" w:rsidRPr="00232036" w:rsidRDefault="00585091" w:rsidP="00F017CA">
            <w:pPr>
              <w:jc w:val="center"/>
              <w:rPr>
                <w:ins w:id="489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D1C1797" w14:textId="77777777" w:rsidR="00585091" w:rsidRPr="00232036" w:rsidRDefault="00585091" w:rsidP="00F017CA">
            <w:pPr>
              <w:jc w:val="center"/>
              <w:rPr>
                <w:ins w:id="4897" w:author="Verizon" w:date="2020-08-03T15:15:00Z"/>
                <w:rFonts w:ascii="Arial" w:hAnsi="Arial" w:cs="Arial"/>
                <w:sz w:val="18"/>
                <w:szCs w:val="18"/>
              </w:rPr>
            </w:pPr>
            <w:ins w:id="4898"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09C1B5C7" w14:textId="77777777" w:rsidR="00585091" w:rsidRPr="00232036" w:rsidRDefault="00585091" w:rsidP="00F017CA">
            <w:pPr>
              <w:jc w:val="center"/>
              <w:rPr>
                <w:ins w:id="489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767566D" w14:textId="77777777" w:rsidR="00585091" w:rsidRPr="00232036" w:rsidRDefault="00585091" w:rsidP="00F017CA">
            <w:pPr>
              <w:jc w:val="center"/>
              <w:rPr>
                <w:ins w:id="4900" w:author="Verizon" w:date="2020-08-03T15:15:00Z"/>
                <w:rFonts w:ascii="Arial" w:hAnsi="Arial" w:cs="Arial"/>
                <w:sz w:val="18"/>
                <w:szCs w:val="18"/>
              </w:rPr>
            </w:pPr>
            <w:ins w:id="490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26B8A37" w14:textId="77777777" w:rsidR="00585091" w:rsidRPr="00232036" w:rsidRDefault="00585091" w:rsidP="00F017CA">
            <w:pPr>
              <w:jc w:val="center"/>
              <w:rPr>
                <w:ins w:id="4902" w:author="Verizon" w:date="2020-08-03T15:15:00Z"/>
                <w:rFonts w:ascii="Arial" w:hAnsi="Arial" w:cs="Arial"/>
                <w:sz w:val="18"/>
                <w:szCs w:val="18"/>
              </w:rPr>
            </w:pPr>
            <w:ins w:id="4903"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201B2" w14:textId="77777777" w:rsidR="00585091" w:rsidRPr="00232036" w:rsidRDefault="00585091" w:rsidP="00F017CA">
            <w:pPr>
              <w:jc w:val="center"/>
              <w:rPr>
                <w:ins w:id="4904" w:author="Verizon" w:date="2020-08-03T15:15:00Z"/>
                <w:rFonts w:ascii="Arial" w:hAnsi="Arial" w:cs="Arial"/>
                <w:sz w:val="18"/>
                <w:szCs w:val="18"/>
              </w:rPr>
            </w:pPr>
            <w:ins w:id="490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27FFD4" w14:textId="77777777" w:rsidR="00585091" w:rsidRPr="00232036" w:rsidRDefault="00585091" w:rsidP="00F017CA">
            <w:pPr>
              <w:jc w:val="center"/>
              <w:rPr>
                <w:ins w:id="4906"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8E43A7" w14:textId="77777777" w:rsidR="00585091" w:rsidRPr="00232036" w:rsidRDefault="00585091" w:rsidP="00F017CA">
            <w:pPr>
              <w:jc w:val="center"/>
              <w:rPr>
                <w:ins w:id="490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C63D21" w14:textId="77777777" w:rsidR="00585091" w:rsidRPr="00232036" w:rsidRDefault="00585091" w:rsidP="00F017CA">
            <w:pPr>
              <w:jc w:val="center"/>
              <w:rPr>
                <w:ins w:id="4908" w:author="Verizon" w:date="2020-08-03T15:15:00Z"/>
                <w:rFonts w:ascii="Arial" w:hAnsi="Arial" w:cs="Arial"/>
                <w:sz w:val="18"/>
                <w:szCs w:val="18"/>
              </w:rPr>
            </w:pPr>
            <w:ins w:id="4909"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923DE33" w14:textId="77777777" w:rsidR="00585091" w:rsidRPr="00232036" w:rsidRDefault="00585091" w:rsidP="00F017CA">
            <w:pPr>
              <w:jc w:val="center"/>
              <w:rPr>
                <w:ins w:id="491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1021BE" w14:textId="77777777" w:rsidR="00585091" w:rsidRPr="00232036" w:rsidRDefault="00585091" w:rsidP="00F017CA">
            <w:pPr>
              <w:jc w:val="center"/>
              <w:rPr>
                <w:ins w:id="491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EB6058" w14:textId="77777777" w:rsidR="00585091" w:rsidRPr="00232036" w:rsidRDefault="00585091" w:rsidP="00F017CA">
            <w:pPr>
              <w:jc w:val="center"/>
              <w:rPr>
                <w:ins w:id="491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DC0682" w14:textId="77777777" w:rsidR="00585091" w:rsidRPr="00232036" w:rsidRDefault="00585091" w:rsidP="00F017CA">
            <w:pPr>
              <w:jc w:val="center"/>
              <w:rPr>
                <w:ins w:id="491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F26A57" w14:textId="77777777" w:rsidR="00585091" w:rsidRPr="00232036" w:rsidRDefault="00585091" w:rsidP="00F017CA">
            <w:pPr>
              <w:jc w:val="center"/>
              <w:rPr>
                <w:ins w:id="491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E65F87" w14:textId="77777777" w:rsidR="00585091" w:rsidRPr="00232036" w:rsidRDefault="00585091" w:rsidP="00F017CA">
            <w:pPr>
              <w:jc w:val="center"/>
              <w:rPr>
                <w:ins w:id="4915"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6EB824D" w14:textId="77777777" w:rsidR="00585091" w:rsidRPr="00232036" w:rsidRDefault="00585091" w:rsidP="00F017CA">
            <w:pPr>
              <w:jc w:val="center"/>
              <w:rPr>
                <w:ins w:id="4916"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F2B005" w14:textId="77777777" w:rsidR="00585091" w:rsidRPr="00232036" w:rsidRDefault="00585091" w:rsidP="00F017CA">
            <w:pPr>
              <w:jc w:val="center"/>
              <w:rPr>
                <w:ins w:id="4917"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305786CF" w14:textId="77777777" w:rsidR="00585091" w:rsidRPr="00232036" w:rsidRDefault="00585091" w:rsidP="00F017CA">
            <w:pPr>
              <w:jc w:val="center"/>
              <w:rPr>
                <w:ins w:id="4918" w:author="Verizon" w:date="2020-08-03T15:15:00Z"/>
                <w:rFonts w:ascii="Arial" w:hAnsi="Arial" w:cs="Arial"/>
                <w:sz w:val="18"/>
                <w:szCs w:val="18"/>
              </w:rPr>
            </w:pPr>
          </w:p>
        </w:tc>
      </w:tr>
      <w:tr w:rsidR="00585091" w:rsidRPr="00232036" w14:paraId="2518A4ED" w14:textId="77777777" w:rsidTr="00F017CA">
        <w:trPr>
          <w:trHeight w:val="125"/>
          <w:jc w:val="center"/>
          <w:ins w:id="4919" w:author="Verizon" w:date="2020-08-03T15:15:00Z"/>
        </w:trPr>
        <w:tc>
          <w:tcPr>
            <w:tcW w:w="2065" w:type="dxa"/>
            <w:vMerge/>
            <w:tcBorders>
              <w:left w:val="single" w:sz="4" w:space="0" w:color="auto"/>
              <w:right w:val="single" w:sz="4" w:space="0" w:color="auto"/>
            </w:tcBorders>
            <w:vAlign w:val="center"/>
          </w:tcPr>
          <w:p w14:paraId="0914F1F0" w14:textId="77777777" w:rsidR="00585091" w:rsidRPr="00232036" w:rsidRDefault="00585091" w:rsidP="00F017CA">
            <w:pPr>
              <w:pStyle w:val="NoSpacing"/>
              <w:jc w:val="center"/>
              <w:rPr>
                <w:ins w:id="4920"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0392442E" w14:textId="77777777" w:rsidR="00585091" w:rsidRPr="002F0CDC" w:rsidRDefault="00585091" w:rsidP="00F017CA">
            <w:pPr>
              <w:pStyle w:val="NoSpacing"/>
              <w:jc w:val="center"/>
              <w:rPr>
                <w:ins w:id="4921"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D4E50D6" w14:textId="77777777" w:rsidR="00585091" w:rsidRPr="00232036" w:rsidRDefault="00585091" w:rsidP="00F017CA">
            <w:pPr>
              <w:jc w:val="center"/>
              <w:rPr>
                <w:ins w:id="492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7FD717" w14:textId="77777777" w:rsidR="00585091" w:rsidRPr="00232036" w:rsidRDefault="00585091" w:rsidP="00F017CA">
            <w:pPr>
              <w:jc w:val="center"/>
              <w:rPr>
                <w:ins w:id="4923" w:author="Verizon" w:date="2020-08-03T15:15:00Z"/>
                <w:rFonts w:ascii="Arial" w:hAnsi="Arial" w:cs="Arial"/>
                <w:sz w:val="18"/>
                <w:szCs w:val="18"/>
              </w:rPr>
            </w:pPr>
            <w:ins w:id="4924"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236B73C9" w14:textId="77777777" w:rsidR="00585091" w:rsidRPr="00232036" w:rsidRDefault="00585091" w:rsidP="00F017CA">
            <w:pPr>
              <w:jc w:val="center"/>
              <w:rPr>
                <w:ins w:id="492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45A51B" w14:textId="77777777" w:rsidR="00585091" w:rsidRPr="00232036" w:rsidRDefault="00585091" w:rsidP="00F017CA">
            <w:pPr>
              <w:jc w:val="center"/>
              <w:rPr>
                <w:ins w:id="4926" w:author="Verizon" w:date="2020-08-03T15:15:00Z"/>
                <w:rFonts w:ascii="Arial" w:hAnsi="Arial" w:cs="Arial"/>
                <w:sz w:val="18"/>
                <w:szCs w:val="18"/>
              </w:rPr>
            </w:pPr>
            <w:ins w:id="492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6DBFAC3" w14:textId="77777777" w:rsidR="00585091" w:rsidRPr="00232036" w:rsidRDefault="00585091" w:rsidP="00F017CA">
            <w:pPr>
              <w:jc w:val="center"/>
              <w:rPr>
                <w:ins w:id="4928" w:author="Verizon" w:date="2020-08-03T15:15:00Z"/>
                <w:rFonts w:ascii="Arial" w:hAnsi="Arial" w:cs="Arial"/>
                <w:sz w:val="18"/>
                <w:szCs w:val="18"/>
              </w:rPr>
            </w:pPr>
            <w:ins w:id="4929"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2FF1B8" w14:textId="77777777" w:rsidR="00585091" w:rsidRPr="00232036" w:rsidRDefault="00585091" w:rsidP="00F017CA">
            <w:pPr>
              <w:jc w:val="center"/>
              <w:rPr>
                <w:ins w:id="4930" w:author="Verizon" w:date="2020-08-03T15:15:00Z"/>
                <w:rFonts w:ascii="Arial" w:hAnsi="Arial" w:cs="Arial"/>
                <w:sz w:val="18"/>
                <w:szCs w:val="18"/>
              </w:rPr>
            </w:pPr>
            <w:ins w:id="4931"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58E261" w14:textId="77777777" w:rsidR="00585091" w:rsidRPr="00232036" w:rsidRDefault="00585091" w:rsidP="00F017CA">
            <w:pPr>
              <w:jc w:val="center"/>
              <w:rPr>
                <w:ins w:id="4932"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F18878" w14:textId="77777777" w:rsidR="00585091" w:rsidRPr="00232036" w:rsidRDefault="00585091" w:rsidP="00F017CA">
            <w:pPr>
              <w:jc w:val="center"/>
              <w:rPr>
                <w:ins w:id="493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0D34AB" w14:textId="77777777" w:rsidR="00585091" w:rsidRPr="00232036" w:rsidRDefault="00585091" w:rsidP="00F017CA">
            <w:pPr>
              <w:jc w:val="center"/>
              <w:rPr>
                <w:ins w:id="4934" w:author="Verizon" w:date="2020-08-03T15:15:00Z"/>
                <w:rFonts w:ascii="Arial" w:hAnsi="Arial" w:cs="Arial"/>
                <w:sz w:val="18"/>
                <w:szCs w:val="18"/>
              </w:rPr>
            </w:pPr>
            <w:ins w:id="4935"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AA4C20" w14:textId="77777777" w:rsidR="00585091" w:rsidRPr="00232036" w:rsidRDefault="00585091" w:rsidP="00F017CA">
            <w:pPr>
              <w:jc w:val="center"/>
              <w:rPr>
                <w:ins w:id="493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3756D2" w14:textId="77777777" w:rsidR="00585091" w:rsidRPr="00232036" w:rsidRDefault="00585091" w:rsidP="00F017CA">
            <w:pPr>
              <w:jc w:val="center"/>
              <w:rPr>
                <w:ins w:id="493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0A7F0C" w14:textId="77777777" w:rsidR="00585091" w:rsidRPr="00232036" w:rsidRDefault="00585091" w:rsidP="00F017CA">
            <w:pPr>
              <w:jc w:val="center"/>
              <w:rPr>
                <w:ins w:id="493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B8B125" w14:textId="77777777" w:rsidR="00585091" w:rsidRPr="00232036" w:rsidRDefault="00585091" w:rsidP="00F017CA">
            <w:pPr>
              <w:jc w:val="center"/>
              <w:rPr>
                <w:ins w:id="493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70C4B6" w14:textId="77777777" w:rsidR="00585091" w:rsidRPr="00232036" w:rsidRDefault="00585091" w:rsidP="00F017CA">
            <w:pPr>
              <w:jc w:val="center"/>
              <w:rPr>
                <w:ins w:id="494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8376603" w14:textId="77777777" w:rsidR="00585091" w:rsidRPr="00232036" w:rsidRDefault="00585091" w:rsidP="00F017CA">
            <w:pPr>
              <w:jc w:val="center"/>
              <w:rPr>
                <w:ins w:id="4941"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0517083" w14:textId="77777777" w:rsidR="00585091" w:rsidRPr="00232036" w:rsidRDefault="00585091" w:rsidP="00F017CA">
            <w:pPr>
              <w:jc w:val="center"/>
              <w:rPr>
                <w:ins w:id="4942"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5608F6" w14:textId="77777777" w:rsidR="00585091" w:rsidRPr="00232036" w:rsidRDefault="00585091" w:rsidP="00F017CA">
            <w:pPr>
              <w:jc w:val="center"/>
              <w:rPr>
                <w:ins w:id="4943"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32A2A820" w14:textId="77777777" w:rsidR="00585091" w:rsidRPr="00232036" w:rsidRDefault="00585091" w:rsidP="00F017CA">
            <w:pPr>
              <w:jc w:val="center"/>
              <w:rPr>
                <w:ins w:id="4944" w:author="Verizon" w:date="2020-08-03T15:15:00Z"/>
                <w:rFonts w:ascii="Arial" w:hAnsi="Arial" w:cs="Arial"/>
                <w:sz w:val="18"/>
                <w:szCs w:val="18"/>
              </w:rPr>
            </w:pPr>
          </w:p>
        </w:tc>
      </w:tr>
      <w:tr w:rsidR="00585091" w:rsidRPr="00232036" w14:paraId="7BC4F733" w14:textId="77777777" w:rsidTr="00F017CA">
        <w:trPr>
          <w:trHeight w:val="125"/>
          <w:jc w:val="center"/>
          <w:ins w:id="4945" w:author="Verizon" w:date="2020-08-03T15:15:00Z"/>
        </w:trPr>
        <w:tc>
          <w:tcPr>
            <w:tcW w:w="2065" w:type="dxa"/>
            <w:vMerge/>
            <w:tcBorders>
              <w:left w:val="single" w:sz="4" w:space="0" w:color="auto"/>
              <w:bottom w:val="single" w:sz="4" w:space="0" w:color="auto"/>
              <w:right w:val="single" w:sz="4" w:space="0" w:color="auto"/>
            </w:tcBorders>
            <w:vAlign w:val="center"/>
          </w:tcPr>
          <w:p w14:paraId="3D7BCEA5" w14:textId="77777777" w:rsidR="00585091" w:rsidRPr="00232036" w:rsidRDefault="00585091" w:rsidP="00F017CA">
            <w:pPr>
              <w:pStyle w:val="NoSpacing"/>
              <w:jc w:val="center"/>
              <w:rPr>
                <w:ins w:id="4946"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51B372C5" w14:textId="77777777" w:rsidR="00585091" w:rsidRPr="002F0CDC" w:rsidRDefault="00585091" w:rsidP="00F017CA">
            <w:pPr>
              <w:pStyle w:val="NoSpacing"/>
              <w:jc w:val="center"/>
              <w:rPr>
                <w:ins w:id="4947"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6C46DFCE" w14:textId="77777777" w:rsidR="00585091" w:rsidRPr="00232036" w:rsidRDefault="00585091" w:rsidP="00F017CA">
            <w:pPr>
              <w:jc w:val="center"/>
              <w:rPr>
                <w:ins w:id="4948" w:author="Verizon" w:date="2020-08-03T15:15:00Z"/>
                <w:rFonts w:ascii="Arial" w:hAnsi="Arial" w:cs="Arial"/>
                <w:sz w:val="18"/>
                <w:szCs w:val="18"/>
              </w:rPr>
            </w:pPr>
            <w:ins w:id="4949"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7604E5C8" w14:textId="77777777" w:rsidR="00585091" w:rsidRPr="00232036" w:rsidRDefault="00585091" w:rsidP="00F017CA">
            <w:pPr>
              <w:jc w:val="center"/>
              <w:rPr>
                <w:ins w:id="4950" w:author="Verizon" w:date="2020-08-03T15:15:00Z"/>
                <w:rFonts w:ascii="Arial" w:hAnsi="Arial" w:cs="Arial"/>
                <w:sz w:val="18"/>
                <w:szCs w:val="18"/>
              </w:rPr>
            </w:pPr>
            <w:ins w:id="4951"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w:t>
              </w:r>
              <w:r>
                <w:rPr>
                  <w:rFonts w:ascii="Arial" w:eastAsia="DengXian" w:hAnsi="Arial" w:cs="Arial"/>
                  <w:sz w:val="18"/>
                  <w:szCs w:val="18"/>
                  <w:lang w:val="sv-SE" w:eastAsia="zh-CN"/>
                </w:rPr>
                <w:t>P</w:t>
              </w:r>
            </w:ins>
          </w:p>
        </w:tc>
        <w:tc>
          <w:tcPr>
            <w:tcW w:w="749" w:type="dxa"/>
            <w:vMerge/>
            <w:tcBorders>
              <w:left w:val="single" w:sz="4" w:space="0" w:color="auto"/>
              <w:bottom w:val="single" w:sz="4" w:space="0" w:color="auto"/>
              <w:right w:val="single" w:sz="4" w:space="0" w:color="auto"/>
            </w:tcBorders>
            <w:vAlign w:val="center"/>
          </w:tcPr>
          <w:p w14:paraId="34F024EA" w14:textId="77777777" w:rsidR="00585091" w:rsidRPr="00232036" w:rsidRDefault="00585091" w:rsidP="00F017CA">
            <w:pPr>
              <w:jc w:val="center"/>
              <w:rPr>
                <w:ins w:id="4952" w:author="Verizon" w:date="2020-08-03T15:15:00Z"/>
                <w:rFonts w:ascii="Arial" w:hAnsi="Arial" w:cs="Arial"/>
                <w:sz w:val="18"/>
                <w:szCs w:val="18"/>
              </w:rPr>
            </w:pPr>
          </w:p>
        </w:tc>
      </w:tr>
      <w:tr w:rsidR="00585091" w:rsidRPr="00232036" w14:paraId="2E365F81" w14:textId="77777777" w:rsidTr="00F017CA">
        <w:trPr>
          <w:trHeight w:val="125"/>
          <w:jc w:val="center"/>
          <w:ins w:id="4953" w:author="Verizon" w:date="2020-08-03T15:15:00Z"/>
        </w:trPr>
        <w:tc>
          <w:tcPr>
            <w:tcW w:w="2065" w:type="dxa"/>
            <w:vMerge w:val="restart"/>
            <w:tcBorders>
              <w:top w:val="single" w:sz="4" w:space="0" w:color="auto"/>
              <w:left w:val="single" w:sz="4" w:space="0" w:color="auto"/>
              <w:right w:val="single" w:sz="4" w:space="0" w:color="auto"/>
            </w:tcBorders>
            <w:vAlign w:val="center"/>
          </w:tcPr>
          <w:p w14:paraId="4E4C69B2" w14:textId="77777777" w:rsidR="00585091" w:rsidRPr="00232036" w:rsidRDefault="00585091" w:rsidP="00F017CA">
            <w:pPr>
              <w:pStyle w:val="NoSpacing"/>
              <w:jc w:val="center"/>
              <w:rPr>
                <w:ins w:id="4954" w:author="Verizon" w:date="2020-08-03T15:15:00Z"/>
                <w:rFonts w:ascii="Arial" w:hAnsi="Arial" w:cs="Arial"/>
                <w:sz w:val="18"/>
                <w:szCs w:val="18"/>
              </w:rPr>
            </w:pPr>
            <w:ins w:id="4955" w:author="Verizon" w:date="2020-08-03T15:15:00Z">
              <w:r>
                <w:rPr>
                  <w:rFonts w:ascii="Arial" w:eastAsia="SimSun" w:hAnsi="Arial" w:cs="Arial"/>
                  <w:sz w:val="18"/>
                  <w:szCs w:val="18"/>
                </w:rPr>
                <w:t>CA_n66A-n261Q</w:t>
              </w:r>
            </w:ins>
          </w:p>
        </w:tc>
        <w:tc>
          <w:tcPr>
            <w:tcW w:w="1980" w:type="dxa"/>
            <w:vMerge w:val="restart"/>
            <w:tcBorders>
              <w:top w:val="single" w:sz="4" w:space="0" w:color="auto"/>
              <w:left w:val="single" w:sz="4" w:space="0" w:color="auto"/>
              <w:right w:val="single" w:sz="4" w:space="0" w:color="auto"/>
            </w:tcBorders>
            <w:vAlign w:val="center"/>
          </w:tcPr>
          <w:p w14:paraId="647FA967" w14:textId="77777777" w:rsidR="00585091" w:rsidRPr="002F0CDC" w:rsidRDefault="00585091" w:rsidP="00F017CA">
            <w:pPr>
              <w:pStyle w:val="NoSpacing"/>
              <w:jc w:val="center"/>
              <w:rPr>
                <w:ins w:id="4956" w:author="Verizon" w:date="2020-08-03T15:15:00Z"/>
                <w:rFonts w:ascii="Arial" w:hAnsi="Arial" w:cs="Arial"/>
                <w:sz w:val="18"/>
                <w:szCs w:val="18"/>
              </w:rPr>
            </w:pPr>
            <w:ins w:id="4957" w:author="Verizon" w:date="2020-08-03T15:15:00Z">
              <w:r w:rsidRPr="002F0CDC">
                <w:rPr>
                  <w:rFonts w:ascii="Arial" w:eastAsia="MS Mincho" w:hAnsi="Arial" w:cs="Arial"/>
                  <w:sz w:val="18"/>
                  <w:szCs w:val="18"/>
                  <w:lang w:eastAsia="ja-JP"/>
                </w:rPr>
                <w:t>CA_n66A-n261A</w:t>
              </w:r>
            </w:ins>
          </w:p>
        </w:tc>
        <w:tc>
          <w:tcPr>
            <w:tcW w:w="746" w:type="dxa"/>
            <w:vMerge w:val="restart"/>
            <w:tcBorders>
              <w:top w:val="single" w:sz="4" w:space="0" w:color="auto"/>
              <w:left w:val="single" w:sz="4" w:space="0" w:color="auto"/>
              <w:right w:val="single" w:sz="4" w:space="0" w:color="auto"/>
            </w:tcBorders>
            <w:vAlign w:val="center"/>
          </w:tcPr>
          <w:p w14:paraId="1092C929" w14:textId="77777777" w:rsidR="00585091" w:rsidRPr="00232036" w:rsidRDefault="00585091" w:rsidP="00F017CA">
            <w:pPr>
              <w:jc w:val="center"/>
              <w:rPr>
                <w:ins w:id="4958" w:author="Verizon" w:date="2020-08-03T15:15:00Z"/>
                <w:rFonts w:ascii="Arial" w:hAnsi="Arial" w:cs="Arial"/>
                <w:sz w:val="18"/>
                <w:szCs w:val="18"/>
              </w:rPr>
            </w:pPr>
            <w:ins w:id="4959" w:author="Verizon" w:date="2020-08-03T15:15:00Z">
              <w:r w:rsidRPr="006B0193">
                <w:rPr>
                  <w:rFonts w:ascii="Arial" w:hAnsi="Arial" w:cs="Arial"/>
                  <w:sz w:val="18"/>
                  <w:szCs w:val="18"/>
                  <w:lang w:eastAsia="zh-CN"/>
                </w:rPr>
                <w:t>n66</w:t>
              </w:r>
            </w:ins>
          </w:p>
        </w:tc>
        <w:tc>
          <w:tcPr>
            <w:tcW w:w="667" w:type="dxa"/>
            <w:tcBorders>
              <w:top w:val="single" w:sz="4" w:space="0" w:color="auto"/>
              <w:left w:val="single" w:sz="4" w:space="0" w:color="auto"/>
              <w:bottom w:val="single" w:sz="4" w:space="0" w:color="auto"/>
              <w:right w:val="single" w:sz="4" w:space="0" w:color="auto"/>
            </w:tcBorders>
            <w:vAlign w:val="center"/>
          </w:tcPr>
          <w:p w14:paraId="6A3BDD38" w14:textId="77777777" w:rsidR="00585091" w:rsidRPr="00232036" w:rsidRDefault="00585091" w:rsidP="00F017CA">
            <w:pPr>
              <w:jc w:val="center"/>
              <w:rPr>
                <w:ins w:id="4960" w:author="Verizon" w:date="2020-08-03T15:15:00Z"/>
                <w:rFonts w:ascii="Arial" w:hAnsi="Arial" w:cs="Arial"/>
                <w:sz w:val="18"/>
                <w:szCs w:val="18"/>
              </w:rPr>
            </w:pPr>
            <w:ins w:id="4961" w:author="Verizon" w:date="2020-08-03T15:15:00Z">
              <w:r w:rsidRPr="006B0193">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15A29772" w14:textId="77777777" w:rsidR="00585091" w:rsidRPr="00232036" w:rsidRDefault="00585091" w:rsidP="00F017CA">
            <w:pPr>
              <w:jc w:val="center"/>
              <w:rPr>
                <w:ins w:id="4962" w:author="Verizon" w:date="2020-08-03T15:15:00Z"/>
                <w:rFonts w:ascii="Arial" w:hAnsi="Arial" w:cs="Arial"/>
                <w:sz w:val="18"/>
                <w:szCs w:val="18"/>
              </w:rPr>
            </w:pPr>
            <w:ins w:id="496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98ABAF" w14:textId="77777777" w:rsidR="00585091" w:rsidRPr="00232036" w:rsidRDefault="00585091" w:rsidP="00F017CA">
            <w:pPr>
              <w:jc w:val="center"/>
              <w:rPr>
                <w:ins w:id="4964" w:author="Verizon" w:date="2020-08-03T15:15:00Z"/>
                <w:rFonts w:ascii="Arial" w:hAnsi="Arial" w:cs="Arial"/>
                <w:sz w:val="18"/>
                <w:szCs w:val="18"/>
              </w:rPr>
            </w:pPr>
            <w:ins w:id="4965"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0FF260E" w14:textId="77777777" w:rsidR="00585091" w:rsidRPr="00232036" w:rsidRDefault="00585091" w:rsidP="00F017CA">
            <w:pPr>
              <w:jc w:val="center"/>
              <w:rPr>
                <w:ins w:id="4966" w:author="Verizon" w:date="2020-08-03T15:15:00Z"/>
                <w:rFonts w:ascii="Arial" w:hAnsi="Arial" w:cs="Arial"/>
                <w:sz w:val="18"/>
                <w:szCs w:val="18"/>
              </w:rPr>
            </w:pPr>
            <w:ins w:id="4967"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39385" w14:textId="77777777" w:rsidR="00585091" w:rsidRPr="00232036" w:rsidRDefault="00585091" w:rsidP="00F017CA">
            <w:pPr>
              <w:jc w:val="center"/>
              <w:rPr>
                <w:ins w:id="4968" w:author="Verizon" w:date="2020-08-03T15:15:00Z"/>
                <w:rFonts w:ascii="Arial" w:hAnsi="Arial" w:cs="Arial"/>
                <w:sz w:val="18"/>
                <w:szCs w:val="18"/>
              </w:rPr>
            </w:pPr>
            <w:ins w:id="496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1F2424" w14:textId="77777777" w:rsidR="00585091" w:rsidRPr="00232036" w:rsidRDefault="00585091" w:rsidP="00F017CA">
            <w:pPr>
              <w:jc w:val="center"/>
              <w:rPr>
                <w:ins w:id="497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BA5636" w14:textId="77777777" w:rsidR="00585091" w:rsidRPr="00232036" w:rsidRDefault="00585091" w:rsidP="00F017CA">
            <w:pPr>
              <w:jc w:val="center"/>
              <w:rPr>
                <w:ins w:id="497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8A4D5A" w14:textId="77777777" w:rsidR="00585091" w:rsidRPr="00232036" w:rsidRDefault="00585091" w:rsidP="00F017CA">
            <w:pPr>
              <w:jc w:val="center"/>
              <w:rPr>
                <w:ins w:id="4972" w:author="Verizon" w:date="2020-08-03T15:15:00Z"/>
                <w:rFonts w:ascii="Arial" w:hAnsi="Arial" w:cs="Arial"/>
                <w:sz w:val="18"/>
                <w:szCs w:val="18"/>
              </w:rPr>
            </w:pPr>
            <w:ins w:id="4973"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6C659BA" w14:textId="77777777" w:rsidR="00585091" w:rsidRPr="00232036" w:rsidRDefault="00585091" w:rsidP="00F017CA">
            <w:pPr>
              <w:jc w:val="center"/>
              <w:rPr>
                <w:ins w:id="497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6CFADB" w14:textId="77777777" w:rsidR="00585091" w:rsidRPr="00232036" w:rsidRDefault="00585091" w:rsidP="00F017CA">
            <w:pPr>
              <w:jc w:val="center"/>
              <w:rPr>
                <w:ins w:id="497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E06592" w14:textId="77777777" w:rsidR="00585091" w:rsidRPr="00232036" w:rsidRDefault="00585091" w:rsidP="00F017CA">
            <w:pPr>
              <w:jc w:val="center"/>
              <w:rPr>
                <w:ins w:id="497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A56CDB" w14:textId="77777777" w:rsidR="00585091" w:rsidRPr="00232036" w:rsidRDefault="00585091" w:rsidP="00F017CA">
            <w:pPr>
              <w:jc w:val="center"/>
              <w:rPr>
                <w:ins w:id="497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4DDDBC" w14:textId="77777777" w:rsidR="00585091" w:rsidRPr="00232036" w:rsidRDefault="00585091" w:rsidP="00F017CA">
            <w:pPr>
              <w:jc w:val="center"/>
              <w:rPr>
                <w:ins w:id="4978" w:author="Verizon" w:date="2020-08-03T15:15:00Z"/>
                <w:rFonts w:ascii="Arial" w:hAnsi="Arial" w:cs="Arial"/>
                <w:sz w:val="18"/>
                <w:szCs w:val="18"/>
              </w:rPr>
            </w:pPr>
            <w:ins w:id="4979" w:author="Verizon" w:date="2020-08-03T15:15:00Z">
              <w:r w:rsidRPr="006B0193">
                <w:rPr>
                  <w:rFonts w:ascii="Arial" w:hAnsi="Arial" w:cs="Arial"/>
                  <w:sz w:val="18"/>
                  <w:szCs w:val="18"/>
                  <w:lang w:eastAsia="ko-KR"/>
                </w:rPr>
                <w:t>0</w:t>
              </w:r>
            </w:ins>
          </w:p>
        </w:tc>
        <w:tc>
          <w:tcPr>
            <w:tcW w:w="667" w:type="dxa"/>
            <w:tcBorders>
              <w:top w:val="single" w:sz="4" w:space="0" w:color="auto"/>
              <w:left w:val="single" w:sz="4" w:space="0" w:color="auto"/>
              <w:bottom w:val="single" w:sz="4" w:space="0" w:color="auto"/>
              <w:right w:val="single" w:sz="4" w:space="0" w:color="auto"/>
            </w:tcBorders>
          </w:tcPr>
          <w:p w14:paraId="1740366A" w14:textId="77777777" w:rsidR="00585091" w:rsidRPr="00232036" w:rsidRDefault="00585091" w:rsidP="00F017CA">
            <w:pPr>
              <w:jc w:val="center"/>
              <w:rPr>
                <w:ins w:id="4980"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742E11" w14:textId="77777777" w:rsidR="00585091" w:rsidRPr="00232036" w:rsidRDefault="00585091" w:rsidP="00F017CA">
            <w:pPr>
              <w:jc w:val="center"/>
              <w:rPr>
                <w:ins w:id="4981"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180670" w14:textId="77777777" w:rsidR="00585091" w:rsidRPr="00232036" w:rsidRDefault="00585091" w:rsidP="00F017CA">
            <w:pPr>
              <w:jc w:val="center"/>
              <w:rPr>
                <w:ins w:id="4982" w:author="Verizon" w:date="2020-08-03T15:15:00Z"/>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5BBBC5F" w14:textId="77777777" w:rsidR="00585091" w:rsidRPr="00232036" w:rsidRDefault="00585091" w:rsidP="00F017CA">
            <w:pPr>
              <w:jc w:val="center"/>
              <w:rPr>
                <w:ins w:id="4983" w:author="Verizon" w:date="2020-08-03T15:15:00Z"/>
                <w:rFonts w:ascii="Arial" w:hAnsi="Arial" w:cs="Arial"/>
                <w:sz w:val="18"/>
                <w:szCs w:val="18"/>
              </w:rPr>
            </w:pPr>
            <w:ins w:id="4984" w:author="Verizon" w:date="2020-08-03T15:15:00Z">
              <w:r w:rsidRPr="00232036">
                <w:rPr>
                  <w:rFonts w:ascii="Arial" w:hAnsi="Arial" w:cs="Arial"/>
                  <w:sz w:val="18"/>
                  <w:szCs w:val="18"/>
                </w:rPr>
                <w:t>0</w:t>
              </w:r>
            </w:ins>
          </w:p>
        </w:tc>
      </w:tr>
      <w:tr w:rsidR="00585091" w:rsidRPr="00232036" w14:paraId="53137BAE" w14:textId="77777777" w:rsidTr="00F017CA">
        <w:trPr>
          <w:trHeight w:val="125"/>
          <w:jc w:val="center"/>
          <w:ins w:id="4985" w:author="Verizon" w:date="2020-08-03T15:15:00Z"/>
        </w:trPr>
        <w:tc>
          <w:tcPr>
            <w:tcW w:w="2065" w:type="dxa"/>
            <w:vMerge/>
            <w:tcBorders>
              <w:left w:val="single" w:sz="4" w:space="0" w:color="auto"/>
              <w:right w:val="single" w:sz="4" w:space="0" w:color="auto"/>
            </w:tcBorders>
            <w:vAlign w:val="center"/>
          </w:tcPr>
          <w:p w14:paraId="76FAAD47" w14:textId="77777777" w:rsidR="00585091" w:rsidRPr="00232036" w:rsidRDefault="00585091" w:rsidP="00F017CA">
            <w:pPr>
              <w:pStyle w:val="NoSpacing"/>
              <w:jc w:val="center"/>
              <w:rPr>
                <w:ins w:id="4986"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09D67FB2" w14:textId="77777777" w:rsidR="00585091" w:rsidRPr="00232036" w:rsidRDefault="00585091" w:rsidP="00F017CA">
            <w:pPr>
              <w:pStyle w:val="NoSpacing"/>
              <w:jc w:val="center"/>
              <w:rPr>
                <w:ins w:id="4987" w:author="Verizon" w:date="2020-08-03T15:15:00Z"/>
                <w:rFonts w:ascii="Arial" w:hAnsi="Arial" w:cs="Arial"/>
                <w:sz w:val="18"/>
                <w:szCs w:val="18"/>
              </w:rPr>
            </w:pPr>
          </w:p>
        </w:tc>
        <w:tc>
          <w:tcPr>
            <w:tcW w:w="746" w:type="dxa"/>
            <w:vMerge/>
            <w:tcBorders>
              <w:left w:val="single" w:sz="4" w:space="0" w:color="auto"/>
              <w:right w:val="single" w:sz="4" w:space="0" w:color="auto"/>
            </w:tcBorders>
            <w:vAlign w:val="center"/>
          </w:tcPr>
          <w:p w14:paraId="04ED8FBB" w14:textId="77777777" w:rsidR="00585091" w:rsidRPr="00232036" w:rsidRDefault="00585091" w:rsidP="00F017CA">
            <w:pPr>
              <w:jc w:val="center"/>
              <w:rPr>
                <w:ins w:id="498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AFB806" w14:textId="77777777" w:rsidR="00585091" w:rsidRPr="00232036" w:rsidRDefault="00585091" w:rsidP="00F017CA">
            <w:pPr>
              <w:jc w:val="center"/>
              <w:rPr>
                <w:ins w:id="4989" w:author="Verizon" w:date="2020-08-03T15:15:00Z"/>
                <w:rFonts w:ascii="Arial" w:hAnsi="Arial" w:cs="Arial"/>
                <w:sz w:val="18"/>
                <w:szCs w:val="18"/>
              </w:rPr>
            </w:pPr>
            <w:ins w:id="4990" w:author="Verizon" w:date="2020-08-03T15:15:00Z">
              <w:r w:rsidRPr="006B0193">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783395C5" w14:textId="77777777" w:rsidR="00585091" w:rsidRPr="00232036" w:rsidRDefault="00585091" w:rsidP="00F017CA">
            <w:pPr>
              <w:jc w:val="center"/>
              <w:rPr>
                <w:ins w:id="499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058D5E" w14:textId="77777777" w:rsidR="00585091" w:rsidRPr="00232036" w:rsidRDefault="00585091" w:rsidP="00F017CA">
            <w:pPr>
              <w:jc w:val="center"/>
              <w:rPr>
                <w:ins w:id="4992" w:author="Verizon" w:date="2020-08-03T15:15:00Z"/>
                <w:rFonts w:ascii="Arial" w:hAnsi="Arial" w:cs="Arial"/>
                <w:sz w:val="18"/>
                <w:szCs w:val="18"/>
              </w:rPr>
            </w:pPr>
            <w:ins w:id="499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60D3114" w14:textId="77777777" w:rsidR="00585091" w:rsidRPr="00232036" w:rsidRDefault="00585091" w:rsidP="00F017CA">
            <w:pPr>
              <w:jc w:val="center"/>
              <w:rPr>
                <w:ins w:id="4994" w:author="Verizon" w:date="2020-08-03T15:15:00Z"/>
                <w:rFonts w:ascii="Arial" w:hAnsi="Arial" w:cs="Arial"/>
                <w:sz w:val="18"/>
                <w:szCs w:val="18"/>
              </w:rPr>
            </w:pPr>
            <w:ins w:id="4995"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20B5B1" w14:textId="77777777" w:rsidR="00585091" w:rsidRPr="00232036" w:rsidRDefault="00585091" w:rsidP="00F017CA">
            <w:pPr>
              <w:jc w:val="center"/>
              <w:rPr>
                <w:ins w:id="4996" w:author="Verizon" w:date="2020-08-03T15:15:00Z"/>
                <w:rFonts w:ascii="Arial" w:hAnsi="Arial" w:cs="Arial"/>
                <w:sz w:val="18"/>
                <w:szCs w:val="18"/>
              </w:rPr>
            </w:pPr>
            <w:ins w:id="4997"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8E71095" w14:textId="77777777" w:rsidR="00585091" w:rsidRPr="00232036" w:rsidRDefault="00585091" w:rsidP="00F017CA">
            <w:pPr>
              <w:jc w:val="center"/>
              <w:rPr>
                <w:ins w:id="4998"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73F056" w14:textId="77777777" w:rsidR="00585091" w:rsidRPr="00232036" w:rsidRDefault="00585091" w:rsidP="00F017CA">
            <w:pPr>
              <w:jc w:val="center"/>
              <w:rPr>
                <w:ins w:id="499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D7BC4D" w14:textId="77777777" w:rsidR="00585091" w:rsidRPr="00232036" w:rsidRDefault="00585091" w:rsidP="00F017CA">
            <w:pPr>
              <w:jc w:val="center"/>
              <w:rPr>
                <w:ins w:id="5000" w:author="Verizon" w:date="2020-08-03T15:15:00Z"/>
                <w:rFonts w:ascii="Arial" w:hAnsi="Arial" w:cs="Arial"/>
                <w:sz w:val="18"/>
                <w:szCs w:val="18"/>
              </w:rPr>
            </w:pPr>
            <w:ins w:id="5001"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5FC47E" w14:textId="77777777" w:rsidR="00585091" w:rsidRPr="00232036" w:rsidRDefault="00585091" w:rsidP="00F017CA">
            <w:pPr>
              <w:jc w:val="center"/>
              <w:rPr>
                <w:ins w:id="500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01EC8A" w14:textId="77777777" w:rsidR="00585091" w:rsidRPr="00232036" w:rsidRDefault="00585091" w:rsidP="00F017CA">
            <w:pPr>
              <w:jc w:val="center"/>
              <w:rPr>
                <w:ins w:id="5003"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DC5102" w14:textId="77777777" w:rsidR="00585091" w:rsidRPr="00232036" w:rsidRDefault="00585091" w:rsidP="00F017CA">
            <w:pPr>
              <w:jc w:val="center"/>
              <w:rPr>
                <w:ins w:id="500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1CA2B4" w14:textId="77777777" w:rsidR="00585091" w:rsidRPr="00232036" w:rsidRDefault="00585091" w:rsidP="00F017CA">
            <w:pPr>
              <w:jc w:val="center"/>
              <w:rPr>
                <w:ins w:id="500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9A994C" w14:textId="77777777" w:rsidR="00585091" w:rsidRPr="00232036" w:rsidRDefault="00585091" w:rsidP="00F017CA">
            <w:pPr>
              <w:jc w:val="center"/>
              <w:rPr>
                <w:ins w:id="5006"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2F7E483" w14:textId="77777777" w:rsidR="00585091" w:rsidRPr="00232036" w:rsidRDefault="00585091" w:rsidP="00F017CA">
            <w:pPr>
              <w:jc w:val="center"/>
              <w:rPr>
                <w:ins w:id="5007"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B061847" w14:textId="77777777" w:rsidR="00585091" w:rsidRPr="00232036" w:rsidRDefault="00585091" w:rsidP="00F017CA">
            <w:pPr>
              <w:jc w:val="center"/>
              <w:rPr>
                <w:ins w:id="5008"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DE5FD2" w14:textId="77777777" w:rsidR="00585091" w:rsidRPr="00232036" w:rsidRDefault="00585091" w:rsidP="00F017CA">
            <w:pPr>
              <w:jc w:val="center"/>
              <w:rPr>
                <w:ins w:id="5009"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750EC7CA" w14:textId="77777777" w:rsidR="00585091" w:rsidRPr="00232036" w:rsidRDefault="00585091" w:rsidP="00F017CA">
            <w:pPr>
              <w:jc w:val="center"/>
              <w:rPr>
                <w:ins w:id="5010" w:author="Verizon" w:date="2020-08-03T15:15:00Z"/>
                <w:rFonts w:ascii="Arial" w:hAnsi="Arial" w:cs="Arial"/>
                <w:sz w:val="18"/>
                <w:szCs w:val="18"/>
              </w:rPr>
            </w:pPr>
          </w:p>
        </w:tc>
      </w:tr>
      <w:tr w:rsidR="00585091" w:rsidRPr="00232036" w14:paraId="20BEB859" w14:textId="77777777" w:rsidTr="00F017CA">
        <w:trPr>
          <w:trHeight w:val="125"/>
          <w:jc w:val="center"/>
          <w:ins w:id="5011" w:author="Verizon" w:date="2020-08-03T15:15:00Z"/>
        </w:trPr>
        <w:tc>
          <w:tcPr>
            <w:tcW w:w="2065" w:type="dxa"/>
            <w:vMerge/>
            <w:tcBorders>
              <w:left w:val="single" w:sz="4" w:space="0" w:color="auto"/>
              <w:right w:val="single" w:sz="4" w:space="0" w:color="auto"/>
            </w:tcBorders>
            <w:vAlign w:val="center"/>
          </w:tcPr>
          <w:p w14:paraId="2D7CA03F" w14:textId="77777777" w:rsidR="00585091" w:rsidRPr="00232036" w:rsidRDefault="00585091" w:rsidP="00F017CA">
            <w:pPr>
              <w:pStyle w:val="NoSpacing"/>
              <w:jc w:val="center"/>
              <w:rPr>
                <w:ins w:id="5012" w:author="Verizon" w:date="2020-08-03T15:15:00Z"/>
                <w:rFonts w:ascii="Arial" w:hAnsi="Arial" w:cs="Arial"/>
                <w:sz w:val="18"/>
                <w:szCs w:val="18"/>
              </w:rPr>
            </w:pPr>
          </w:p>
        </w:tc>
        <w:tc>
          <w:tcPr>
            <w:tcW w:w="1980" w:type="dxa"/>
            <w:vMerge/>
            <w:tcBorders>
              <w:left w:val="single" w:sz="4" w:space="0" w:color="auto"/>
              <w:right w:val="single" w:sz="4" w:space="0" w:color="auto"/>
            </w:tcBorders>
            <w:vAlign w:val="center"/>
          </w:tcPr>
          <w:p w14:paraId="211C6928" w14:textId="77777777" w:rsidR="00585091" w:rsidRPr="00232036" w:rsidRDefault="00585091" w:rsidP="00F017CA">
            <w:pPr>
              <w:pStyle w:val="NoSpacing"/>
              <w:jc w:val="center"/>
              <w:rPr>
                <w:ins w:id="5013" w:author="Verizon" w:date="2020-08-03T15:15:00Z"/>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9FAD5F5" w14:textId="77777777" w:rsidR="00585091" w:rsidRPr="00232036" w:rsidRDefault="00585091" w:rsidP="00F017CA">
            <w:pPr>
              <w:jc w:val="center"/>
              <w:rPr>
                <w:ins w:id="5014"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EEFB36" w14:textId="77777777" w:rsidR="00585091" w:rsidRPr="00232036" w:rsidRDefault="00585091" w:rsidP="00F017CA">
            <w:pPr>
              <w:jc w:val="center"/>
              <w:rPr>
                <w:ins w:id="5015" w:author="Verizon" w:date="2020-08-03T15:15:00Z"/>
                <w:rFonts w:ascii="Arial" w:hAnsi="Arial" w:cs="Arial"/>
                <w:sz w:val="18"/>
                <w:szCs w:val="18"/>
              </w:rPr>
            </w:pPr>
            <w:ins w:id="5016" w:author="Verizon" w:date="2020-08-03T15:15:00Z">
              <w:r w:rsidRPr="006B0193">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19280CFA" w14:textId="77777777" w:rsidR="00585091" w:rsidRPr="00232036" w:rsidRDefault="00585091" w:rsidP="00F017CA">
            <w:pPr>
              <w:jc w:val="center"/>
              <w:rPr>
                <w:ins w:id="5017"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69BCD" w14:textId="77777777" w:rsidR="00585091" w:rsidRPr="00232036" w:rsidRDefault="00585091" w:rsidP="00F017CA">
            <w:pPr>
              <w:jc w:val="center"/>
              <w:rPr>
                <w:ins w:id="5018" w:author="Verizon" w:date="2020-08-03T15:15:00Z"/>
                <w:rFonts w:ascii="Arial" w:hAnsi="Arial" w:cs="Arial"/>
                <w:sz w:val="18"/>
                <w:szCs w:val="18"/>
              </w:rPr>
            </w:pPr>
            <w:ins w:id="5019"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13DE2A" w14:textId="77777777" w:rsidR="00585091" w:rsidRPr="00232036" w:rsidRDefault="00585091" w:rsidP="00F017CA">
            <w:pPr>
              <w:jc w:val="center"/>
              <w:rPr>
                <w:ins w:id="5020" w:author="Verizon" w:date="2020-08-03T15:15:00Z"/>
                <w:rFonts w:ascii="Arial" w:hAnsi="Arial" w:cs="Arial"/>
                <w:sz w:val="18"/>
                <w:szCs w:val="18"/>
              </w:rPr>
            </w:pPr>
            <w:ins w:id="5021" w:author="Verizon" w:date="2020-08-03T15:15:00Z">
              <w:r w:rsidRPr="006B0193">
                <w:rPr>
                  <w:rFonts w:ascii="Arial" w:eastAsia="Yu Mincho" w:hAnsi="Arial" w:cs="Arial"/>
                  <w:sz w:val="18"/>
                  <w:szCs w:val="18"/>
                  <w:lang w:val="zh-CN"/>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3ED12B" w14:textId="77777777" w:rsidR="00585091" w:rsidRPr="00232036" w:rsidRDefault="00585091" w:rsidP="00F017CA">
            <w:pPr>
              <w:jc w:val="center"/>
              <w:rPr>
                <w:ins w:id="5022" w:author="Verizon" w:date="2020-08-03T15:15:00Z"/>
                <w:rFonts w:ascii="Arial" w:hAnsi="Arial" w:cs="Arial"/>
                <w:sz w:val="18"/>
                <w:szCs w:val="18"/>
              </w:rPr>
            </w:pPr>
            <w:ins w:id="5023" w:author="Verizon" w:date="2020-08-03T15:15:00Z">
              <w:r w:rsidRPr="006B0193">
                <w:rPr>
                  <w:rFonts w:ascii="Arial" w:eastAsia="Yu Mincho" w:hAnsi="Arial" w:cs="Arial"/>
                  <w:sz w:val="18"/>
                  <w:szCs w:val="18"/>
                  <w:lang w:val="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4EB2547" w14:textId="77777777" w:rsidR="00585091" w:rsidRPr="00232036" w:rsidRDefault="00585091" w:rsidP="00F017CA">
            <w:pPr>
              <w:jc w:val="center"/>
              <w:rPr>
                <w:ins w:id="5024"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01F9A5" w14:textId="77777777" w:rsidR="00585091" w:rsidRPr="00232036" w:rsidRDefault="00585091" w:rsidP="00F017CA">
            <w:pPr>
              <w:jc w:val="center"/>
              <w:rPr>
                <w:ins w:id="5025"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D31B83" w14:textId="77777777" w:rsidR="00585091" w:rsidRPr="00232036" w:rsidRDefault="00585091" w:rsidP="00F017CA">
            <w:pPr>
              <w:jc w:val="center"/>
              <w:rPr>
                <w:ins w:id="5026" w:author="Verizon" w:date="2020-08-03T15:15:00Z"/>
                <w:rFonts w:ascii="Arial" w:hAnsi="Arial" w:cs="Arial"/>
                <w:sz w:val="18"/>
                <w:szCs w:val="18"/>
              </w:rPr>
            </w:pPr>
            <w:ins w:id="5027" w:author="Verizon" w:date="2020-08-03T15:15:00Z">
              <w:r w:rsidRPr="006B0193">
                <w:rPr>
                  <w:rFonts w:ascii="Arial" w:eastAsia="SimSun" w:hAnsi="Arial" w:cs="Arial"/>
                  <w:sz w:val="18"/>
                  <w:szCs w:val="18"/>
                  <w:lang w:eastAsia="zh-CN"/>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D35200" w14:textId="77777777" w:rsidR="00585091" w:rsidRPr="00232036" w:rsidRDefault="00585091" w:rsidP="00F017CA">
            <w:pPr>
              <w:jc w:val="center"/>
              <w:rPr>
                <w:ins w:id="5028"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FD8292" w14:textId="77777777" w:rsidR="00585091" w:rsidRPr="00232036" w:rsidRDefault="00585091" w:rsidP="00F017CA">
            <w:pPr>
              <w:jc w:val="center"/>
              <w:rPr>
                <w:ins w:id="5029"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86FA33" w14:textId="77777777" w:rsidR="00585091" w:rsidRPr="00232036" w:rsidRDefault="00585091" w:rsidP="00F017CA">
            <w:pPr>
              <w:jc w:val="center"/>
              <w:rPr>
                <w:ins w:id="5030"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39443A" w14:textId="77777777" w:rsidR="00585091" w:rsidRPr="00232036" w:rsidRDefault="00585091" w:rsidP="00F017CA">
            <w:pPr>
              <w:jc w:val="center"/>
              <w:rPr>
                <w:ins w:id="5031"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FB4CC5" w14:textId="77777777" w:rsidR="00585091" w:rsidRPr="00232036" w:rsidRDefault="00585091" w:rsidP="00F017CA">
            <w:pPr>
              <w:jc w:val="center"/>
              <w:rPr>
                <w:ins w:id="5032" w:author="Verizon" w:date="2020-08-03T15:15: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BD0A64" w14:textId="77777777" w:rsidR="00585091" w:rsidRPr="00232036" w:rsidRDefault="00585091" w:rsidP="00F017CA">
            <w:pPr>
              <w:jc w:val="center"/>
              <w:rPr>
                <w:ins w:id="5033" w:author="Verizon" w:date="2020-08-03T15:15: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E447CA9" w14:textId="77777777" w:rsidR="00585091" w:rsidRPr="00232036" w:rsidRDefault="00585091" w:rsidP="00F017CA">
            <w:pPr>
              <w:jc w:val="center"/>
              <w:rPr>
                <w:ins w:id="5034" w:author="Verizon" w:date="2020-08-03T15:15: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46F5389" w14:textId="77777777" w:rsidR="00585091" w:rsidRPr="00232036" w:rsidRDefault="00585091" w:rsidP="00F017CA">
            <w:pPr>
              <w:jc w:val="center"/>
              <w:rPr>
                <w:ins w:id="5035" w:author="Verizon" w:date="2020-08-03T15:15:00Z"/>
                <w:rFonts w:ascii="Arial" w:hAnsi="Arial" w:cs="Arial"/>
                <w:sz w:val="18"/>
                <w:szCs w:val="18"/>
              </w:rPr>
            </w:pPr>
          </w:p>
        </w:tc>
        <w:tc>
          <w:tcPr>
            <w:tcW w:w="749" w:type="dxa"/>
            <w:vMerge/>
            <w:tcBorders>
              <w:left w:val="single" w:sz="4" w:space="0" w:color="auto"/>
              <w:right w:val="single" w:sz="4" w:space="0" w:color="auto"/>
            </w:tcBorders>
            <w:vAlign w:val="center"/>
          </w:tcPr>
          <w:p w14:paraId="5DE47739" w14:textId="77777777" w:rsidR="00585091" w:rsidRPr="00232036" w:rsidRDefault="00585091" w:rsidP="00F017CA">
            <w:pPr>
              <w:jc w:val="center"/>
              <w:rPr>
                <w:ins w:id="5036" w:author="Verizon" w:date="2020-08-03T15:15:00Z"/>
                <w:rFonts w:ascii="Arial" w:hAnsi="Arial" w:cs="Arial"/>
                <w:sz w:val="18"/>
                <w:szCs w:val="18"/>
              </w:rPr>
            </w:pPr>
          </w:p>
        </w:tc>
      </w:tr>
      <w:tr w:rsidR="00585091" w:rsidRPr="00232036" w14:paraId="57A2D01E" w14:textId="77777777" w:rsidTr="00F017CA">
        <w:trPr>
          <w:trHeight w:val="125"/>
          <w:jc w:val="center"/>
          <w:ins w:id="5037" w:author="Verizon" w:date="2020-08-03T15:15:00Z"/>
        </w:trPr>
        <w:tc>
          <w:tcPr>
            <w:tcW w:w="2065" w:type="dxa"/>
            <w:vMerge/>
            <w:tcBorders>
              <w:left w:val="single" w:sz="4" w:space="0" w:color="auto"/>
              <w:bottom w:val="single" w:sz="4" w:space="0" w:color="auto"/>
              <w:right w:val="single" w:sz="4" w:space="0" w:color="auto"/>
            </w:tcBorders>
            <w:vAlign w:val="center"/>
          </w:tcPr>
          <w:p w14:paraId="4FB304B9" w14:textId="77777777" w:rsidR="00585091" w:rsidRPr="00232036" w:rsidRDefault="00585091" w:rsidP="00F017CA">
            <w:pPr>
              <w:pStyle w:val="NoSpacing"/>
              <w:jc w:val="center"/>
              <w:rPr>
                <w:ins w:id="5038" w:author="Verizon" w:date="2020-08-03T15:15:00Z"/>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21C9179B" w14:textId="77777777" w:rsidR="00585091" w:rsidRPr="00232036" w:rsidRDefault="00585091" w:rsidP="00F017CA">
            <w:pPr>
              <w:pStyle w:val="NoSpacing"/>
              <w:jc w:val="center"/>
              <w:rPr>
                <w:ins w:id="5039" w:author="Verizon" w:date="2020-08-03T15:15:00Z"/>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A9B6C73" w14:textId="77777777" w:rsidR="00585091" w:rsidRPr="00232036" w:rsidRDefault="00585091" w:rsidP="00F017CA">
            <w:pPr>
              <w:jc w:val="center"/>
              <w:rPr>
                <w:ins w:id="5040" w:author="Verizon" w:date="2020-08-03T15:15:00Z"/>
                <w:rFonts w:ascii="Arial" w:hAnsi="Arial" w:cs="Arial"/>
                <w:sz w:val="18"/>
                <w:szCs w:val="18"/>
              </w:rPr>
            </w:pPr>
            <w:ins w:id="5041" w:author="Verizon" w:date="2020-08-03T15:15:00Z">
              <w:r w:rsidRPr="006B0193">
                <w:rPr>
                  <w:rFonts w:ascii="Arial" w:hAnsi="Arial" w:cs="Arial"/>
                  <w:sz w:val="18"/>
                  <w:szCs w:val="18"/>
                  <w:lang w:eastAsia="zh-CN"/>
                </w:rPr>
                <w:t>n</w:t>
              </w:r>
              <w:r w:rsidRPr="006B0193">
                <w:rPr>
                  <w:rFonts w:ascii="Arial" w:hAnsi="Arial" w:cs="Arial"/>
                  <w:sz w:val="18"/>
                  <w:szCs w:val="18"/>
                  <w:lang w:eastAsia="ko-KR"/>
                </w:rPr>
                <w:t>2</w:t>
              </w:r>
              <w:r w:rsidRPr="006B0193">
                <w:rPr>
                  <w:rFonts w:ascii="Arial" w:eastAsia="DengXian" w:hAnsi="Arial" w:cs="Arial"/>
                  <w:sz w:val="18"/>
                  <w:szCs w:val="18"/>
                  <w:lang w:eastAsia="zh-CN"/>
                </w:rPr>
                <w:t>61</w:t>
              </w:r>
            </w:ins>
          </w:p>
        </w:tc>
        <w:tc>
          <w:tcPr>
            <w:tcW w:w="10676" w:type="dxa"/>
            <w:gridSpan w:val="19"/>
            <w:tcBorders>
              <w:top w:val="single" w:sz="4" w:space="0" w:color="auto"/>
              <w:left w:val="single" w:sz="4" w:space="0" w:color="auto"/>
              <w:bottom w:val="single" w:sz="4" w:space="0" w:color="auto"/>
              <w:right w:val="single" w:sz="4" w:space="0" w:color="auto"/>
            </w:tcBorders>
          </w:tcPr>
          <w:p w14:paraId="779C5B21" w14:textId="77777777" w:rsidR="00585091" w:rsidRPr="00232036" w:rsidRDefault="00585091" w:rsidP="00F017CA">
            <w:pPr>
              <w:jc w:val="center"/>
              <w:rPr>
                <w:ins w:id="5042" w:author="Verizon" w:date="2020-08-03T15:15:00Z"/>
                <w:rFonts w:ascii="Arial" w:hAnsi="Arial" w:cs="Arial"/>
                <w:sz w:val="18"/>
                <w:szCs w:val="18"/>
              </w:rPr>
            </w:pPr>
            <w:ins w:id="5043" w:author="Verizon" w:date="2020-08-03T15:15:00Z">
              <w:r w:rsidRPr="006B0193">
                <w:rPr>
                  <w:rFonts w:ascii="Arial" w:hAnsi="Arial" w:cs="Arial"/>
                  <w:sz w:val="18"/>
                  <w:szCs w:val="18"/>
                  <w:lang w:eastAsia="zh-CN"/>
                </w:rPr>
                <w:t xml:space="preserve"> </w:t>
              </w:r>
              <w:r w:rsidRPr="006B0193">
                <w:rPr>
                  <w:rFonts w:ascii="Arial" w:hAnsi="Arial" w:cs="Arial"/>
                  <w:sz w:val="18"/>
                  <w:szCs w:val="18"/>
                  <w:lang w:eastAsia="ja-JP"/>
                </w:rPr>
                <w:t>CA_</w:t>
              </w:r>
              <w:r w:rsidRPr="006B0193">
                <w:rPr>
                  <w:rFonts w:ascii="Arial" w:hAnsi="Arial" w:cs="Arial"/>
                  <w:sz w:val="18"/>
                  <w:szCs w:val="18"/>
                  <w:lang w:val="sv-SE" w:eastAsia="ja-JP"/>
                </w:rPr>
                <w:t>n26</w:t>
              </w:r>
              <w:r w:rsidRPr="006B0193">
                <w:rPr>
                  <w:rFonts w:ascii="Arial" w:eastAsia="DengXian" w:hAnsi="Arial" w:cs="Arial"/>
                  <w:sz w:val="18"/>
                  <w:szCs w:val="18"/>
                  <w:lang w:val="sv-SE" w:eastAsia="zh-CN"/>
                </w:rPr>
                <w:t>1</w:t>
              </w:r>
              <w:r>
                <w:rPr>
                  <w:rFonts w:ascii="Arial" w:eastAsia="DengXian" w:hAnsi="Arial" w:cs="Arial"/>
                  <w:sz w:val="18"/>
                  <w:szCs w:val="18"/>
                  <w:lang w:val="sv-SE" w:eastAsia="zh-CN"/>
                </w:rPr>
                <w:t>Q</w:t>
              </w:r>
              <w:r w:rsidRPr="006B0193">
                <w:rPr>
                  <w:rFonts w:ascii="Arial" w:hAnsi="Arial" w:cs="Arial"/>
                  <w:sz w:val="18"/>
                  <w:szCs w:val="18"/>
                </w:rPr>
                <w:t xml:space="preserve"> </w:t>
              </w:r>
            </w:ins>
          </w:p>
        </w:tc>
        <w:tc>
          <w:tcPr>
            <w:tcW w:w="749" w:type="dxa"/>
            <w:vMerge/>
            <w:tcBorders>
              <w:left w:val="single" w:sz="4" w:space="0" w:color="auto"/>
              <w:bottom w:val="single" w:sz="4" w:space="0" w:color="auto"/>
              <w:right w:val="single" w:sz="4" w:space="0" w:color="auto"/>
            </w:tcBorders>
            <w:vAlign w:val="center"/>
          </w:tcPr>
          <w:p w14:paraId="4460FBA5" w14:textId="77777777" w:rsidR="00585091" w:rsidRPr="00232036" w:rsidRDefault="00585091" w:rsidP="00F017CA">
            <w:pPr>
              <w:jc w:val="center"/>
              <w:rPr>
                <w:ins w:id="5044" w:author="Verizon" w:date="2020-08-03T15:15:00Z"/>
                <w:rFonts w:ascii="Arial" w:hAnsi="Arial" w:cs="Arial"/>
                <w:sz w:val="18"/>
                <w:szCs w:val="18"/>
              </w:rPr>
            </w:pPr>
          </w:p>
        </w:tc>
      </w:tr>
      <w:tr w:rsidR="00071EFC" w:rsidRPr="00232036" w14:paraId="16EC586E" w14:textId="77777777" w:rsidTr="009A5134">
        <w:trPr>
          <w:trHeight w:val="125"/>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47E7ABD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CA_n71A-n257A</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1DB74BF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BEA10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n71</w:t>
            </w:r>
          </w:p>
        </w:tc>
        <w:tc>
          <w:tcPr>
            <w:tcW w:w="667" w:type="dxa"/>
            <w:tcBorders>
              <w:top w:val="single" w:sz="4" w:space="0" w:color="auto"/>
              <w:left w:val="single" w:sz="4" w:space="0" w:color="auto"/>
              <w:bottom w:val="single" w:sz="4" w:space="0" w:color="auto"/>
              <w:right w:val="single" w:sz="4" w:space="0" w:color="auto"/>
            </w:tcBorders>
          </w:tcPr>
          <w:p w14:paraId="7D9393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17BD4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AAA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904A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9897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1069A4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55886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02AFD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5E91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A02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488B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21F1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F2CAE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02B3B0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5832E7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A5F4E"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146DF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9F04D54" w14:textId="77777777" w:rsidTr="009A5134">
        <w:trPr>
          <w:trHeight w:val="125"/>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04092558"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DEA547B"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1B7DB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55A39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15A69B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9728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F174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078A8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B5983A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41C831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DF14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0F38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0084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E234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0241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9B31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CE4C7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95819B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E7870"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8BF3210" w14:textId="77777777" w:rsidR="00071EFC" w:rsidRPr="00232036" w:rsidRDefault="00071EFC" w:rsidP="00071EFC">
            <w:pPr>
              <w:jc w:val="center"/>
              <w:rPr>
                <w:rFonts w:ascii="Arial" w:hAnsi="Arial" w:cs="Arial"/>
                <w:sz w:val="18"/>
                <w:szCs w:val="18"/>
              </w:rPr>
            </w:pPr>
          </w:p>
        </w:tc>
      </w:tr>
      <w:tr w:rsidR="00071EFC" w:rsidRPr="00232036" w14:paraId="0FB9200F" w14:textId="77777777" w:rsidTr="009A5134">
        <w:trPr>
          <w:trHeight w:val="125"/>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22D36E3A"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4387154"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2460573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FEBF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E079D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444F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9E0C2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45CF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23E7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B6B8C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051B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0EB2D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F0A3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CA945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A8FB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2C77A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BD4E3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6DDFA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2AF84A"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384262B" w14:textId="77777777" w:rsidR="00071EFC" w:rsidRPr="00232036" w:rsidRDefault="00071EFC" w:rsidP="00071EFC">
            <w:pPr>
              <w:jc w:val="center"/>
              <w:rPr>
                <w:rFonts w:ascii="Arial" w:hAnsi="Arial" w:cs="Arial"/>
                <w:sz w:val="18"/>
                <w:szCs w:val="18"/>
              </w:rPr>
            </w:pPr>
          </w:p>
        </w:tc>
      </w:tr>
      <w:tr w:rsidR="00071EFC" w:rsidRPr="00232036" w14:paraId="7DD8E75A"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4C0F8A28"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B340EE7"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72C7C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tcPr>
          <w:p w14:paraId="30BA9A8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1C62F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0672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5E1F5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2E46CD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30956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2E153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21C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4F2B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033E1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6759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4CF9E8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00E5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64CF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83FC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8359F1"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71E3B62" w14:textId="77777777" w:rsidR="00071EFC" w:rsidRPr="00232036" w:rsidRDefault="00071EFC" w:rsidP="00071EFC">
            <w:pPr>
              <w:jc w:val="center"/>
              <w:rPr>
                <w:rFonts w:ascii="Arial" w:hAnsi="Arial" w:cs="Arial"/>
                <w:sz w:val="18"/>
                <w:szCs w:val="18"/>
              </w:rPr>
            </w:pPr>
          </w:p>
        </w:tc>
      </w:tr>
      <w:tr w:rsidR="00071EFC" w:rsidRPr="00232036" w14:paraId="7C039D46"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05307636"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F33BBAD"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6EB3AF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E599D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4EFFFB6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5D86B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073AC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66EBF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7820E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9214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2F3E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814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EE5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9C98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83A9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FC641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982E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3254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21A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C1CE82A" w14:textId="77777777" w:rsidR="00071EFC" w:rsidRPr="00232036" w:rsidRDefault="00071EFC" w:rsidP="00071EFC">
            <w:pPr>
              <w:jc w:val="center"/>
              <w:rPr>
                <w:rFonts w:ascii="Arial" w:hAnsi="Arial" w:cs="Arial"/>
                <w:sz w:val="18"/>
                <w:szCs w:val="18"/>
              </w:rPr>
            </w:pPr>
          </w:p>
        </w:tc>
      </w:tr>
      <w:tr w:rsidR="00071EFC" w:rsidRPr="00232036" w14:paraId="39E30DCE"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31B576C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CA_n71A-n260A</w:t>
            </w:r>
          </w:p>
        </w:tc>
        <w:tc>
          <w:tcPr>
            <w:tcW w:w="1980" w:type="dxa"/>
            <w:vMerge w:val="restart"/>
            <w:tcBorders>
              <w:top w:val="single" w:sz="4" w:space="0" w:color="auto"/>
              <w:left w:val="single" w:sz="4" w:space="0" w:color="auto"/>
              <w:right w:val="single" w:sz="4" w:space="0" w:color="auto"/>
            </w:tcBorders>
            <w:vAlign w:val="center"/>
          </w:tcPr>
          <w:p w14:paraId="1999620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2C520B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n71</w:t>
            </w:r>
          </w:p>
        </w:tc>
        <w:tc>
          <w:tcPr>
            <w:tcW w:w="667" w:type="dxa"/>
            <w:tcBorders>
              <w:top w:val="single" w:sz="4" w:space="0" w:color="auto"/>
              <w:left w:val="single" w:sz="4" w:space="0" w:color="auto"/>
              <w:bottom w:val="single" w:sz="4" w:space="0" w:color="auto"/>
              <w:right w:val="single" w:sz="4" w:space="0" w:color="auto"/>
            </w:tcBorders>
          </w:tcPr>
          <w:p w14:paraId="62816B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A0C5C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5600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51F03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79C3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540801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7ED2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9607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A630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A59A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1ADD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B5C1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CD65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B7FDB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8CD8B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6243F6"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2D614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BF42DE0" w14:textId="77777777" w:rsidTr="009A5134">
        <w:trPr>
          <w:trHeight w:val="148"/>
          <w:jc w:val="center"/>
        </w:trPr>
        <w:tc>
          <w:tcPr>
            <w:tcW w:w="2065" w:type="dxa"/>
            <w:vMerge/>
            <w:tcBorders>
              <w:left w:val="single" w:sz="4" w:space="0" w:color="auto"/>
              <w:right w:val="single" w:sz="4" w:space="0" w:color="auto"/>
            </w:tcBorders>
            <w:vAlign w:val="center"/>
          </w:tcPr>
          <w:p w14:paraId="5695681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CC6DC1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3F594B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5682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4C708B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A5CA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4B7E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6D75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6EFA46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8208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8E4D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4BB0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B28E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028C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CF64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5416D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1F331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F6A68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5E9DD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6D95DE7" w14:textId="77777777" w:rsidR="00071EFC" w:rsidRPr="00232036" w:rsidRDefault="00071EFC" w:rsidP="00071EFC">
            <w:pPr>
              <w:jc w:val="center"/>
              <w:rPr>
                <w:rFonts w:ascii="Arial" w:hAnsi="Arial" w:cs="Arial"/>
                <w:sz w:val="18"/>
                <w:szCs w:val="18"/>
              </w:rPr>
            </w:pPr>
          </w:p>
        </w:tc>
      </w:tr>
      <w:tr w:rsidR="00071EFC" w:rsidRPr="00232036" w14:paraId="64FB3984" w14:textId="77777777" w:rsidTr="009A5134">
        <w:trPr>
          <w:trHeight w:val="148"/>
          <w:jc w:val="center"/>
        </w:trPr>
        <w:tc>
          <w:tcPr>
            <w:tcW w:w="2065" w:type="dxa"/>
            <w:vMerge/>
            <w:tcBorders>
              <w:left w:val="single" w:sz="4" w:space="0" w:color="auto"/>
              <w:right w:val="single" w:sz="4" w:space="0" w:color="auto"/>
            </w:tcBorders>
            <w:vAlign w:val="center"/>
          </w:tcPr>
          <w:p w14:paraId="4190C4B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9D862B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2D511C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BB73A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F3C84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A7D4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8722B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4AF9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4DDB9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7EE62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53697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00CD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D94D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79F81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30A9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DE1D2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52B97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340C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F93E6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8DBD806" w14:textId="77777777" w:rsidR="00071EFC" w:rsidRPr="00232036" w:rsidRDefault="00071EFC" w:rsidP="00071EFC">
            <w:pPr>
              <w:jc w:val="center"/>
              <w:rPr>
                <w:rFonts w:ascii="Arial" w:hAnsi="Arial" w:cs="Arial"/>
                <w:sz w:val="18"/>
                <w:szCs w:val="18"/>
              </w:rPr>
            </w:pPr>
          </w:p>
        </w:tc>
      </w:tr>
      <w:tr w:rsidR="00071EFC" w:rsidRPr="00232036" w14:paraId="75CBFB30" w14:textId="77777777" w:rsidTr="009A5134">
        <w:trPr>
          <w:trHeight w:val="148"/>
          <w:jc w:val="center"/>
        </w:trPr>
        <w:tc>
          <w:tcPr>
            <w:tcW w:w="2065" w:type="dxa"/>
            <w:vMerge/>
            <w:tcBorders>
              <w:left w:val="single" w:sz="4" w:space="0" w:color="auto"/>
              <w:right w:val="single" w:sz="4" w:space="0" w:color="auto"/>
            </w:tcBorders>
            <w:vAlign w:val="center"/>
          </w:tcPr>
          <w:p w14:paraId="14DA66E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9AA7F9E"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3CEE7F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667" w:type="dxa"/>
            <w:tcBorders>
              <w:top w:val="single" w:sz="4" w:space="0" w:color="auto"/>
              <w:left w:val="single" w:sz="4" w:space="0" w:color="auto"/>
              <w:bottom w:val="single" w:sz="4" w:space="0" w:color="auto"/>
              <w:right w:val="single" w:sz="4" w:space="0" w:color="auto"/>
            </w:tcBorders>
          </w:tcPr>
          <w:p w14:paraId="24A7E1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775B7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1793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8ED34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4C2B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2EA09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3D4F8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3B55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4BAA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34C4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F19A7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C028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3F156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94A3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57C0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8B23C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6E762F5" w14:textId="77777777" w:rsidR="00071EFC" w:rsidRPr="00232036" w:rsidRDefault="00071EFC" w:rsidP="00071EFC">
            <w:pPr>
              <w:jc w:val="center"/>
              <w:rPr>
                <w:rFonts w:ascii="Arial" w:hAnsi="Arial" w:cs="Arial"/>
                <w:sz w:val="18"/>
                <w:szCs w:val="18"/>
              </w:rPr>
            </w:pPr>
          </w:p>
        </w:tc>
      </w:tr>
      <w:tr w:rsidR="00071EFC" w:rsidRPr="00232036" w14:paraId="400C8DB7" w14:textId="77777777" w:rsidTr="009A5134">
        <w:trPr>
          <w:trHeight w:val="148"/>
          <w:jc w:val="center"/>
        </w:trPr>
        <w:tc>
          <w:tcPr>
            <w:tcW w:w="2065" w:type="dxa"/>
            <w:vMerge/>
            <w:tcBorders>
              <w:left w:val="single" w:sz="4" w:space="0" w:color="auto"/>
              <w:bottom w:val="single" w:sz="4" w:space="0" w:color="auto"/>
              <w:right w:val="single" w:sz="4" w:space="0" w:color="auto"/>
            </w:tcBorders>
            <w:vAlign w:val="center"/>
          </w:tcPr>
          <w:p w14:paraId="2D70446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46FC962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31950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D35F6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7A30A6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7F03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C343E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116F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DD458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2C0E15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90F7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64AB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0EDF7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A0639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18DB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B68D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1F6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02EE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862D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647A39E9" w14:textId="77777777" w:rsidR="00071EFC" w:rsidRPr="00232036" w:rsidRDefault="00071EFC" w:rsidP="00071EFC">
            <w:pPr>
              <w:jc w:val="center"/>
              <w:rPr>
                <w:rFonts w:ascii="Arial" w:hAnsi="Arial" w:cs="Arial"/>
                <w:sz w:val="18"/>
                <w:szCs w:val="18"/>
              </w:rPr>
            </w:pPr>
          </w:p>
        </w:tc>
      </w:tr>
      <w:tr w:rsidR="00071EFC" w:rsidRPr="00232036" w14:paraId="52786B1C"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3CA578C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CA_n71A-n260(2A)</w:t>
            </w:r>
          </w:p>
        </w:tc>
        <w:tc>
          <w:tcPr>
            <w:tcW w:w="1980" w:type="dxa"/>
            <w:vMerge w:val="restart"/>
            <w:tcBorders>
              <w:top w:val="single" w:sz="4" w:space="0" w:color="auto"/>
              <w:left w:val="single" w:sz="4" w:space="0" w:color="auto"/>
              <w:right w:val="single" w:sz="4" w:space="0" w:color="auto"/>
            </w:tcBorders>
            <w:vAlign w:val="center"/>
          </w:tcPr>
          <w:p w14:paraId="331829B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410511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n71</w:t>
            </w:r>
          </w:p>
        </w:tc>
        <w:tc>
          <w:tcPr>
            <w:tcW w:w="667" w:type="dxa"/>
            <w:tcBorders>
              <w:top w:val="single" w:sz="4" w:space="0" w:color="auto"/>
              <w:left w:val="single" w:sz="4" w:space="0" w:color="auto"/>
              <w:bottom w:val="single" w:sz="4" w:space="0" w:color="auto"/>
              <w:right w:val="single" w:sz="4" w:space="0" w:color="auto"/>
            </w:tcBorders>
          </w:tcPr>
          <w:p w14:paraId="7A8786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C420D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0E4F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FBC9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7A28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F7CEE9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6D9B2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9C19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9BCD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2B56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9D7B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850F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B5A9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25D9F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287C9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40000D"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5C4EB4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7268E4F" w14:textId="77777777" w:rsidTr="009A5134">
        <w:trPr>
          <w:trHeight w:val="148"/>
          <w:jc w:val="center"/>
        </w:trPr>
        <w:tc>
          <w:tcPr>
            <w:tcW w:w="2065" w:type="dxa"/>
            <w:vMerge/>
            <w:tcBorders>
              <w:left w:val="single" w:sz="4" w:space="0" w:color="auto"/>
              <w:right w:val="single" w:sz="4" w:space="0" w:color="auto"/>
            </w:tcBorders>
            <w:vAlign w:val="center"/>
          </w:tcPr>
          <w:p w14:paraId="70B1F0B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56C19E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F2BB9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67B9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55304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EDA1F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6B76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A314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769152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55DAB4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806D2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E756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EEE3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963A4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46DC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94A63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B8625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A19AD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BD1D6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E1D5A85" w14:textId="77777777" w:rsidR="00071EFC" w:rsidRPr="00232036" w:rsidRDefault="00071EFC" w:rsidP="00071EFC">
            <w:pPr>
              <w:jc w:val="center"/>
              <w:rPr>
                <w:rFonts w:ascii="Arial" w:hAnsi="Arial" w:cs="Arial"/>
                <w:sz w:val="18"/>
                <w:szCs w:val="18"/>
              </w:rPr>
            </w:pPr>
          </w:p>
        </w:tc>
      </w:tr>
      <w:tr w:rsidR="00071EFC" w:rsidRPr="00232036" w14:paraId="75406C74" w14:textId="77777777" w:rsidTr="009A5134">
        <w:trPr>
          <w:trHeight w:val="148"/>
          <w:jc w:val="center"/>
        </w:trPr>
        <w:tc>
          <w:tcPr>
            <w:tcW w:w="2065" w:type="dxa"/>
            <w:vMerge/>
            <w:tcBorders>
              <w:left w:val="single" w:sz="4" w:space="0" w:color="auto"/>
              <w:right w:val="single" w:sz="4" w:space="0" w:color="auto"/>
            </w:tcBorders>
            <w:vAlign w:val="center"/>
          </w:tcPr>
          <w:p w14:paraId="1D2E5F6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70F42F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F8804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2CD9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33A10A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0C37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A981E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E98F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32D430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A70C9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F672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8151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20AF5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F338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BF10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1EAFB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B8233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2B2E0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91759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F583043" w14:textId="77777777" w:rsidR="00071EFC" w:rsidRPr="00232036" w:rsidRDefault="00071EFC" w:rsidP="00071EFC">
            <w:pPr>
              <w:jc w:val="center"/>
              <w:rPr>
                <w:rFonts w:ascii="Arial" w:hAnsi="Arial" w:cs="Arial"/>
                <w:sz w:val="18"/>
                <w:szCs w:val="18"/>
              </w:rPr>
            </w:pPr>
          </w:p>
        </w:tc>
      </w:tr>
      <w:tr w:rsidR="00071EFC" w:rsidRPr="00232036" w14:paraId="5CB0ED0E" w14:textId="77777777" w:rsidTr="009A5134">
        <w:trPr>
          <w:trHeight w:val="148"/>
          <w:jc w:val="center"/>
        </w:trPr>
        <w:tc>
          <w:tcPr>
            <w:tcW w:w="2065" w:type="dxa"/>
            <w:vMerge/>
            <w:tcBorders>
              <w:left w:val="single" w:sz="4" w:space="0" w:color="auto"/>
              <w:right w:val="single" w:sz="4" w:space="0" w:color="auto"/>
            </w:tcBorders>
            <w:vAlign w:val="center"/>
          </w:tcPr>
          <w:p w14:paraId="438D908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8EF7F83"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6FB9B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tcPr>
          <w:p w14:paraId="7D9AD7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CA_n260(2A)</w:t>
            </w:r>
          </w:p>
        </w:tc>
        <w:tc>
          <w:tcPr>
            <w:tcW w:w="749" w:type="dxa"/>
            <w:vMerge/>
            <w:tcBorders>
              <w:left w:val="single" w:sz="4" w:space="0" w:color="auto"/>
              <w:right w:val="single" w:sz="4" w:space="0" w:color="auto"/>
            </w:tcBorders>
            <w:vAlign w:val="center"/>
          </w:tcPr>
          <w:p w14:paraId="385980DA" w14:textId="77777777" w:rsidR="00071EFC" w:rsidRPr="00232036" w:rsidRDefault="00071EFC" w:rsidP="00071EFC">
            <w:pPr>
              <w:jc w:val="center"/>
              <w:rPr>
                <w:rFonts w:ascii="Arial" w:hAnsi="Arial" w:cs="Arial"/>
                <w:sz w:val="18"/>
                <w:szCs w:val="18"/>
              </w:rPr>
            </w:pPr>
          </w:p>
        </w:tc>
      </w:tr>
      <w:tr w:rsidR="00071EFC" w:rsidRPr="00232036" w14:paraId="27D6BF59"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0A83255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CA_n71A-n260(3A)</w:t>
            </w:r>
          </w:p>
        </w:tc>
        <w:tc>
          <w:tcPr>
            <w:tcW w:w="1980" w:type="dxa"/>
            <w:vMerge w:val="restart"/>
            <w:tcBorders>
              <w:top w:val="single" w:sz="4" w:space="0" w:color="auto"/>
              <w:left w:val="single" w:sz="4" w:space="0" w:color="auto"/>
              <w:right w:val="single" w:sz="4" w:space="0" w:color="auto"/>
            </w:tcBorders>
            <w:vAlign w:val="center"/>
          </w:tcPr>
          <w:p w14:paraId="643BC8E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64981B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n71</w:t>
            </w:r>
          </w:p>
        </w:tc>
        <w:tc>
          <w:tcPr>
            <w:tcW w:w="667" w:type="dxa"/>
            <w:tcBorders>
              <w:top w:val="single" w:sz="4" w:space="0" w:color="auto"/>
              <w:left w:val="single" w:sz="4" w:space="0" w:color="auto"/>
              <w:bottom w:val="single" w:sz="4" w:space="0" w:color="auto"/>
              <w:right w:val="single" w:sz="4" w:space="0" w:color="auto"/>
            </w:tcBorders>
          </w:tcPr>
          <w:p w14:paraId="3A72D3F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23A98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F0A4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B36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A047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7EE89F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52EA4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71C2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4D95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7E098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415F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FDA1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17CD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2FE14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E23A1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DC0B6D"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8AF4A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6FEA7AB" w14:textId="77777777" w:rsidTr="009A5134">
        <w:trPr>
          <w:trHeight w:val="148"/>
          <w:jc w:val="center"/>
        </w:trPr>
        <w:tc>
          <w:tcPr>
            <w:tcW w:w="2065" w:type="dxa"/>
            <w:vMerge/>
            <w:tcBorders>
              <w:left w:val="single" w:sz="4" w:space="0" w:color="auto"/>
              <w:right w:val="single" w:sz="4" w:space="0" w:color="auto"/>
            </w:tcBorders>
            <w:vAlign w:val="center"/>
          </w:tcPr>
          <w:p w14:paraId="7477775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62B60A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927210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2C20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0D875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4DE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7E85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D87C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C2B2C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4DA9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7734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1D3A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5519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B810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58898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A05C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0D5D0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B5E02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6439F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1117D3F" w14:textId="77777777" w:rsidR="00071EFC" w:rsidRPr="00232036" w:rsidRDefault="00071EFC" w:rsidP="00071EFC">
            <w:pPr>
              <w:jc w:val="center"/>
              <w:rPr>
                <w:rFonts w:ascii="Arial" w:hAnsi="Arial" w:cs="Arial"/>
                <w:sz w:val="18"/>
                <w:szCs w:val="18"/>
              </w:rPr>
            </w:pPr>
          </w:p>
        </w:tc>
      </w:tr>
      <w:tr w:rsidR="00071EFC" w:rsidRPr="00232036" w14:paraId="497C1B02" w14:textId="77777777" w:rsidTr="009A5134">
        <w:trPr>
          <w:trHeight w:val="148"/>
          <w:jc w:val="center"/>
        </w:trPr>
        <w:tc>
          <w:tcPr>
            <w:tcW w:w="2065" w:type="dxa"/>
            <w:vMerge/>
            <w:tcBorders>
              <w:left w:val="single" w:sz="4" w:space="0" w:color="auto"/>
              <w:right w:val="single" w:sz="4" w:space="0" w:color="auto"/>
            </w:tcBorders>
            <w:vAlign w:val="center"/>
          </w:tcPr>
          <w:p w14:paraId="7272ED1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DFD638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3CDF9D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AD6D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3D40DC4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4EDC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6F910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1C37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477CDE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322DF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F7311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2427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1911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94C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8325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4A8B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C7A2C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BBFAC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008A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BA87ACF" w14:textId="77777777" w:rsidR="00071EFC" w:rsidRPr="00232036" w:rsidRDefault="00071EFC" w:rsidP="00071EFC">
            <w:pPr>
              <w:jc w:val="center"/>
              <w:rPr>
                <w:rFonts w:ascii="Arial" w:hAnsi="Arial" w:cs="Arial"/>
                <w:sz w:val="18"/>
                <w:szCs w:val="18"/>
              </w:rPr>
            </w:pPr>
          </w:p>
        </w:tc>
      </w:tr>
      <w:tr w:rsidR="00071EFC" w:rsidRPr="00232036" w14:paraId="592944CF" w14:textId="77777777" w:rsidTr="009A5134">
        <w:trPr>
          <w:trHeight w:val="148"/>
          <w:jc w:val="center"/>
        </w:trPr>
        <w:tc>
          <w:tcPr>
            <w:tcW w:w="2065" w:type="dxa"/>
            <w:vMerge/>
            <w:tcBorders>
              <w:left w:val="single" w:sz="4" w:space="0" w:color="auto"/>
              <w:right w:val="single" w:sz="4" w:space="0" w:color="auto"/>
            </w:tcBorders>
            <w:vAlign w:val="center"/>
          </w:tcPr>
          <w:p w14:paraId="3925045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C23D3DE"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6583E5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tcPr>
          <w:p w14:paraId="0FFC07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CA_n260(3A)</w:t>
            </w:r>
          </w:p>
        </w:tc>
        <w:tc>
          <w:tcPr>
            <w:tcW w:w="749" w:type="dxa"/>
            <w:vMerge/>
            <w:tcBorders>
              <w:left w:val="single" w:sz="4" w:space="0" w:color="auto"/>
              <w:right w:val="single" w:sz="4" w:space="0" w:color="auto"/>
            </w:tcBorders>
            <w:vAlign w:val="center"/>
          </w:tcPr>
          <w:p w14:paraId="52B3DCC5" w14:textId="77777777" w:rsidR="00071EFC" w:rsidRPr="00232036" w:rsidRDefault="00071EFC" w:rsidP="00071EFC">
            <w:pPr>
              <w:jc w:val="center"/>
              <w:rPr>
                <w:rFonts w:ascii="Arial" w:hAnsi="Arial" w:cs="Arial"/>
                <w:sz w:val="18"/>
                <w:szCs w:val="18"/>
              </w:rPr>
            </w:pPr>
          </w:p>
        </w:tc>
      </w:tr>
      <w:tr w:rsidR="00071EFC" w:rsidRPr="00232036" w14:paraId="199AF4DC"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1F41B1D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CA_n71A-n260(4A)</w:t>
            </w:r>
          </w:p>
        </w:tc>
        <w:tc>
          <w:tcPr>
            <w:tcW w:w="1980" w:type="dxa"/>
            <w:vMerge w:val="restart"/>
            <w:tcBorders>
              <w:top w:val="single" w:sz="4" w:space="0" w:color="auto"/>
              <w:left w:val="single" w:sz="4" w:space="0" w:color="auto"/>
              <w:right w:val="single" w:sz="4" w:space="0" w:color="auto"/>
            </w:tcBorders>
            <w:vAlign w:val="center"/>
          </w:tcPr>
          <w:p w14:paraId="3650232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3B6162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n71</w:t>
            </w:r>
          </w:p>
        </w:tc>
        <w:tc>
          <w:tcPr>
            <w:tcW w:w="667" w:type="dxa"/>
            <w:tcBorders>
              <w:top w:val="single" w:sz="4" w:space="0" w:color="auto"/>
              <w:left w:val="single" w:sz="4" w:space="0" w:color="auto"/>
              <w:bottom w:val="single" w:sz="4" w:space="0" w:color="auto"/>
              <w:right w:val="single" w:sz="4" w:space="0" w:color="auto"/>
            </w:tcBorders>
          </w:tcPr>
          <w:p w14:paraId="2217AE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18024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05D7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3503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DBFE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DB0D8E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7D25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26B36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BE1A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10C8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E285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2390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56DB2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5BA46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BEDFE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9F9A20"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8E879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AF9FBE2" w14:textId="77777777" w:rsidTr="009A5134">
        <w:trPr>
          <w:trHeight w:val="148"/>
          <w:jc w:val="center"/>
        </w:trPr>
        <w:tc>
          <w:tcPr>
            <w:tcW w:w="2065" w:type="dxa"/>
            <w:vMerge/>
            <w:tcBorders>
              <w:left w:val="single" w:sz="4" w:space="0" w:color="auto"/>
              <w:right w:val="single" w:sz="4" w:space="0" w:color="auto"/>
            </w:tcBorders>
            <w:vAlign w:val="center"/>
          </w:tcPr>
          <w:p w14:paraId="68B05B6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0AEB90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9FD60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6A99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5C7DC6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222F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83C1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B33E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670633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09B758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F94E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4B51D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901BB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834D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2F36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A3D2E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2E483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94F36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4A30D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441CA48" w14:textId="77777777" w:rsidR="00071EFC" w:rsidRPr="00232036" w:rsidRDefault="00071EFC" w:rsidP="00071EFC">
            <w:pPr>
              <w:jc w:val="center"/>
              <w:rPr>
                <w:rFonts w:ascii="Arial" w:hAnsi="Arial" w:cs="Arial"/>
                <w:sz w:val="18"/>
                <w:szCs w:val="18"/>
              </w:rPr>
            </w:pPr>
          </w:p>
        </w:tc>
      </w:tr>
      <w:tr w:rsidR="00071EFC" w:rsidRPr="00232036" w14:paraId="034B451D" w14:textId="77777777" w:rsidTr="009A5134">
        <w:trPr>
          <w:trHeight w:val="148"/>
          <w:jc w:val="center"/>
        </w:trPr>
        <w:tc>
          <w:tcPr>
            <w:tcW w:w="2065" w:type="dxa"/>
            <w:vMerge/>
            <w:tcBorders>
              <w:left w:val="single" w:sz="4" w:space="0" w:color="auto"/>
              <w:right w:val="single" w:sz="4" w:space="0" w:color="auto"/>
            </w:tcBorders>
            <w:vAlign w:val="center"/>
          </w:tcPr>
          <w:p w14:paraId="3340CAC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7AFADD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9AD46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76B3A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79F7D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A679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82BB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0183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0ED60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34DD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260C6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B597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90D7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AB02C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5BD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841B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2AAE3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6B00D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0B6E0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C87DD8C" w14:textId="77777777" w:rsidR="00071EFC" w:rsidRPr="00232036" w:rsidRDefault="00071EFC" w:rsidP="00071EFC">
            <w:pPr>
              <w:jc w:val="center"/>
              <w:rPr>
                <w:rFonts w:ascii="Arial" w:hAnsi="Arial" w:cs="Arial"/>
                <w:sz w:val="18"/>
                <w:szCs w:val="18"/>
              </w:rPr>
            </w:pPr>
          </w:p>
        </w:tc>
      </w:tr>
      <w:tr w:rsidR="00071EFC" w:rsidRPr="00232036" w14:paraId="3D22F154" w14:textId="77777777" w:rsidTr="009A5134">
        <w:trPr>
          <w:trHeight w:val="148"/>
          <w:jc w:val="center"/>
        </w:trPr>
        <w:tc>
          <w:tcPr>
            <w:tcW w:w="2065" w:type="dxa"/>
            <w:vMerge/>
            <w:tcBorders>
              <w:left w:val="single" w:sz="4" w:space="0" w:color="auto"/>
              <w:right w:val="single" w:sz="4" w:space="0" w:color="auto"/>
            </w:tcBorders>
            <w:vAlign w:val="center"/>
          </w:tcPr>
          <w:p w14:paraId="79A729B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CF977C8"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2974F3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n260</w:t>
            </w:r>
          </w:p>
        </w:tc>
        <w:tc>
          <w:tcPr>
            <w:tcW w:w="10676" w:type="dxa"/>
            <w:gridSpan w:val="19"/>
            <w:tcBorders>
              <w:top w:val="single" w:sz="4" w:space="0" w:color="auto"/>
              <w:left w:val="single" w:sz="4" w:space="0" w:color="auto"/>
              <w:right w:val="single" w:sz="4" w:space="0" w:color="auto"/>
            </w:tcBorders>
          </w:tcPr>
          <w:p w14:paraId="06B6BF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CA_n260(4A)</w:t>
            </w:r>
          </w:p>
        </w:tc>
        <w:tc>
          <w:tcPr>
            <w:tcW w:w="749" w:type="dxa"/>
            <w:vMerge/>
            <w:tcBorders>
              <w:left w:val="single" w:sz="4" w:space="0" w:color="auto"/>
              <w:right w:val="single" w:sz="4" w:space="0" w:color="auto"/>
            </w:tcBorders>
            <w:vAlign w:val="center"/>
          </w:tcPr>
          <w:p w14:paraId="2BD59E34" w14:textId="77777777" w:rsidR="00071EFC" w:rsidRPr="00232036" w:rsidRDefault="00071EFC" w:rsidP="00071EFC">
            <w:pPr>
              <w:jc w:val="center"/>
              <w:rPr>
                <w:rFonts w:ascii="Arial" w:hAnsi="Arial" w:cs="Arial"/>
                <w:sz w:val="18"/>
                <w:szCs w:val="18"/>
              </w:rPr>
            </w:pPr>
          </w:p>
        </w:tc>
      </w:tr>
      <w:tr w:rsidR="00071EFC" w:rsidRPr="00232036" w14:paraId="28760BDD"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0091057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CA_n71A-n261A</w:t>
            </w:r>
          </w:p>
        </w:tc>
        <w:tc>
          <w:tcPr>
            <w:tcW w:w="1980" w:type="dxa"/>
            <w:vMerge w:val="restart"/>
            <w:tcBorders>
              <w:top w:val="single" w:sz="4" w:space="0" w:color="auto"/>
              <w:left w:val="single" w:sz="4" w:space="0" w:color="auto"/>
              <w:right w:val="single" w:sz="4" w:space="0" w:color="auto"/>
            </w:tcBorders>
            <w:vAlign w:val="center"/>
          </w:tcPr>
          <w:p w14:paraId="568ACFC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265154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n71</w:t>
            </w:r>
          </w:p>
        </w:tc>
        <w:tc>
          <w:tcPr>
            <w:tcW w:w="667" w:type="dxa"/>
            <w:tcBorders>
              <w:top w:val="single" w:sz="4" w:space="0" w:color="auto"/>
              <w:left w:val="single" w:sz="4" w:space="0" w:color="auto"/>
              <w:bottom w:val="single" w:sz="4" w:space="0" w:color="auto"/>
              <w:right w:val="single" w:sz="4" w:space="0" w:color="auto"/>
            </w:tcBorders>
          </w:tcPr>
          <w:p w14:paraId="192427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B156B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FB8D9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79B5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41B6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4F0D18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A22D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A87C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AC27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81152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15864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CC6C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7C20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FDB55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22251B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A609F0"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1D80C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1FA8F78" w14:textId="77777777" w:rsidTr="009A5134">
        <w:trPr>
          <w:trHeight w:val="148"/>
          <w:jc w:val="center"/>
        </w:trPr>
        <w:tc>
          <w:tcPr>
            <w:tcW w:w="2065" w:type="dxa"/>
            <w:vMerge/>
            <w:tcBorders>
              <w:left w:val="single" w:sz="4" w:space="0" w:color="auto"/>
              <w:right w:val="single" w:sz="4" w:space="0" w:color="auto"/>
            </w:tcBorders>
            <w:vAlign w:val="center"/>
          </w:tcPr>
          <w:p w14:paraId="53B1F69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D4E393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CF54F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A01DD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54ACCC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41D1C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EBF3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C978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07D442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0AC2B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01B2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192A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6DAE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C29C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EA62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BFEB0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A7693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7D4E3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F1E0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AA0B2DC" w14:textId="77777777" w:rsidR="00071EFC" w:rsidRPr="00232036" w:rsidRDefault="00071EFC" w:rsidP="00071EFC">
            <w:pPr>
              <w:jc w:val="center"/>
              <w:rPr>
                <w:rFonts w:ascii="Arial" w:hAnsi="Arial" w:cs="Arial"/>
                <w:sz w:val="18"/>
                <w:szCs w:val="18"/>
              </w:rPr>
            </w:pPr>
          </w:p>
        </w:tc>
      </w:tr>
      <w:tr w:rsidR="00071EFC" w:rsidRPr="00232036" w14:paraId="1CA2CC3A" w14:textId="77777777" w:rsidTr="009A5134">
        <w:trPr>
          <w:trHeight w:val="148"/>
          <w:jc w:val="center"/>
        </w:trPr>
        <w:tc>
          <w:tcPr>
            <w:tcW w:w="2065" w:type="dxa"/>
            <w:vMerge/>
            <w:tcBorders>
              <w:left w:val="single" w:sz="4" w:space="0" w:color="auto"/>
              <w:right w:val="single" w:sz="4" w:space="0" w:color="auto"/>
            </w:tcBorders>
            <w:vAlign w:val="center"/>
          </w:tcPr>
          <w:p w14:paraId="745EB77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0B2793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9E163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BC10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7BF58C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2BE60C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94786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DB0E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BEDEE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17A37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AE60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C9C4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81A9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58D80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654D4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0518AF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4DAD4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5FC69E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8CF1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8AC7F77" w14:textId="77777777" w:rsidR="00071EFC" w:rsidRPr="00232036" w:rsidRDefault="00071EFC" w:rsidP="00071EFC">
            <w:pPr>
              <w:jc w:val="center"/>
              <w:rPr>
                <w:rFonts w:ascii="Arial" w:hAnsi="Arial" w:cs="Arial"/>
                <w:sz w:val="18"/>
                <w:szCs w:val="18"/>
              </w:rPr>
            </w:pPr>
          </w:p>
        </w:tc>
      </w:tr>
      <w:tr w:rsidR="00071EFC" w:rsidRPr="00232036" w14:paraId="25B6BA2C" w14:textId="77777777" w:rsidTr="009A5134">
        <w:trPr>
          <w:trHeight w:val="148"/>
          <w:jc w:val="center"/>
        </w:trPr>
        <w:tc>
          <w:tcPr>
            <w:tcW w:w="2065" w:type="dxa"/>
            <w:vMerge/>
            <w:tcBorders>
              <w:left w:val="single" w:sz="4" w:space="0" w:color="auto"/>
              <w:right w:val="single" w:sz="4" w:space="0" w:color="auto"/>
            </w:tcBorders>
            <w:vAlign w:val="center"/>
          </w:tcPr>
          <w:p w14:paraId="2C81984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2BC838A"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150EF6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7A056E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3D715B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E218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CC232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6EA5A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D5E0D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9207F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C3D1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4CFC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8288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B646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B6D4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1537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3F3FC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218FB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6F7ED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762D5F3" w14:textId="77777777" w:rsidR="00071EFC" w:rsidRPr="00232036" w:rsidRDefault="00071EFC" w:rsidP="00071EFC">
            <w:pPr>
              <w:jc w:val="center"/>
              <w:rPr>
                <w:rFonts w:ascii="Arial" w:hAnsi="Arial" w:cs="Arial"/>
                <w:sz w:val="18"/>
                <w:szCs w:val="18"/>
              </w:rPr>
            </w:pPr>
          </w:p>
        </w:tc>
      </w:tr>
      <w:tr w:rsidR="00071EFC" w:rsidRPr="00232036" w14:paraId="5571C3FA" w14:textId="77777777" w:rsidTr="009A5134">
        <w:trPr>
          <w:trHeight w:val="148"/>
          <w:jc w:val="center"/>
        </w:trPr>
        <w:tc>
          <w:tcPr>
            <w:tcW w:w="2065" w:type="dxa"/>
            <w:vMerge/>
            <w:tcBorders>
              <w:left w:val="single" w:sz="4" w:space="0" w:color="auto"/>
              <w:bottom w:val="single" w:sz="4" w:space="0" w:color="auto"/>
              <w:right w:val="single" w:sz="4" w:space="0" w:color="auto"/>
            </w:tcBorders>
            <w:vAlign w:val="center"/>
          </w:tcPr>
          <w:p w14:paraId="6E10FD3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1CCF92B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23BEE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03254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15E51E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C713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56790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6CAF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8DB63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948A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9A586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3F7E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34E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1AA9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F6F1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95B8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7E619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17C66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76C2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330156F5" w14:textId="77777777" w:rsidR="00071EFC" w:rsidRPr="00232036" w:rsidRDefault="00071EFC" w:rsidP="00071EFC">
            <w:pPr>
              <w:jc w:val="center"/>
              <w:rPr>
                <w:rFonts w:ascii="Arial" w:hAnsi="Arial" w:cs="Arial"/>
                <w:sz w:val="18"/>
                <w:szCs w:val="18"/>
              </w:rPr>
            </w:pPr>
          </w:p>
        </w:tc>
      </w:tr>
      <w:tr w:rsidR="00071EFC" w:rsidRPr="00232036" w14:paraId="4350254D"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087838E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CA_n71A-n261(2A)</w:t>
            </w:r>
          </w:p>
        </w:tc>
        <w:tc>
          <w:tcPr>
            <w:tcW w:w="1980" w:type="dxa"/>
            <w:vMerge w:val="restart"/>
            <w:tcBorders>
              <w:top w:val="single" w:sz="4" w:space="0" w:color="auto"/>
              <w:left w:val="single" w:sz="4" w:space="0" w:color="auto"/>
              <w:right w:val="single" w:sz="4" w:space="0" w:color="auto"/>
            </w:tcBorders>
            <w:vAlign w:val="center"/>
          </w:tcPr>
          <w:p w14:paraId="072B725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top w:val="single" w:sz="4" w:space="0" w:color="auto"/>
              <w:left w:val="single" w:sz="4" w:space="0" w:color="auto"/>
              <w:right w:val="single" w:sz="4" w:space="0" w:color="auto"/>
            </w:tcBorders>
            <w:vAlign w:val="center"/>
          </w:tcPr>
          <w:p w14:paraId="28CD98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n71</w:t>
            </w:r>
          </w:p>
        </w:tc>
        <w:tc>
          <w:tcPr>
            <w:tcW w:w="667" w:type="dxa"/>
            <w:tcBorders>
              <w:top w:val="single" w:sz="4" w:space="0" w:color="auto"/>
              <w:left w:val="single" w:sz="4" w:space="0" w:color="auto"/>
              <w:bottom w:val="single" w:sz="4" w:space="0" w:color="auto"/>
              <w:right w:val="single" w:sz="4" w:space="0" w:color="auto"/>
            </w:tcBorders>
          </w:tcPr>
          <w:p w14:paraId="725D18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78832D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B76E5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CBB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E73B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8DC7D4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DBFE7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120B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5D1B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0392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1FE8E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375DE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A1B56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CA453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BCD9A1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99CE854"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3389AA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3F3193A" w14:textId="77777777" w:rsidTr="009A5134">
        <w:trPr>
          <w:trHeight w:val="148"/>
          <w:jc w:val="center"/>
        </w:trPr>
        <w:tc>
          <w:tcPr>
            <w:tcW w:w="2065" w:type="dxa"/>
            <w:vMerge/>
            <w:tcBorders>
              <w:left w:val="single" w:sz="4" w:space="0" w:color="auto"/>
              <w:right w:val="single" w:sz="4" w:space="0" w:color="auto"/>
            </w:tcBorders>
            <w:vAlign w:val="center"/>
          </w:tcPr>
          <w:p w14:paraId="74B3E41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44266D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27096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4388CC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87D2F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9C6A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B372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FC5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875690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B4B8E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B53D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FDC4E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78D8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117C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DA23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9213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714B25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00B662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A2A1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E0D012D" w14:textId="77777777" w:rsidR="00071EFC" w:rsidRPr="00232036" w:rsidRDefault="00071EFC" w:rsidP="00071EFC">
            <w:pPr>
              <w:jc w:val="center"/>
              <w:rPr>
                <w:rFonts w:ascii="Arial" w:hAnsi="Arial" w:cs="Arial"/>
                <w:sz w:val="18"/>
                <w:szCs w:val="18"/>
              </w:rPr>
            </w:pPr>
          </w:p>
        </w:tc>
      </w:tr>
      <w:tr w:rsidR="00071EFC" w:rsidRPr="00232036" w14:paraId="1B352B6C" w14:textId="77777777" w:rsidTr="009A5134">
        <w:trPr>
          <w:trHeight w:val="148"/>
          <w:jc w:val="center"/>
        </w:trPr>
        <w:tc>
          <w:tcPr>
            <w:tcW w:w="2065" w:type="dxa"/>
            <w:vMerge/>
            <w:tcBorders>
              <w:left w:val="single" w:sz="4" w:space="0" w:color="auto"/>
              <w:right w:val="single" w:sz="4" w:space="0" w:color="auto"/>
            </w:tcBorders>
            <w:vAlign w:val="center"/>
          </w:tcPr>
          <w:p w14:paraId="301BA5E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FB874F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526C37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8973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01BE8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9B104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FC025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33C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5FBDC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600A7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25DC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98147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56A3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D79D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9947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66B9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9EE449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4CA42C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7091A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F917B54" w14:textId="77777777" w:rsidR="00071EFC" w:rsidRPr="00232036" w:rsidRDefault="00071EFC" w:rsidP="00071EFC">
            <w:pPr>
              <w:jc w:val="center"/>
              <w:rPr>
                <w:rFonts w:ascii="Arial" w:hAnsi="Arial" w:cs="Arial"/>
                <w:sz w:val="18"/>
                <w:szCs w:val="18"/>
              </w:rPr>
            </w:pPr>
          </w:p>
        </w:tc>
      </w:tr>
      <w:tr w:rsidR="00071EFC" w:rsidRPr="00232036" w14:paraId="22174AE5" w14:textId="77777777" w:rsidTr="009A5134">
        <w:trPr>
          <w:trHeight w:val="148"/>
          <w:jc w:val="center"/>
        </w:trPr>
        <w:tc>
          <w:tcPr>
            <w:tcW w:w="2065" w:type="dxa"/>
            <w:vMerge/>
            <w:tcBorders>
              <w:left w:val="single" w:sz="4" w:space="0" w:color="auto"/>
              <w:right w:val="single" w:sz="4" w:space="0" w:color="auto"/>
            </w:tcBorders>
            <w:vAlign w:val="center"/>
          </w:tcPr>
          <w:p w14:paraId="61CF82E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0DDF2B8"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0DB561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right w:val="single" w:sz="4" w:space="0" w:color="auto"/>
            </w:tcBorders>
          </w:tcPr>
          <w:p w14:paraId="0257F7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CA_n261(2A)</w:t>
            </w:r>
          </w:p>
        </w:tc>
        <w:tc>
          <w:tcPr>
            <w:tcW w:w="749" w:type="dxa"/>
            <w:vMerge/>
            <w:tcBorders>
              <w:left w:val="single" w:sz="4" w:space="0" w:color="auto"/>
              <w:right w:val="single" w:sz="4" w:space="0" w:color="auto"/>
            </w:tcBorders>
            <w:vAlign w:val="center"/>
          </w:tcPr>
          <w:p w14:paraId="03BDC410" w14:textId="77777777" w:rsidR="00071EFC" w:rsidRPr="00232036" w:rsidRDefault="00071EFC" w:rsidP="00071EFC">
            <w:pPr>
              <w:jc w:val="center"/>
              <w:rPr>
                <w:rFonts w:ascii="Arial" w:hAnsi="Arial" w:cs="Arial"/>
                <w:sz w:val="18"/>
                <w:szCs w:val="18"/>
              </w:rPr>
            </w:pPr>
          </w:p>
        </w:tc>
      </w:tr>
      <w:tr w:rsidR="00071EFC" w:rsidRPr="00232036" w14:paraId="25ED63E5"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72A0FCA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1980" w:type="dxa"/>
            <w:vMerge w:val="restart"/>
            <w:tcBorders>
              <w:top w:val="single" w:sz="4" w:space="0" w:color="auto"/>
              <w:left w:val="single" w:sz="4" w:space="0" w:color="auto"/>
              <w:right w:val="single" w:sz="4" w:space="0" w:color="auto"/>
            </w:tcBorders>
            <w:vAlign w:val="center"/>
          </w:tcPr>
          <w:p w14:paraId="250ABDC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746" w:type="dxa"/>
            <w:vMerge w:val="restart"/>
            <w:tcBorders>
              <w:top w:val="single" w:sz="4" w:space="0" w:color="auto"/>
              <w:left w:val="single" w:sz="4" w:space="0" w:color="auto"/>
              <w:right w:val="single" w:sz="4" w:space="0" w:color="auto"/>
            </w:tcBorders>
            <w:vAlign w:val="center"/>
          </w:tcPr>
          <w:p w14:paraId="282012D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tcPr>
          <w:p w14:paraId="718003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715D1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B1BB6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3E7F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B2E6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B40CFE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075AFB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E383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408A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0953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D9F7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F0CD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4176EE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06944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172FAA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078FFE"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42BF8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425D4B2" w14:textId="77777777" w:rsidTr="009A5134">
        <w:trPr>
          <w:trHeight w:val="148"/>
          <w:jc w:val="center"/>
        </w:trPr>
        <w:tc>
          <w:tcPr>
            <w:tcW w:w="2065" w:type="dxa"/>
            <w:vMerge/>
            <w:tcBorders>
              <w:left w:val="single" w:sz="4" w:space="0" w:color="auto"/>
              <w:right w:val="single" w:sz="4" w:space="0" w:color="auto"/>
            </w:tcBorders>
            <w:vAlign w:val="center"/>
          </w:tcPr>
          <w:p w14:paraId="1F1E1F4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A2035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F67DF3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EA8E4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7602E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FE7AB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98D5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3245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AAE152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6E87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4CA2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EFCD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464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BC35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5DB4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FD0A8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CE61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27EC30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0D2D2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88AE953" w14:textId="77777777" w:rsidR="00071EFC" w:rsidRPr="00232036" w:rsidRDefault="00071EFC" w:rsidP="00071EFC">
            <w:pPr>
              <w:jc w:val="center"/>
              <w:rPr>
                <w:rFonts w:ascii="Arial" w:hAnsi="Arial" w:cs="Arial"/>
                <w:sz w:val="18"/>
                <w:szCs w:val="18"/>
              </w:rPr>
            </w:pPr>
          </w:p>
        </w:tc>
      </w:tr>
      <w:tr w:rsidR="00071EFC" w:rsidRPr="00232036" w14:paraId="3C262849" w14:textId="77777777" w:rsidTr="009A5134">
        <w:trPr>
          <w:trHeight w:val="148"/>
          <w:jc w:val="center"/>
        </w:trPr>
        <w:tc>
          <w:tcPr>
            <w:tcW w:w="2065" w:type="dxa"/>
            <w:vMerge/>
            <w:tcBorders>
              <w:left w:val="single" w:sz="4" w:space="0" w:color="auto"/>
              <w:right w:val="single" w:sz="4" w:space="0" w:color="auto"/>
            </w:tcBorders>
            <w:vAlign w:val="center"/>
          </w:tcPr>
          <w:p w14:paraId="5A5D655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C0588A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0B595F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EAD53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A6B01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63848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51F21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C1B9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4E3CC0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21739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FB5C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1C8D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7DEB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CA34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4B7B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6CF53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CF6E5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2C8CB4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2B74A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A2803CB" w14:textId="77777777" w:rsidR="00071EFC" w:rsidRPr="00232036" w:rsidRDefault="00071EFC" w:rsidP="00071EFC">
            <w:pPr>
              <w:jc w:val="center"/>
              <w:rPr>
                <w:rFonts w:ascii="Arial" w:hAnsi="Arial" w:cs="Arial"/>
                <w:sz w:val="18"/>
                <w:szCs w:val="18"/>
              </w:rPr>
            </w:pPr>
          </w:p>
        </w:tc>
      </w:tr>
      <w:tr w:rsidR="00071EFC" w:rsidRPr="00232036" w14:paraId="2D1384AA" w14:textId="77777777" w:rsidTr="009A5134">
        <w:trPr>
          <w:trHeight w:val="148"/>
          <w:jc w:val="center"/>
        </w:trPr>
        <w:tc>
          <w:tcPr>
            <w:tcW w:w="2065" w:type="dxa"/>
            <w:vMerge/>
            <w:tcBorders>
              <w:left w:val="single" w:sz="4" w:space="0" w:color="auto"/>
              <w:right w:val="single" w:sz="4" w:space="0" w:color="auto"/>
            </w:tcBorders>
            <w:vAlign w:val="center"/>
          </w:tcPr>
          <w:p w14:paraId="1EE4527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83B44F7"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right w:val="single" w:sz="4" w:space="0" w:color="auto"/>
            </w:tcBorders>
            <w:vAlign w:val="center"/>
          </w:tcPr>
          <w:p w14:paraId="54D18C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tcPr>
          <w:p w14:paraId="061B07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5FF67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2607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EA936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24FF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79161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350F8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49BF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475F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93960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31F31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47EB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E2F3D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6A1D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B9F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8767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784CF5A" w14:textId="77777777" w:rsidR="00071EFC" w:rsidRPr="00232036" w:rsidRDefault="00071EFC" w:rsidP="00071EFC">
            <w:pPr>
              <w:jc w:val="center"/>
              <w:rPr>
                <w:rFonts w:ascii="Arial" w:hAnsi="Arial" w:cs="Arial"/>
                <w:sz w:val="18"/>
                <w:szCs w:val="18"/>
              </w:rPr>
            </w:pPr>
          </w:p>
        </w:tc>
      </w:tr>
      <w:tr w:rsidR="00071EFC" w:rsidRPr="00232036" w14:paraId="0F9AFF17" w14:textId="77777777" w:rsidTr="009A5134">
        <w:trPr>
          <w:trHeight w:val="148"/>
          <w:jc w:val="center"/>
        </w:trPr>
        <w:tc>
          <w:tcPr>
            <w:tcW w:w="2065" w:type="dxa"/>
            <w:vMerge/>
            <w:tcBorders>
              <w:left w:val="single" w:sz="4" w:space="0" w:color="auto"/>
              <w:bottom w:val="single" w:sz="4" w:space="0" w:color="auto"/>
              <w:right w:val="single" w:sz="4" w:space="0" w:color="auto"/>
            </w:tcBorders>
            <w:vAlign w:val="center"/>
          </w:tcPr>
          <w:p w14:paraId="60D546D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bottom w:val="single" w:sz="4" w:space="0" w:color="auto"/>
              <w:right w:val="single" w:sz="4" w:space="0" w:color="auto"/>
            </w:tcBorders>
            <w:vAlign w:val="center"/>
          </w:tcPr>
          <w:p w14:paraId="710BCB8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6C8C96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86707A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539CC7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AC46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138EB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57AA4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F2D03F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CFD28B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0ED69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4BDD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6A9A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BE94E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6453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E890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ED9FD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191B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4959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bottom w:val="single" w:sz="4" w:space="0" w:color="auto"/>
              <w:right w:val="single" w:sz="4" w:space="0" w:color="auto"/>
            </w:tcBorders>
            <w:vAlign w:val="center"/>
          </w:tcPr>
          <w:p w14:paraId="66F2E729" w14:textId="77777777" w:rsidR="00071EFC" w:rsidRPr="00232036" w:rsidRDefault="00071EFC" w:rsidP="00071EFC">
            <w:pPr>
              <w:jc w:val="center"/>
              <w:rPr>
                <w:rFonts w:ascii="Arial" w:hAnsi="Arial" w:cs="Arial"/>
                <w:sz w:val="18"/>
                <w:szCs w:val="18"/>
              </w:rPr>
            </w:pPr>
          </w:p>
        </w:tc>
      </w:tr>
      <w:tr w:rsidR="00071EFC" w:rsidRPr="00232036" w14:paraId="4C3A9685" w14:textId="77777777" w:rsidTr="009A5134">
        <w:trPr>
          <w:trHeight w:val="148"/>
          <w:jc w:val="center"/>
        </w:trPr>
        <w:tc>
          <w:tcPr>
            <w:tcW w:w="2065" w:type="dxa"/>
            <w:vMerge w:val="restart"/>
            <w:tcBorders>
              <w:left w:val="single" w:sz="4" w:space="0" w:color="auto"/>
              <w:right w:val="single" w:sz="4" w:space="0" w:color="auto"/>
            </w:tcBorders>
            <w:vAlign w:val="center"/>
          </w:tcPr>
          <w:p w14:paraId="4838DE1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CA_n77A-n257D</w:t>
            </w:r>
          </w:p>
        </w:tc>
        <w:tc>
          <w:tcPr>
            <w:tcW w:w="1980" w:type="dxa"/>
            <w:vMerge w:val="restart"/>
            <w:tcBorders>
              <w:left w:val="single" w:sz="4" w:space="0" w:color="auto"/>
              <w:right w:val="single" w:sz="4" w:space="0" w:color="auto"/>
            </w:tcBorders>
            <w:vAlign w:val="center"/>
          </w:tcPr>
          <w:p w14:paraId="48ADC05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CA_n77A-n257D</w:t>
            </w:r>
          </w:p>
        </w:tc>
        <w:tc>
          <w:tcPr>
            <w:tcW w:w="746" w:type="dxa"/>
            <w:vMerge w:val="restart"/>
            <w:tcBorders>
              <w:left w:val="single" w:sz="4" w:space="0" w:color="auto"/>
              <w:right w:val="single" w:sz="4" w:space="0" w:color="auto"/>
            </w:tcBorders>
            <w:vAlign w:val="center"/>
          </w:tcPr>
          <w:p w14:paraId="4CB7F6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86789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70CE4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A287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39E0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7638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750B8F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ED4B3B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FE96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F18F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1102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9540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DEBC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9F29F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E33D4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B3B44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18B515"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42E7A8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0B71B2A" w14:textId="77777777" w:rsidTr="009A5134">
        <w:trPr>
          <w:trHeight w:val="148"/>
          <w:jc w:val="center"/>
        </w:trPr>
        <w:tc>
          <w:tcPr>
            <w:tcW w:w="2065" w:type="dxa"/>
            <w:vMerge/>
            <w:tcBorders>
              <w:left w:val="single" w:sz="4" w:space="0" w:color="auto"/>
              <w:right w:val="single" w:sz="4" w:space="0" w:color="auto"/>
            </w:tcBorders>
            <w:vAlign w:val="center"/>
          </w:tcPr>
          <w:p w14:paraId="7EAD4FF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9E1CD4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68C5A0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66C4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E994C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A1BD4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C68D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3906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ABBFB3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8A2A56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07A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6B57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1866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169E1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BB4B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9482B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0DE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C46F06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80A94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AEA11BB" w14:textId="77777777" w:rsidR="00071EFC" w:rsidRPr="00232036" w:rsidRDefault="00071EFC" w:rsidP="00071EFC">
            <w:pPr>
              <w:jc w:val="center"/>
              <w:rPr>
                <w:rFonts w:ascii="Arial" w:hAnsi="Arial" w:cs="Arial"/>
                <w:sz w:val="18"/>
                <w:szCs w:val="18"/>
              </w:rPr>
            </w:pPr>
          </w:p>
        </w:tc>
      </w:tr>
      <w:tr w:rsidR="00071EFC" w:rsidRPr="00232036" w14:paraId="012A2808" w14:textId="77777777" w:rsidTr="009A5134">
        <w:trPr>
          <w:trHeight w:val="148"/>
          <w:jc w:val="center"/>
        </w:trPr>
        <w:tc>
          <w:tcPr>
            <w:tcW w:w="2065" w:type="dxa"/>
            <w:vMerge/>
            <w:tcBorders>
              <w:left w:val="single" w:sz="4" w:space="0" w:color="auto"/>
              <w:right w:val="single" w:sz="4" w:space="0" w:color="auto"/>
            </w:tcBorders>
            <w:vAlign w:val="center"/>
          </w:tcPr>
          <w:p w14:paraId="0B99C0D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4880D3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126FC7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5079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B53B3E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52A9F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2E58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F736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9E4C23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7FCA32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C1F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17E5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D672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6EB2B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F14E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257C6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5429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3C7CC4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F4273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B915301" w14:textId="77777777" w:rsidR="00071EFC" w:rsidRPr="00232036" w:rsidRDefault="00071EFC" w:rsidP="00071EFC">
            <w:pPr>
              <w:jc w:val="center"/>
              <w:rPr>
                <w:rFonts w:ascii="Arial" w:hAnsi="Arial" w:cs="Arial"/>
                <w:sz w:val="18"/>
                <w:szCs w:val="18"/>
              </w:rPr>
            </w:pPr>
          </w:p>
        </w:tc>
      </w:tr>
      <w:tr w:rsidR="00071EFC" w:rsidRPr="00232036" w14:paraId="194F4D0C" w14:textId="77777777" w:rsidTr="009A5134">
        <w:trPr>
          <w:trHeight w:val="148"/>
          <w:jc w:val="center"/>
        </w:trPr>
        <w:tc>
          <w:tcPr>
            <w:tcW w:w="2065" w:type="dxa"/>
            <w:vMerge/>
            <w:tcBorders>
              <w:left w:val="single" w:sz="4" w:space="0" w:color="auto"/>
              <w:right w:val="single" w:sz="4" w:space="0" w:color="auto"/>
            </w:tcBorders>
            <w:vAlign w:val="center"/>
          </w:tcPr>
          <w:p w14:paraId="494E662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FB14580"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2EC41D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34A549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43FE9963" w14:textId="77777777" w:rsidR="00071EFC" w:rsidRPr="00232036" w:rsidRDefault="00071EFC" w:rsidP="00071EFC">
            <w:pPr>
              <w:jc w:val="center"/>
              <w:rPr>
                <w:rFonts w:ascii="Arial" w:hAnsi="Arial" w:cs="Arial"/>
                <w:sz w:val="18"/>
                <w:szCs w:val="18"/>
              </w:rPr>
            </w:pPr>
          </w:p>
        </w:tc>
      </w:tr>
      <w:tr w:rsidR="00071EFC" w:rsidRPr="00232036" w14:paraId="2E59BAE5" w14:textId="77777777" w:rsidTr="009A5134">
        <w:trPr>
          <w:trHeight w:val="148"/>
          <w:jc w:val="center"/>
        </w:trPr>
        <w:tc>
          <w:tcPr>
            <w:tcW w:w="2065" w:type="dxa"/>
            <w:vMerge w:val="restart"/>
            <w:tcBorders>
              <w:left w:val="single" w:sz="4" w:space="0" w:color="auto"/>
              <w:right w:val="single" w:sz="4" w:space="0" w:color="auto"/>
            </w:tcBorders>
            <w:vAlign w:val="center"/>
          </w:tcPr>
          <w:p w14:paraId="124B964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CA_n77A-n257E</w:t>
            </w:r>
          </w:p>
        </w:tc>
        <w:tc>
          <w:tcPr>
            <w:tcW w:w="1980" w:type="dxa"/>
            <w:vMerge w:val="restart"/>
            <w:tcBorders>
              <w:left w:val="single" w:sz="4" w:space="0" w:color="auto"/>
              <w:right w:val="single" w:sz="4" w:space="0" w:color="auto"/>
            </w:tcBorders>
            <w:vAlign w:val="center"/>
          </w:tcPr>
          <w:p w14:paraId="78D1289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746" w:type="dxa"/>
            <w:vMerge w:val="restart"/>
            <w:tcBorders>
              <w:left w:val="single" w:sz="4" w:space="0" w:color="auto"/>
              <w:right w:val="single" w:sz="4" w:space="0" w:color="auto"/>
            </w:tcBorders>
            <w:vAlign w:val="center"/>
          </w:tcPr>
          <w:p w14:paraId="0B0EF9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896E7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0406F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F585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0152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BD46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1459F6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6FFCC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4DF9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77B9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0213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AADE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1CBA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D307E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8763BD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E30CD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704422"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44F2B6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4DB39FB" w14:textId="77777777" w:rsidTr="009A5134">
        <w:trPr>
          <w:trHeight w:val="148"/>
          <w:jc w:val="center"/>
        </w:trPr>
        <w:tc>
          <w:tcPr>
            <w:tcW w:w="2065" w:type="dxa"/>
            <w:vMerge/>
            <w:tcBorders>
              <w:left w:val="single" w:sz="4" w:space="0" w:color="auto"/>
              <w:right w:val="single" w:sz="4" w:space="0" w:color="auto"/>
            </w:tcBorders>
            <w:vAlign w:val="center"/>
          </w:tcPr>
          <w:p w14:paraId="4363A02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004FF5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AC5A0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18EB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2EBF5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2936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1A02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E117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355CE4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DD7DE8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818F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4B2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EB45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DD821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D3E6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53F71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EF5F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3214A7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3343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A65F7AB" w14:textId="77777777" w:rsidR="00071EFC" w:rsidRPr="00232036" w:rsidRDefault="00071EFC" w:rsidP="00071EFC">
            <w:pPr>
              <w:jc w:val="center"/>
              <w:rPr>
                <w:rFonts w:ascii="Arial" w:hAnsi="Arial" w:cs="Arial"/>
                <w:sz w:val="18"/>
                <w:szCs w:val="18"/>
              </w:rPr>
            </w:pPr>
          </w:p>
        </w:tc>
      </w:tr>
      <w:tr w:rsidR="00071EFC" w:rsidRPr="00232036" w14:paraId="0F5325CE" w14:textId="77777777" w:rsidTr="009A5134">
        <w:trPr>
          <w:trHeight w:val="148"/>
          <w:jc w:val="center"/>
        </w:trPr>
        <w:tc>
          <w:tcPr>
            <w:tcW w:w="2065" w:type="dxa"/>
            <w:vMerge/>
            <w:tcBorders>
              <w:left w:val="single" w:sz="4" w:space="0" w:color="auto"/>
              <w:right w:val="single" w:sz="4" w:space="0" w:color="auto"/>
            </w:tcBorders>
            <w:vAlign w:val="center"/>
          </w:tcPr>
          <w:p w14:paraId="294C2A6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A0276B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bottom w:val="single" w:sz="4" w:space="0" w:color="auto"/>
              <w:right w:val="single" w:sz="4" w:space="0" w:color="auto"/>
            </w:tcBorders>
            <w:vAlign w:val="center"/>
          </w:tcPr>
          <w:p w14:paraId="7B9071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71E3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7F2827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851E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ED65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4EB1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B062D7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70B7E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01FF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BD22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D3C4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2CF5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D3AC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18EC6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6603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D8FBBE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29418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FC47897" w14:textId="77777777" w:rsidR="00071EFC" w:rsidRPr="00232036" w:rsidRDefault="00071EFC" w:rsidP="00071EFC">
            <w:pPr>
              <w:jc w:val="center"/>
              <w:rPr>
                <w:rFonts w:ascii="Arial" w:hAnsi="Arial" w:cs="Arial"/>
                <w:sz w:val="18"/>
                <w:szCs w:val="18"/>
              </w:rPr>
            </w:pPr>
          </w:p>
        </w:tc>
      </w:tr>
      <w:tr w:rsidR="00071EFC" w:rsidRPr="00232036" w14:paraId="408C4CE8" w14:textId="77777777" w:rsidTr="009A5134">
        <w:trPr>
          <w:trHeight w:val="148"/>
          <w:jc w:val="center"/>
        </w:trPr>
        <w:tc>
          <w:tcPr>
            <w:tcW w:w="2065" w:type="dxa"/>
            <w:vMerge/>
            <w:tcBorders>
              <w:left w:val="single" w:sz="4" w:space="0" w:color="auto"/>
              <w:right w:val="single" w:sz="4" w:space="0" w:color="auto"/>
            </w:tcBorders>
            <w:vAlign w:val="center"/>
          </w:tcPr>
          <w:p w14:paraId="03DE075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7CD1EBF"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3218CC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0922B7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CA_n257E</w:t>
            </w:r>
          </w:p>
        </w:tc>
        <w:tc>
          <w:tcPr>
            <w:tcW w:w="749" w:type="dxa"/>
            <w:vMerge/>
            <w:tcBorders>
              <w:left w:val="single" w:sz="4" w:space="0" w:color="auto"/>
              <w:right w:val="single" w:sz="4" w:space="0" w:color="auto"/>
            </w:tcBorders>
            <w:vAlign w:val="center"/>
          </w:tcPr>
          <w:p w14:paraId="13DA80CF" w14:textId="77777777" w:rsidR="00071EFC" w:rsidRPr="00232036" w:rsidRDefault="00071EFC" w:rsidP="00071EFC">
            <w:pPr>
              <w:jc w:val="center"/>
              <w:rPr>
                <w:rFonts w:ascii="Arial" w:hAnsi="Arial" w:cs="Arial"/>
                <w:sz w:val="18"/>
                <w:szCs w:val="18"/>
              </w:rPr>
            </w:pPr>
          </w:p>
        </w:tc>
      </w:tr>
      <w:tr w:rsidR="00071EFC" w:rsidRPr="00232036" w14:paraId="19FFBA82"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616F339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CA_n77A-n257F</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021B743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24515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tcPr>
          <w:p w14:paraId="5F5F54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73C20E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C743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794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AFEC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F1FA7C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C74DC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44BE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4A93B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10F8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208C4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3B1E5D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CC55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F275F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A5827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8BE0DB"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703E1D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8F3ED3E"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02A2C773"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9CA3F6D"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EEFF8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717E8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B3A3D2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490D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DD6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2979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52345C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537AE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3685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B657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3AD1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8332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3ECC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B2A33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F85F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F7CCA7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6F3E85"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03BE5C9F" w14:textId="77777777" w:rsidR="00071EFC" w:rsidRPr="00232036" w:rsidRDefault="00071EFC" w:rsidP="00071EFC">
            <w:pPr>
              <w:jc w:val="center"/>
              <w:rPr>
                <w:rFonts w:ascii="Arial" w:hAnsi="Arial" w:cs="Arial"/>
                <w:sz w:val="18"/>
                <w:szCs w:val="18"/>
              </w:rPr>
            </w:pPr>
          </w:p>
        </w:tc>
      </w:tr>
      <w:tr w:rsidR="00071EFC" w:rsidRPr="00232036" w14:paraId="47FFC181"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00E1472F"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5D747984"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86693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2382C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700DD42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9196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BB9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4967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E08223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91524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28BC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CC7F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4383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1E5B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B117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4EDE6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B3C5C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CB779D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C96A46"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6AFEB201" w14:textId="77777777" w:rsidR="00071EFC" w:rsidRPr="00232036" w:rsidRDefault="00071EFC" w:rsidP="00071EFC">
            <w:pPr>
              <w:jc w:val="center"/>
              <w:rPr>
                <w:rFonts w:ascii="Arial" w:hAnsi="Arial" w:cs="Arial"/>
                <w:sz w:val="18"/>
                <w:szCs w:val="18"/>
              </w:rPr>
            </w:pPr>
          </w:p>
        </w:tc>
      </w:tr>
      <w:tr w:rsidR="00071EFC" w:rsidRPr="00232036" w14:paraId="621ADD2C"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39AF567E"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695F771"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24271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A0773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CA_n257F</w:t>
            </w:r>
          </w:p>
        </w:tc>
        <w:tc>
          <w:tcPr>
            <w:tcW w:w="749" w:type="dxa"/>
            <w:vMerge/>
            <w:tcBorders>
              <w:top w:val="single" w:sz="4" w:space="0" w:color="auto"/>
              <w:left w:val="single" w:sz="4" w:space="0" w:color="auto"/>
              <w:bottom w:val="single" w:sz="4" w:space="0" w:color="auto"/>
              <w:right w:val="single" w:sz="4" w:space="0" w:color="auto"/>
            </w:tcBorders>
            <w:vAlign w:val="center"/>
          </w:tcPr>
          <w:p w14:paraId="2ADFADCA" w14:textId="77777777" w:rsidR="00071EFC" w:rsidRPr="00232036" w:rsidRDefault="00071EFC" w:rsidP="00071EFC">
            <w:pPr>
              <w:jc w:val="center"/>
              <w:rPr>
                <w:rFonts w:ascii="Arial" w:hAnsi="Arial" w:cs="Arial"/>
                <w:sz w:val="18"/>
                <w:szCs w:val="18"/>
              </w:rPr>
            </w:pPr>
          </w:p>
        </w:tc>
      </w:tr>
      <w:tr w:rsidR="00071EFC" w:rsidRPr="00232036" w14:paraId="6AFD4F22"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3BA3C31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CA_n77A-n257G</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147F341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6EFE838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0830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tcPr>
          <w:p w14:paraId="162744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7B835D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9B21B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0DA8BB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B2F97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BD6819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F35AD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4C3F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00A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2E35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C31E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7C11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B2D9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E569BB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BA0A6B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D281E88"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47282A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67BE026"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12D1B275"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1B7E396"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6A2A3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7A31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2C7CB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C421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051D5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E7368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C88E27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A6475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0619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FABF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94D7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1B32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5CB2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F409F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2A17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D0398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493D01CF"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47B3A64" w14:textId="77777777" w:rsidR="00071EFC" w:rsidRPr="00232036" w:rsidRDefault="00071EFC" w:rsidP="00071EFC">
            <w:pPr>
              <w:jc w:val="center"/>
              <w:rPr>
                <w:rFonts w:ascii="Arial" w:hAnsi="Arial" w:cs="Arial"/>
                <w:sz w:val="18"/>
                <w:szCs w:val="18"/>
              </w:rPr>
            </w:pPr>
          </w:p>
        </w:tc>
      </w:tr>
      <w:tr w:rsidR="00071EFC" w:rsidRPr="00232036" w14:paraId="4B6E2142"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1952F922"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F2C5356"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285D6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8C22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20D81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B3A6A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B24AF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96BFF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F36F12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9CD47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4ECB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ECBD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F1A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D9D5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EA13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1F4123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6AE7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0893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40DDD61"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2F27B3A" w14:textId="77777777" w:rsidR="00071EFC" w:rsidRPr="00232036" w:rsidRDefault="00071EFC" w:rsidP="00071EFC">
            <w:pPr>
              <w:jc w:val="center"/>
              <w:rPr>
                <w:rFonts w:ascii="Arial" w:hAnsi="Arial" w:cs="Arial"/>
                <w:sz w:val="18"/>
                <w:szCs w:val="18"/>
              </w:rPr>
            </w:pPr>
          </w:p>
        </w:tc>
      </w:tr>
      <w:tr w:rsidR="00071EFC" w:rsidRPr="00232036" w14:paraId="1B4C7714"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5AFEBBDD"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979F3C9"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68A52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3898C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1EE3915E" w14:textId="77777777" w:rsidR="00071EFC" w:rsidRPr="00232036" w:rsidRDefault="00071EFC" w:rsidP="00071EFC">
            <w:pPr>
              <w:jc w:val="center"/>
              <w:rPr>
                <w:rFonts w:ascii="Arial" w:hAnsi="Arial" w:cs="Arial"/>
                <w:sz w:val="18"/>
                <w:szCs w:val="18"/>
              </w:rPr>
            </w:pPr>
          </w:p>
        </w:tc>
      </w:tr>
      <w:tr w:rsidR="00071EFC" w:rsidRPr="00232036" w14:paraId="68B70973"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5F80E90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CA_n77A-n257H</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6F784BD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75026DF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CA_n257H</w:t>
            </w:r>
          </w:p>
          <w:p w14:paraId="794093A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D6E98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tcPr>
          <w:p w14:paraId="56D8D2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71140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DA2A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A3B9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FE83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8F79D4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E59DF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DFED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996E6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2CFD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FC2A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A88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04105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73558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A3BCA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8A4D5B"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50C676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82FECF3"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50F267CE"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E851A4E"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34F25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E6594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9FCCC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3E4A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C4AD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3018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E1D511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5BDB7A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3B4D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2173B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6044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1FEF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365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6A577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E4CB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685A9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681949"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29EFBD4" w14:textId="77777777" w:rsidR="00071EFC" w:rsidRPr="00232036" w:rsidRDefault="00071EFC" w:rsidP="00071EFC">
            <w:pPr>
              <w:jc w:val="center"/>
              <w:rPr>
                <w:rFonts w:ascii="Arial" w:hAnsi="Arial" w:cs="Arial"/>
                <w:sz w:val="18"/>
                <w:szCs w:val="18"/>
              </w:rPr>
            </w:pPr>
          </w:p>
        </w:tc>
      </w:tr>
      <w:tr w:rsidR="00071EFC" w:rsidRPr="00232036" w14:paraId="0ADF48A8"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41A206B6"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FE84530"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CB330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1643E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DAF61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3D82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C1C8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7BA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9C9687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EBA1D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0160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DAC57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D780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70BA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BC17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2D11F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B5B7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46D25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FFBEED"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64C5ED8" w14:textId="77777777" w:rsidR="00071EFC" w:rsidRPr="00232036" w:rsidRDefault="00071EFC" w:rsidP="00071EFC">
            <w:pPr>
              <w:jc w:val="center"/>
              <w:rPr>
                <w:rFonts w:ascii="Arial" w:hAnsi="Arial" w:cs="Arial"/>
                <w:sz w:val="18"/>
                <w:szCs w:val="18"/>
              </w:rPr>
            </w:pPr>
          </w:p>
        </w:tc>
      </w:tr>
      <w:tr w:rsidR="00071EFC" w:rsidRPr="00232036" w14:paraId="38E18153"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32F313BF"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32496180"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442E40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3D6EF4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64A8C02E" w14:textId="77777777" w:rsidR="00071EFC" w:rsidRPr="00232036" w:rsidRDefault="00071EFC" w:rsidP="00071EFC">
            <w:pPr>
              <w:jc w:val="center"/>
              <w:rPr>
                <w:rFonts w:ascii="Arial" w:hAnsi="Arial" w:cs="Arial"/>
                <w:sz w:val="18"/>
                <w:szCs w:val="18"/>
              </w:rPr>
            </w:pPr>
          </w:p>
        </w:tc>
      </w:tr>
      <w:tr w:rsidR="00071EFC" w:rsidRPr="00232036" w14:paraId="01091740"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3E2B141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CA_n77A-n257I</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15AF508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01B173D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CA_n257H</w:t>
            </w:r>
          </w:p>
          <w:p w14:paraId="0FB67B7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CA_n257I</w:t>
            </w:r>
          </w:p>
          <w:p w14:paraId="66AB551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 CA_n77A-n257I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5EBD0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tcPr>
          <w:p w14:paraId="52B388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C8586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7493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62D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4001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D8FD38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1B2C5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4BAE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7233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22148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7B188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699C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B744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D0EEB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61CF1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52C0E9"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8BF61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6816D9F" w14:textId="77777777" w:rsidTr="009A5134">
        <w:trPr>
          <w:trHeight w:val="90"/>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54CDA068"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F8F8B6C"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70E4AB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F8656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FA2DF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67A4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237D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A55A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78924A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35057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27E6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CF6F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E88C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6D850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9677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06C94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789B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03A25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748C8"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72FF972" w14:textId="77777777" w:rsidR="00071EFC" w:rsidRPr="00232036" w:rsidRDefault="00071EFC" w:rsidP="00071EFC">
            <w:pPr>
              <w:jc w:val="center"/>
              <w:rPr>
                <w:rFonts w:ascii="Arial" w:hAnsi="Arial" w:cs="Arial"/>
                <w:sz w:val="18"/>
                <w:szCs w:val="18"/>
              </w:rPr>
            </w:pPr>
          </w:p>
        </w:tc>
      </w:tr>
      <w:tr w:rsidR="00071EFC" w:rsidRPr="00232036" w14:paraId="71397D15"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7E57331E"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250F53D"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26DD22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C7C37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471E0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B080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2E4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643B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8407B0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BDAC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8C40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9991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7569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61A3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D780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9655D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D273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B2F84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0EB1788"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5F2732D" w14:textId="77777777" w:rsidR="00071EFC" w:rsidRPr="00232036" w:rsidRDefault="00071EFC" w:rsidP="00071EFC">
            <w:pPr>
              <w:jc w:val="center"/>
              <w:rPr>
                <w:rFonts w:ascii="Arial" w:hAnsi="Arial" w:cs="Arial"/>
                <w:sz w:val="18"/>
                <w:szCs w:val="18"/>
              </w:rPr>
            </w:pPr>
          </w:p>
        </w:tc>
      </w:tr>
      <w:tr w:rsidR="00071EFC" w:rsidRPr="00232036" w14:paraId="550602AC"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458072A8"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BBB83C0"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13BA4C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6D060B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1BF65ACC" w14:textId="77777777" w:rsidR="00071EFC" w:rsidRPr="00232036" w:rsidRDefault="00071EFC" w:rsidP="00071EFC">
            <w:pPr>
              <w:jc w:val="center"/>
              <w:rPr>
                <w:rFonts w:ascii="Arial" w:hAnsi="Arial" w:cs="Arial"/>
                <w:sz w:val="18"/>
                <w:szCs w:val="18"/>
              </w:rPr>
            </w:pPr>
          </w:p>
        </w:tc>
      </w:tr>
      <w:tr w:rsidR="00071EFC" w:rsidRPr="00232036" w14:paraId="026A8CA9"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62A1740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66ECE77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29789F8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CA_n257H</w:t>
            </w:r>
          </w:p>
          <w:p w14:paraId="138D4CC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CA_n257I</w:t>
            </w:r>
          </w:p>
          <w:p w14:paraId="2EC7010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CA_n257J</w:t>
            </w:r>
          </w:p>
          <w:p w14:paraId="237F2CC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 CA_n77A-n257I</w:t>
            </w:r>
          </w:p>
          <w:p w14:paraId="60E4BF54" w14:textId="536CAEA3"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28CE3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lastRenderedPageBreak/>
              <w:t>n77</w:t>
            </w:r>
          </w:p>
        </w:tc>
        <w:tc>
          <w:tcPr>
            <w:tcW w:w="667" w:type="dxa"/>
            <w:tcBorders>
              <w:top w:val="single" w:sz="4" w:space="0" w:color="auto"/>
              <w:left w:val="single" w:sz="4" w:space="0" w:color="auto"/>
              <w:bottom w:val="single" w:sz="4" w:space="0" w:color="auto"/>
              <w:right w:val="single" w:sz="4" w:space="0" w:color="auto"/>
            </w:tcBorders>
          </w:tcPr>
          <w:p w14:paraId="320D7F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AD8AE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A260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6F8E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ADF3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F6C9E0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4F87D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FBAE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5970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37D3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C29F1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5F6D0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E6C7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6DA8B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CEE3A2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A3A343F"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25F350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DF4C3FD"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4CA2EF62"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1C66117"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2877B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2A1AC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F54BA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F95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5700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ABA5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EEDD23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4A5B0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66F9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FF3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B71E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820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E02B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BF28A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BBDE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C41B9A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07B8F2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F2FF5C8" w14:textId="77777777" w:rsidR="00071EFC" w:rsidRPr="00232036" w:rsidRDefault="00071EFC" w:rsidP="00071EFC">
            <w:pPr>
              <w:jc w:val="center"/>
              <w:rPr>
                <w:rFonts w:ascii="Arial" w:hAnsi="Arial" w:cs="Arial"/>
                <w:sz w:val="18"/>
                <w:szCs w:val="18"/>
              </w:rPr>
            </w:pPr>
          </w:p>
        </w:tc>
      </w:tr>
      <w:tr w:rsidR="00071EFC" w:rsidRPr="00232036" w14:paraId="138A6259"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220F7B95"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704BF39"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C28BB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19EEC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8F6EB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C67F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1CE4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801F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A37AB4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4B29E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7D61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060C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2824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AB45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E4AC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4AEBE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BDC1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0C58CB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05B35C3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CE54B66" w14:textId="77777777" w:rsidR="00071EFC" w:rsidRPr="00232036" w:rsidRDefault="00071EFC" w:rsidP="00071EFC">
            <w:pPr>
              <w:jc w:val="center"/>
              <w:rPr>
                <w:rFonts w:ascii="Arial" w:hAnsi="Arial" w:cs="Arial"/>
                <w:sz w:val="18"/>
                <w:szCs w:val="18"/>
              </w:rPr>
            </w:pPr>
          </w:p>
        </w:tc>
      </w:tr>
      <w:tr w:rsidR="00071EFC" w:rsidRPr="00232036" w14:paraId="1AE2FC52"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3EEB9F16"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042F604"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3E4EE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0966A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CA_n257J in Table 5.5A.1-1 in TS 38.101-2</w:t>
            </w:r>
          </w:p>
        </w:tc>
        <w:tc>
          <w:tcPr>
            <w:tcW w:w="749" w:type="dxa"/>
            <w:vMerge/>
            <w:tcBorders>
              <w:left w:val="single" w:sz="4" w:space="0" w:color="auto"/>
              <w:bottom w:val="single" w:sz="4" w:space="0" w:color="auto"/>
              <w:right w:val="single" w:sz="4" w:space="0" w:color="auto"/>
            </w:tcBorders>
            <w:vAlign w:val="center"/>
          </w:tcPr>
          <w:p w14:paraId="756E1330" w14:textId="77777777" w:rsidR="00071EFC" w:rsidRPr="00232036" w:rsidRDefault="00071EFC" w:rsidP="00071EFC">
            <w:pPr>
              <w:jc w:val="center"/>
              <w:rPr>
                <w:rFonts w:ascii="Arial" w:hAnsi="Arial" w:cs="Arial"/>
                <w:sz w:val="18"/>
                <w:szCs w:val="18"/>
              </w:rPr>
            </w:pPr>
          </w:p>
        </w:tc>
      </w:tr>
      <w:tr w:rsidR="00071EFC" w:rsidRPr="00232036" w14:paraId="367A6194"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10F68E3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CA_n77A-n257K</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5DBA7ED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56A0D40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CA_n257H</w:t>
            </w:r>
          </w:p>
          <w:p w14:paraId="72F3B74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CA_n257I</w:t>
            </w:r>
          </w:p>
          <w:p w14:paraId="0ACC419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CA_n257J</w:t>
            </w:r>
          </w:p>
          <w:p w14:paraId="58FC38D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CA_n257K</w:t>
            </w:r>
          </w:p>
          <w:p w14:paraId="5F1E19F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 CA_n77A-n257I,</w:t>
            </w:r>
          </w:p>
          <w:p w14:paraId="20D66AC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CCC07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tcPr>
          <w:p w14:paraId="1A3749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61059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34AD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E82BB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E140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07928B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31BF8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C28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B5F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9F1C9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17B2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1692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0253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4EA70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06B384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2C59AE44"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077F375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F44D182"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0FFE349C"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6350B8E"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C0919F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43692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C9AE8D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E414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EB48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5A8C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EBB157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A33CB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203E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0FE8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4DD4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EA09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6EF4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99DA4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B40D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9858BF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358508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E1679A0" w14:textId="77777777" w:rsidR="00071EFC" w:rsidRPr="00232036" w:rsidRDefault="00071EFC" w:rsidP="00071EFC">
            <w:pPr>
              <w:jc w:val="center"/>
              <w:rPr>
                <w:rFonts w:ascii="Arial" w:hAnsi="Arial" w:cs="Arial"/>
                <w:sz w:val="18"/>
                <w:szCs w:val="18"/>
              </w:rPr>
            </w:pPr>
          </w:p>
        </w:tc>
      </w:tr>
      <w:tr w:rsidR="00071EFC" w:rsidRPr="00232036" w14:paraId="25258BD2"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2E262EA9"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9D8D959"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F16D7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A57A9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00B31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63E9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13E3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1AE4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CC52B7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321CF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2F7A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708DA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F671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5F64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F1DB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94333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177B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9ED17D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7B9421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92A41A8" w14:textId="77777777" w:rsidR="00071EFC" w:rsidRPr="00232036" w:rsidRDefault="00071EFC" w:rsidP="00071EFC">
            <w:pPr>
              <w:jc w:val="center"/>
              <w:rPr>
                <w:rFonts w:ascii="Arial" w:hAnsi="Arial" w:cs="Arial"/>
                <w:sz w:val="18"/>
                <w:szCs w:val="18"/>
              </w:rPr>
            </w:pPr>
          </w:p>
        </w:tc>
      </w:tr>
      <w:tr w:rsidR="00071EFC" w:rsidRPr="00232036" w14:paraId="637B4771"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2C71BD33"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2741310"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5A0C15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CAFC3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CA_n257K in Table 5.5A.1-1 in TS 38.101-2</w:t>
            </w:r>
          </w:p>
        </w:tc>
        <w:tc>
          <w:tcPr>
            <w:tcW w:w="749" w:type="dxa"/>
            <w:vMerge/>
            <w:tcBorders>
              <w:left w:val="single" w:sz="4" w:space="0" w:color="auto"/>
              <w:bottom w:val="single" w:sz="4" w:space="0" w:color="auto"/>
              <w:right w:val="single" w:sz="4" w:space="0" w:color="auto"/>
            </w:tcBorders>
            <w:vAlign w:val="center"/>
          </w:tcPr>
          <w:p w14:paraId="1DE4897D" w14:textId="77777777" w:rsidR="00071EFC" w:rsidRPr="00232036" w:rsidRDefault="00071EFC" w:rsidP="00071EFC">
            <w:pPr>
              <w:jc w:val="center"/>
              <w:rPr>
                <w:rFonts w:ascii="Arial" w:hAnsi="Arial" w:cs="Arial"/>
                <w:sz w:val="18"/>
                <w:szCs w:val="18"/>
              </w:rPr>
            </w:pPr>
          </w:p>
        </w:tc>
      </w:tr>
      <w:tr w:rsidR="00071EFC" w:rsidRPr="00232036" w14:paraId="6D7A9988"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0B709B6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CA_n77A-n257L</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7A05D69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4D055BF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CA_n257H</w:t>
            </w:r>
          </w:p>
          <w:p w14:paraId="61A5936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CA_n257I</w:t>
            </w:r>
          </w:p>
          <w:p w14:paraId="2814C89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CA_n257J</w:t>
            </w:r>
          </w:p>
          <w:p w14:paraId="4060DB9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CA_n257K</w:t>
            </w:r>
          </w:p>
          <w:p w14:paraId="5ED6192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CA_n257L</w:t>
            </w:r>
          </w:p>
          <w:p w14:paraId="56900EC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 CA_n77A-n257I,</w:t>
            </w:r>
          </w:p>
          <w:p w14:paraId="6F942D8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 CA_n77A-n257K,</w:t>
            </w:r>
          </w:p>
          <w:p w14:paraId="22A28AB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0AFD0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tcPr>
          <w:p w14:paraId="03F068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8ED74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8C7B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6F12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1CD1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CADA04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BE991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7E50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DE84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C7A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3182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5833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CCCB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B4A82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5A4EBF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2FC405D"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123DF2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9CE6E74"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1360EFF1"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08E1BC02"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6F648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154DE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FE428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F73F7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4B95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B7CE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A6F5C4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D33645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9D03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9FBB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EC03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4354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0419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247C6B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9E56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35EFEC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E613E5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3A1307F" w14:textId="77777777" w:rsidR="00071EFC" w:rsidRPr="00232036" w:rsidRDefault="00071EFC" w:rsidP="00071EFC">
            <w:pPr>
              <w:jc w:val="center"/>
              <w:rPr>
                <w:rFonts w:ascii="Arial" w:hAnsi="Arial" w:cs="Arial"/>
                <w:sz w:val="18"/>
                <w:szCs w:val="18"/>
              </w:rPr>
            </w:pPr>
          </w:p>
        </w:tc>
      </w:tr>
      <w:tr w:rsidR="00071EFC" w:rsidRPr="00232036" w14:paraId="17159763"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4F70046C"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7668A7D"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53DB9C6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B0CD23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5E999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A9A7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827B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D60A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667363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09723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2DA8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9A9C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746F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AC24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2B51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FD792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25E5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4F4AF4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F5934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D2106FB" w14:textId="77777777" w:rsidR="00071EFC" w:rsidRPr="00232036" w:rsidRDefault="00071EFC" w:rsidP="00071EFC">
            <w:pPr>
              <w:jc w:val="center"/>
              <w:rPr>
                <w:rFonts w:ascii="Arial" w:hAnsi="Arial" w:cs="Arial"/>
                <w:sz w:val="18"/>
                <w:szCs w:val="18"/>
              </w:rPr>
            </w:pPr>
          </w:p>
        </w:tc>
      </w:tr>
      <w:tr w:rsidR="00071EFC" w:rsidRPr="00232036" w14:paraId="066269B9"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325D8064"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813447C"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26371F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2BCC55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CA_n257L in Table 5.5A.1-1 in TS 38.101-2</w:t>
            </w:r>
          </w:p>
        </w:tc>
        <w:tc>
          <w:tcPr>
            <w:tcW w:w="749" w:type="dxa"/>
            <w:vMerge/>
            <w:tcBorders>
              <w:left w:val="single" w:sz="4" w:space="0" w:color="auto"/>
              <w:bottom w:val="single" w:sz="4" w:space="0" w:color="auto"/>
              <w:right w:val="single" w:sz="4" w:space="0" w:color="auto"/>
            </w:tcBorders>
            <w:vAlign w:val="center"/>
          </w:tcPr>
          <w:p w14:paraId="58F69296" w14:textId="77777777" w:rsidR="00071EFC" w:rsidRPr="00232036" w:rsidRDefault="00071EFC" w:rsidP="00071EFC">
            <w:pPr>
              <w:jc w:val="center"/>
              <w:rPr>
                <w:rFonts w:ascii="Arial" w:hAnsi="Arial" w:cs="Arial"/>
                <w:sz w:val="18"/>
                <w:szCs w:val="18"/>
              </w:rPr>
            </w:pPr>
          </w:p>
        </w:tc>
      </w:tr>
      <w:tr w:rsidR="00071EFC" w:rsidRPr="00232036" w14:paraId="2D737E94"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087EA0E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CA_n77A-n257M</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7CEF3DF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012A1A1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CA_n257H</w:t>
            </w:r>
          </w:p>
          <w:p w14:paraId="4737652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CA_n257I</w:t>
            </w:r>
          </w:p>
          <w:p w14:paraId="33316F7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CA_n257J</w:t>
            </w:r>
          </w:p>
          <w:p w14:paraId="0A8E717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CA_n257K</w:t>
            </w:r>
          </w:p>
          <w:p w14:paraId="15A49DE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CA_n257L</w:t>
            </w:r>
          </w:p>
          <w:p w14:paraId="674A8A6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CA_n257M</w:t>
            </w:r>
          </w:p>
          <w:p w14:paraId="31AD337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CA_n77A-n257A, CA_n77A-n257G, CA_n77A-n257H, CA_n77A-n257I,</w:t>
            </w:r>
          </w:p>
          <w:p w14:paraId="5C9C3B1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 CA_n77A-n257K,</w:t>
            </w:r>
          </w:p>
          <w:p w14:paraId="7093B98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E4201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lastRenderedPageBreak/>
              <w:t>n77</w:t>
            </w:r>
          </w:p>
        </w:tc>
        <w:tc>
          <w:tcPr>
            <w:tcW w:w="667" w:type="dxa"/>
            <w:tcBorders>
              <w:top w:val="single" w:sz="4" w:space="0" w:color="auto"/>
              <w:left w:val="single" w:sz="4" w:space="0" w:color="auto"/>
              <w:bottom w:val="single" w:sz="4" w:space="0" w:color="auto"/>
              <w:right w:val="single" w:sz="4" w:space="0" w:color="auto"/>
            </w:tcBorders>
          </w:tcPr>
          <w:p w14:paraId="754757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CF60F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B19E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1484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1D26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E6741C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A5309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A3DC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64F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2C8D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36488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8A00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B51297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B0464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C858E8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AB99E5E" w14:textId="77777777" w:rsidR="00071EFC" w:rsidRPr="00232036" w:rsidRDefault="00071EFC" w:rsidP="00071EFC">
            <w:pPr>
              <w:jc w:val="center"/>
              <w:rPr>
                <w:rFonts w:ascii="Arial" w:hAnsi="Arial" w:cs="Arial"/>
                <w:sz w:val="18"/>
                <w:szCs w:val="18"/>
              </w:rPr>
            </w:pPr>
          </w:p>
        </w:tc>
        <w:tc>
          <w:tcPr>
            <w:tcW w:w="749" w:type="dxa"/>
            <w:vMerge w:val="restart"/>
            <w:tcBorders>
              <w:top w:val="single" w:sz="4" w:space="0" w:color="auto"/>
              <w:left w:val="single" w:sz="4" w:space="0" w:color="auto"/>
              <w:right w:val="single" w:sz="4" w:space="0" w:color="auto"/>
            </w:tcBorders>
            <w:vAlign w:val="center"/>
          </w:tcPr>
          <w:p w14:paraId="6DFD67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34DD6BA"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42CBD04D"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20030054"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2E304E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459E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FEED0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C28A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3A11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CF31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2A52BA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87827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A544A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46CB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D4C6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98B0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C0E1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79052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B3A7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53749E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551B75B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97EDF6B" w14:textId="77777777" w:rsidR="00071EFC" w:rsidRPr="00232036" w:rsidRDefault="00071EFC" w:rsidP="00071EFC">
            <w:pPr>
              <w:jc w:val="center"/>
              <w:rPr>
                <w:rFonts w:ascii="Arial" w:hAnsi="Arial" w:cs="Arial"/>
                <w:sz w:val="18"/>
                <w:szCs w:val="18"/>
              </w:rPr>
            </w:pPr>
          </w:p>
        </w:tc>
      </w:tr>
      <w:tr w:rsidR="00071EFC" w:rsidRPr="00232036" w14:paraId="44F27291"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4C3362A7"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6A5C8CA3"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7B8C3F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70D0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8FB01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6D18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3E80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D894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BC6A6D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EFAFE2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F561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4C0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7F32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C76A7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4D29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E33A4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4953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E23E08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6168F28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22C34CE" w14:textId="77777777" w:rsidR="00071EFC" w:rsidRPr="00232036" w:rsidRDefault="00071EFC" w:rsidP="00071EFC">
            <w:pPr>
              <w:jc w:val="center"/>
              <w:rPr>
                <w:rFonts w:ascii="Arial" w:hAnsi="Arial" w:cs="Arial"/>
                <w:sz w:val="18"/>
                <w:szCs w:val="18"/>
              </w:rPr>
            </w:pPr>
          </w:p>
        </w:tc>
      </w:tr>
      <w:tr w:rsidR="00071EFC" w:rsidRPr="00232036" w14:paraId="15240E57"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2421F334"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57BD327"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bottom w:val="single" w:sz="4" w:space="0" w:color="auto"/>
              <w:right w:val="single" w:sz="4" w:space="0" w:color="auto"/>
            </w:tcBorders>
            <w:vAlign w:val="center"/>
          </w:tcPr>
          <w:p w14:paraId="3A6061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bottom w:val="single" w:sz="4" w:space="0" w:color="auto"/>
              <w:right w:val="single" w:sz="4" w:space="0" w:color="auto"/>
            </w:tcBorders>
          </w:tcPr>
          <w:p w14:paraId="1E7705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CA_n257M in Table 5.5A.1-1 in TS 38.101-2</w:t>
            </w:r>
          </w:p>
        </w:tc>
        <w:tc>
          <w:tcPr>
            <w:tcW w:w="749" w:type="dxa"/>
            <w:vMerge/>
            <w:tcBorders>
              <w:left w:val="single" w:sz="4" w:space="0" w:color="auto"/>
              <w:bottom w:val="single" w:sz="4" w:space="0" w:color="auto"/>
              <w:right w:val="single" w:sz="4" w:space="0" w:color="auto"/>
            </w:tcBorders>
            <w:vAlign w:val="center"/>
          </w:tcPr>
          <w:p w14:paraId="571D2BBE" w14:textId="77777777" w:rsidR="00071EFC" w:rsidRPr="00232036" w:rsidRDefault="00071EFC" w:rsidP="00071EFC">
            <w:pPr>
              <w:jc w:val="center"/>
              <w:rPr>
                <w:rFonts w:ascii="Arial" w:hAnsi="Arial" w:cs="Arial"/>
                <w:sz w:val="18"/>
                <w:szCs w:val="18"/>
              </w:rPr>
            </w:pPr>
          </w:p>
        </w:tc>
      </w:tr>
      <w:tr w:rsidR="00071EFC" w:rsidRPr="00232036" w14:paraId="5A915034" w14:textId="77777777" w:rsidTr="009A5134">
        <w:trPr>
          <w:trHeight w:val="148"/>
          <w:jc w:val="center"/>
        </w:trPr>
        <w:tc>
          <w:tcPr>
            <w:tcW w:w="2065" w:type="dxa"/>
            <w:vMerge w:val="restart"/>
            <w:tcBorders>
              <w:top w:val="single" w:sz="4" w:space="0" w:color="auto"/>
              <w:left w:val="single" w:sz="4" w:space="0" w:color="auto"/>
              <w:bottom w:val="single" w:sz="4" w:space="0" w:color="auto"/>
              <w:right w:val="single" w:sz="4" w:space="0" w:color="auto"/>
            </w:tcBorders>
            <w:vAlign w:val="center"/>
          </w:tcPr>
          <w:p w14:paraId="2346CBD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CA_n77C-n257A</w:t>
            </w:r>
          </w:p>
        </w:tc>
        <w:tc>
          <w:tcPr>
            <w:tcW w:w="1980" w:type="dxa"/>
            <w:vMerge w:val="restart"/>
            <w:tcBorders>
              <w:top w:val="single" w:sz="4" w:space="0" w:color="auto"/>
              <w:left w:val="single" w:sz="4" w:space="0" w:color="auto"/>
              <w:bottom w:val="single" w:sz="4" w:space="0" w:color="auto"/>
              <w:right w:val="single" w:sz="4" w:space="0" w:color="auto"/>
            </w:tcBorders>
            <w:vAlign w:val="center"/>
          </w:tcPr>
          <w:p w14:paraId="6E05CAD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746" w:type="dxa"/>
            <w:tcBorders>
              <w:top w:val="single" w:sz="4" w:space="0" w:color="auto"/>
              <w:left w:val="single" w:sz="4" w:space="0" w:color="auto"/>
              <w:bottom w:val="single" w:sz="4" w:space="0" w:color="auto"/>
              <w:right w:val="single" w:sz="4" w:space="0" w:color="auto"/>
            </w:tcBorders>
            <w:vAlign w:val="center"/>
          </w:tcPr>
          <w:p w14:paraId="6F43A9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tcPr>
          <w:p w14:paraId="11DC5F58"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tcPr>
          <w:p w14:paraId="4E427B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77A51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DDF082B"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13BEC3CB"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86A019D" w14:textId="77777777" w:rsidR="00071EFC" w:rsidRPr="00232036" w:rsidRDefault="00071EFC" w:rsidP="00071EFC">
            <w:pPr>
              <w:pStyle w:val="NoSpacing"/>
              <w:jc w:val="center"/>
              <w:rPr>
                <w:rFonts w:ascii="Arial" w:hAnsi="Arial" w:cs="Arial"/>
                <w:sz w:val="18"/>
                <w:szCs w:val="18"/>
              </w:rPr>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5CCA6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tcPr>
          <w:p w14:paraId="0724D4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AE631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0722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BC7D8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297B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6BA36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86827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C1CEC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263C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1DE5CD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A9B7DB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A31B8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08E77D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974BD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464D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107DA2" w14:textId="77777777" w:rsidR="00071EFC" w:rsidRPr="00232036" w:rsidRDefault="00071EFC" w:rsidP="00071EFC">
            <w:pPr>
              <w:jc w:val="center"/>
              <w:rPr>
                <w:rFonts w:ascii="Arial" w:hAnsi="Arial" w:cs="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2AB070AB" w14:textId="77777777" w:rsidR="00071EFC" w:rsidRPr="00232036" w:rsidRDefault="00071EFC" w:rsidP="00071EFC">
            <w:pPr>
              <w:jc w:val="center"/>
              <w:rPr>
                <w:rFonts w:ascii="Arial" w:hAnsi="Arial" w:cs="Arial"/>
                <w:sz w:val="18"/>
                <w:szCs w:val="18"/>
              </w:rPr>
            </w:pPr>
          </w:p>
        </w:tc>
      </w:tr>
      <w:tr w:rsidR="00071EFC" w:rsidRPr="00232036" w14:paraId="1691B85A" w14:textId="77777777" w:rsidTr="009A5134">
        <w:trPr>
          <w:trHeight w:val="148"/>
          <w:jc w:val="center"/>
        </w:trPr>
        <w:tc>
          <w:tcPr>
            <w:tcW w:w="2065" w:type="dxa"/>
            <w:vMerge/>
            <w:tcBorders>
              <w:top w:val="single" w:sz="4" w:space="0" w:color="auto"/>
              <w:left w:val="single" w:sz="4" w:space="0" w:color="auto"/>
              <w:bottom w:val="single" w:sz="4" w:space="0" w:color="auto"/>
              <w:right w:val="single" w:sz="4" w:space="0" w:color="auto"/>
            </w:tcBorders>
            <w:vAlign w:val="center"/>
          </w:tcPr>
          <w:p w14:paraId="0049455F" w14:textId="77777777" w:rsidR="00071EFC" w:rsidRPr="00232036" w:rsidRDefault="00071EFC" w:rsidP="00071EFC">
            <w:pPr>
              <w:pStyle w:val="NoSpacing"/>
              <w:jc w:val="center"/>
              <w:rPr>
                <w:rFonts w:ascii="Arial" w:hAnsi="Arial" w:cs="Arial"/>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5F708A2" w14:textId="77777777" w:rsidR="00071EFC" w:rsidRPr="00232036" w:rsidRDefault="00071EFC" w:rsidP="00071EFC">
            <w:pPr>
              <w:pStyle w:val="NoSpacing"/>
              <w:jc w:val="center"/>
              <w:rPr>
                <w:rFonts w:ascii="Arial" w:hAnsi="Arial" w:cs="Arial"/>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4112EE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505BB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3BDC0C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D640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71010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41A5C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8810E7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14E94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458D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5B77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0392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0CE4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93D1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DEFB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74F5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0356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D0C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3DB2FC9C" w14:textId="77777777" w:rsidR="00071EFC" w:rsidRPr="00232036" w:rsidRDefault="00071EFC" w:rsidP="00071EFC">
            <w:pPr>
              <w:jc w:val="center"/>
              <w:rPr>
                <w:rFonts w:ascii="Arial" w:hAnsi="Arial" w:cs="Arial"/>
                <w:sz w:val="18"/>
                <w:szCs w:val="18"/>
              </w:rPr>
            </w:pPr>
          </w:p>
        </w:tc>
      </w:tr>
      <w:tr w:rsidR="00071EFC" w:rsidRPr="00232036" w14:paraId="6760479B" w14:textId="77777777" w:rsidTr="009A5134">
        <w:trPr>
          <w:trHeight w:val="148"/>
          <w:jc w:val="center"/>
        </w:trPr>
        <w:tc>
          <w:tcPr>
            <w:tcW w:w="2065" w:type="dxa"/>
            <w:vMerge w:val="restart"/>
            <w:tcBorders>
              <w:top w:val="single" w:sz="4" w:space="0" w:color="auto"/>
              <w:left w:val="single" w:sz="4" w:space="0" w:color="auto"/>
              <w:right w:val="single" w:sz="4" w:space="0" w:color="auto"/>
            </w:tcBorders>
            <w:vAlign w:val="center"/>
          </w:tcPr>
          <w:p w14:paraId="6F5A19B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CA_n77C-n257D</w:t>
            </w:r>
          </w:p>
        </w:tc>
        <w:tc>
          <w:tcPr>
            <w:tcW w:w="1980" w:type="dxa"/>
            <w:vMerge w:val="restart"/>
            <w:tcBorders>
              <w:top w:val="single" w:sz="4" w:space="0" w:color="auto"/>
              <w:left w:val="single" w:sz="4" w:space="0" w:color="auto"/>
              <w:right w:val="single" w:sz="4" w:space="0" w:color="auto"/>
            </w:tcBorders>
            <w:vAlign w:val="center"/>
          </w:tcPr>
          <w:p w14:paraId="6E98F36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746" w:type="dxa"/>
            <w:tcBorders>
              <w:top w:val="single" w:sz="4" w:space="0" w:color="auto"/>
              <w:left w:val="single" w:sz="4" w:space="0" w:color="auto"/>
              <w:right w:val="single" w:sz="4" w:space="0" w:color="auto"/>
            </w:tcBorders>
            <w:vAlign w:val="center"/>
          </w:tcPr>
          <w:p w14:paraId="7CBE3D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top w:val="single" w:sz="4" w:space="0" w:color="auto"/>
              <w:left w:val="single" w:sz="4" w:space="0" w:color="auto"/>
              <w:right w:val="single" w:sz="4" w:space="0" w:color="auto"/>
            </w:tcBorders>
          </w:tcPr>
          <w:p w14:paraId="295713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CA_n77C</w:t>
            </w:r>
          </w:p>
        </w:tc>
        <w:tc>
          <w:tcPr>
            <w:tcW w:w="749" w:type="dxa"/>
            <w:vMerge w:val="restart"/>
            <w:tcBorders>
              <w:top w:val="single" w:sz="4" w:space="0" w:color="auto"/>
              <w:left w:val="single" w:sz="4" w:space="0" w:color="auto"/>
              <w:right w:val="single" w:sz="4" w:space="0" w:color="auto"/>
            </w:tcBorders>
            <w:vAlign w:val="center"/>
          </w:tcPr>
          <w:p w14:paraId="0CA66AE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221ECAD" w14:textId="77777777" w:rsidTr="009A5134">
        <w:trPr>
          <w:trHeight w:val="148"/>
          <w:jc w:val="center"/>
        </w:trPr>
        <w:tc>
          <w:tcPr>
            <w:tcW w:w="2065" w:type="dxa"/>
            <w:vMerge/>
            <w:tcBorders>
              <w:left w:val="single" w:sz="4" w:space="0" w:color="auto"/>
              <w:right w:val="single" w:sz="4" w:space="0" w:color="auto"/>
            </w:tcBorders>
            <w:vAlign w:val="center"/>
          </w:tcPr>
          <w:p w14:paraId="73A7F2C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D19A499" w14:textId="77777777" w:rsidR="00071EFC" w:rsidRPr="00232036" w:rsidRDefault="00071EFC" w:rsidP="00071EFC">
            <w:pPr>
              <w:pStyle w:val="NoSpacing"/>
              <w:jc w:val="center"/>
              <w:rPr>
                <w:rFonts w:ascii="Arial" w:hAnsi="Arial" w:cs="Arial"/>
                <w:sz w:val="18"/>
                <w:szCs w:val="18"/>
              </w:rPr>
            </w:pPr>
          </w:p>
        </w:tc>
        <w:tc>
          <w:tcPr>
            <w:tcW w:w="746" w:type="dxa"/>
            <w:tcBorders>
              <w:top w:val="single" w:sz="4" w:space="0" w:color="auto"/>
              <w:left w:val="single" w:sz="4" w:space="0" w:color="auto"/>
              <w:right w:val="single" w:sz="4" w:space="0" w:color="auto"/>
            </w:tcBorders>
            <w:vAlign w:val="center"/>
          </w:tcPr>
          <w:p w14:paraId="2BCC2F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top w:val="single" w:sz="4" w:space="0" w:color="auto"/>
              <w:left w:val="single" w:sz="4" w:space="0" w:color="auto"/>
              <w:right w:val="single" w:sz="4" w:space="0" w:color="auto"/>
            </w:tcBorders>
          </w:tcPr>
          <w:p w14:paraId="53365C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67863165" w14:textId="77777777" w:rsidR="00071EFC" w:rsidRPr="00232036" w:rsidRDefault="00071EFC" w:rsidP="00071EFC">
            <w:pPr>
              <w:jc w:val="center"/>
              <w:rPr>
                <w:rFonts w:ascii="Arial" w:hAnsi="Arial" w:cs="Arial"/>
                <w:sz w:val="18"/>
                <w:szCs w:val="18"/>
              </w:rPr>
            </w:pPr>
          </w:p>
        </w:tc>
      </w:tr>
      <w:tr w:rsidR="00071EFC" w:rsidRPr="00232036" w14:paraId="058A3F0C" w14:textId="77777777" w:rsidTr="009A5134">
        <w:trPr>
          <w:trHeight w:val="148"/>
          <w:jc w:val="center"/>
        </w:trPr>
        <w:tc>
          <w:tcPr>
            <w:tcW w:w="2065" w:type="dxa"/>
            <w:vMerge w:val="restart"/>
            <w:tcBorders>
              <w:left w:val="single" w:sz="4" w:space="0" w:color="auto"/>
              <w:right w:val="single" w:sz="4" w:space="0" w:color="auto"/>
            </w:tcBorders>
            <w:vAlign w:val="center"/>
          </w:tcPr>
          <w:p w14:paraId="0A815B6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CA_n77C-n257E</w:t>
            </w:r>
          </w:p>
        </w:tc>
        <w:tc>
          <w:tcPr>
            <w:tcW w:w="1980" w:type="dxa"/>
            <w:vMerge w:val="restart"/>
            <w:tcBorders>
              <w:left w:val="single" w:sz="4" w:space="0" w:color="auto"/>
              <w:right w:val="single" w:sz="4" w:space="0" w:color="auto"/>
            </w:tcBorders>
            <w:vAlign w:val="center"/>
          </w:tcPr>
          <w:p w14:paraId="1F9D2F6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746" w:type="dxa"/>
            <w:tcBorders>
              <w:left w:val="single" w:sz="4" w:space="0" w:color="auto"/>
              <w:right w:val="single" w:sz="4" w:space="0" w:color="auto"/>
            </w:tcBorders>
          </w:tcPr>
          <w:p w14:paraId="6C2F5A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tcPr>
          <w:p w14:paraId="6FAA1EC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CA_n77C</w:t>
            </w:r>
          </w:p>
        </w:tc>
        <w:tc>
          <w:tcPr>
            <w:tcW w:w="749" w:type="dxa"/>
            <w:vMerge w:val="restart"/>
            <w:tcBorders>
              <w:left w:val="single" w:sz="4" w:space="0" w:color="auto"/>
              <w:right w:val="single" w:sz="4" w:space="0" w:color="auto"/>
            </w:tcBorders>
            <w:vAlign w:val="center"/>
          </w:tcPr>
          <w:p w14:paraId="6C6BFB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71B8010" w14:textId="77777777" w:rsidTr="009A5134">
        <w:trPr>
          <w:trHeight w:val="148"/>
          <w:jc w:val="center"/>
        </w:trPr>
        <w:tc>
          <w:tcPr>
            <w:tcW w:w="2065" w:type="dxa"/>
            <w:vMerge/>
            <w:tcBorders>
              <w:left w:val="single" w:sz="4" w:space="0" w:color="auto"/>
              <w:right w:val="single" w:sz="4" w:space="0" w:color="auto"/>
            </w:tcBorders>
            <w:vAlign w:val="center"/>
          </w:tcPr>
          <w:p w14:paraId="23A15A7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0178BE7"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tcPr>
          <w:p w14:paraId="225ED1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2A8A43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CA_n257E</w:t>
            </w:r>
          </w:p>
        </w:tc>
        <w:tc>
          <w:tcPr>
            <w:tcW w:w="749" w:type="dxa"/>
            <w:vMerge/>
            <w:tcBorders>
              <w:left w:val="single" w:sz="4" w:space="0" w:color="auto"/>
              <w:right w:val="single" w:sz="4" w:space="0" w:color="auto"/>
            </w:tcBorders>
            <w:vAlign w:val="center"/>
          </w:tcPr>
          <w:p w14:paraId="153BEDB9" w14:textId="77777777" w:rsidR="00071EFC" w:rsidRPr="00232036" w:rsidRDefault="00071EFC" w:rsidP="00071EFC">
            <w:pPr>
              <w:jc w:val="center"/>
              <w:rPr>
                <w:rFonts w:ascii="Arial" w:hAnsi="Arial" w:cs="Arial"/>
                <w:sz w:val="18"/>
                <w:szCs w:val="18"/>
              </w:rPr>
            </w:pPr>
          </w:p>
        </w:tc>
      </w:tr>
      <w:tr w:rsidR="00071EFC" w:rsidRPr="00232036" w14:paraId="42F7FAC0" w14:textId="77777777" w:rsidTr="009A5134">
        <w:trPr>
          <w:trHeight w:val="148"/>
          <w:jc w:val="center"/>
        </w:trPr>
        <w:tc>
          <w:tcPr>
            <w:tcW w:w="2065" w:type="dxa"/>
            <w:vMerge w:val="restart"/>
            <w:tcBorders>
              <w:left w:val="single" w:sz="4" w:space="0" w:color="auto"/>
              <w:right w:val="single" w:sz="4" w:space="0" w:color="auto"/>
            </w:tcBorders>
            <w:vAlign w:val="center"/>
          </w:tcPr>
          <w:p w14:paraId="350CC5F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CA_n77C-n257F</w:t>
            </w:r>
          </w:p>
        </w:tc>
        <w:tc>
          <w:tcPr>
            <w:tcW w:w="1980" w:type="dxa"/>
            <w:vMerge w:val="restart"/>
            <w:tcBorders>
              <w:left w:val="single" w:sz="4" w:space="0" w:color="auto"/>
              <w:right w:val="single" w:sz="4" w:space="0" w:color="auto"/>
            </w:tcBorders>
            <w:vAlign w:val="center"/>
          </w:tcPr>
          <w:p w14:paraId="4612B07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746" w:type="dxa"/>
            <w:tcBorders>
              <w:left w:val="single" w:sz="4" w:space="0" w:color="auto"/>
              <w:right w:val="single" w:sz="4" w:space="0" w:color="auto"/>
            </w:tcBorders>
          </w:tcPr>
          <w:p w14:paraId="560910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tcPr>
          <w:p w14:paraId="34D6C2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CA_n77C</w:t>
            </w:r>
          </w:p>
        </w:tc>
        <w:tc>
          <w:tcPr>
            <w:tcW w:w="749" w:type="dxa"/>
            <w:vMerge w:val="restart"/>
            <w:tcBorders>
              <w:left w:val="single" w:sz="4" w:space="0" w:color="auto"/>
              <w:right w:val="single" w:sz="4" w:space="0" w:color="auto"/>
            </w:tcBorders>
            <w:vAlign w:val="center"/>
          </w:tcPr>
          <w:p w14:paraId="2DFFA2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5632A24" w14:textId="77777777" w:rsidTr="009A5134">
        <w:trPr>
          <w:trHeight w:val="148"/>
          <w:jc w:val="center"/>
        </w:trPr>
        <w:tc>
          <w:tcPr>
            <w:tcW w:w="2065" w:type="dxa"/>
            <w:vMerge/>
            <w:tcBorders>
              <w:left w:val="single" w:sz="4" w:space="0" w:color="auto"/>
              <w:right w:val="single" w:sz="4" w:space="0" w:color="auto"/>
            </w:tcBorders>
            <w:vAlign w:val="center"/>
          </w:tcPr>
          <w:p w14:paraId="3E5B7C8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6C52CA5"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tcPr>
          <w:p w14:paraId="654E9B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13AF29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CA_n257F</w:t>
            </w:r>
          </w:p>
        </w:tc>
        <w:tc>
          <w:tcPr>
            <w:tcW w:w="749" w:type="dxa"/>
            <w:vMerge/>
            <w:tcBorders>
              <w:left w:val="single" w:sz="4" w:space="0" w:color="auto"/>
              <w:right w:val="single" w:sz="4" w:space="0" w:color="auto"/>
            </w:tcBorders>
            <w:vAlign w:val="center"/>
          </w:tcPr>
          <w:p w14:paraId="41CA9FD9" w14:textId="77777777" w:rsidR="00071EFC" w:rsidRPr="00232036" w:rsidRDefault="00071EFC" w:rsidP="00071EFC">
            <w:pPr>
              <w:jc w:val="center"/>
              <w:rPr>
                <w:rFonts w:ascii="Arial" w:hAnsi="Arial" w:cs="Arial"/>
                <w:sz w:val="18"/>
                <w:szCs w:val="18"/>
              </w:rPr>
            </w:pPr>
          </w:p>
        </w:tc>
      </w:tr>
      <w:tr w:rsidR="00071EFC" w:rsidRPr="00232036" w14:paraId="1EAB2D43" w14:textId="77777777" w:rsidTr="009A5134">
        <w:trPr>
          <w:trHeight w:val="148"/>
          <w:jc w:val="center"/>
        </w:trPr>
        <w:tc>
          <w:tcPr>
            <w:tcW w:w="2065" w:type="dxa"/>
            <w:vMerge w:val="restart"/>
            <w:tcBorders>
              <w:left w:val="single" w:sz="4" w:space="0" w:color="auto"/>
              <w:right w:val="single" w:sz="4" w:space="0" w:color="auto"/>
            </w:tcBorders>
            <w:vAlign w:val="center"/>
          </w:tcPr>
          <w:p w14:paraId="1854668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CA_n77(2A)-n257A</w:t>
            </w:r>
          </w:p>
        </w:tc>
        <w:tc>
          <w:tcPr>
            <w:tcW w:w="1980" w:type="dxa"/>
            <w:vMerge w:val="restart"/>
            <w:tcBorders>
              <w:left w:val="single" w:sz="4" w:space="0" w:color="auto"/>
              <w:right w:val="single" w:sz="4" w:space="0" w:color="auto"/>
            </w:tcBorders>
            <w:vAlign w:val="center"/>
          </w:tcPr>
          <w:p w14:paraId="78EEB69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tc>
        <w:tc>
          <w:tcPr>
            <w:tcW w:w="746" w:type="dxa"/>
            <w:tcBorders>
              <w:left w:val="single" w:sz="4" w:space="0" w:color="auto"/>
              <w:right w:val="single" w:sz="4" w:space="0" w:color="auto"/>
            </w:tcBorders>
          </w:tcPr>
          <w:p w14:paraId="78DEAA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tcPr>
          <w:p w14:paraId="114E10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CA_n77(2A)</w:t>
            </w:r>
          </w:p>
        </w:tc>
        <w:tc>
          <w:tcPr>
            <w:tcW w:w="749" w:type="dxa"/>
            <w:vMerge w:val="restart"/>
            <w:tcBorders>
              <w:left w:val="single" w:sz="4" w:space="0" w:color="auto"/>
              <w:right w:val="single" w:sz="4" w:space="0" w:color="auto"/>
            </w:tcBorders>
            <w:vAlign w:val="center"/>
          </w:tcPr>
          <w:p w14:paraId="7AEAD9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7A0CF48" w14:textId="77777777" w:rsidTr="009A5134">
        <w:trPr>
          <w:trHeight w:val="148"/>
          <w:jc w:val="center"/>
        </w:trPr>
        <w:tc>
          <w:tcPr>
            <w:tcW w:w="2065" w:type="dxa"/>
            <w:vMerge/>
            <w:tcBorders>
              <w:left w:val="single" w:sz="4" w:space="0" w:color="auto"/>
              <w:right w:val="single" w:sz="4" w:space="0" w:color="auto"/>
            </w:tcBorders>
            <w:vAlign w:val="center"/>
          </w:tcPr>
          <w:p w14:paraId="27F412E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986A852"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1DF441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vAlign w:val="center"/>
          </w:tcPr>
          <w:p w14:paraId="3E87AB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75BD47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5EF9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910AC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6572B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77C0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CE124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A0F4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C46B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2FD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E5E1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15F1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E3CF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A436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C264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B243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1F82499" w14:textId="77777777" w:rsidR="00071EFC" w:rsidRPr="00232036" w:rsidRDefault="00071EFC" w:rsidP="00071EFC">
            <w:pPr>
              <w:jc w:val="center"/>
              <w:rPr>
                <w:rFonts w:ascii="Arial" w:hAnsi="Arial" w:cs="Arial"/>
                <w:sz w:val="18"/>
                <w:szCs w:val="18"/>
              </w:rPr>
            </w:pPr>
          </w:p>
        </w:tc>
      </w:tr>
      <w:tr w:rsidR="00071EFC" w:rsidRPr="00232036" w14:paraId="08D860C5" w14:textId="77777777" w:rsidTr="009A5134">
        <w:trPr>
          <w:trHeight w:val="148"/>
          <w:jc w:val="center"/>
        </w:trPr>
        <w:tc>
          <w:tcPr>
            <w:tcW w:w="2065" w:type="dxa"/>
            <w:vMerge/>
            <w:tcBorders>
              <w:left w:val="single" w:sz="4" w:space="0" w:color="auto"/>
              <w:right w:val="single" w:sz="4" w:space="0" w:color="auto"/>
            </w:tcBorders>
            <w:vAlign w:val="center"/>
          </w:tcPr>
          <w:p w14:paraId="7F3CE4D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E248E6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B7723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AA7B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B627B0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16EC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8DEB1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80BB0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92F38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96282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8E9E4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5BFD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0B09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7DE8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4547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D709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8B91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58E7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B09F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62EF13D3" w14:textId="77777777" w:rsidR="00071EFC" w:rsidRPr="00232036" w:rsidRDefault="00071EFC" w:rsidP="00071EFC">
            <w:pPr>
              <w:jc w:val="center"/>
              <w:rPr>
                <w:rFonts w:ascii="Arial" w:hAnsi="Arial" w:cs="Arial"/>
                <w:sz w:val="18"/>
                <w:szCs w:val="18"/>
              </w:rPr>
            </w:pPr>
          </w:p>
        </w:tc>
      </w:tr>
      <w:tr w:rsidR="00071EFC" w:rsidRPr="00232036" w14:paraId="4F740F2C" w14:textId="77777777" w:rsidTr="009A5134">
        <w:trPr>
          <w:trHeight w:val="148"/>
          <w:jc w:val="center"/>
        </w:trPr>
        <w:tc>
          <w:tcPr>
            <w:tcW w:w="2065" w:type="dxa"/>
            <w:vMerge w:val="restart"/>
            <w:tcBorders>
              <w:left w:val="single" w:sz="4" w:space="0" w:color="auto"/>
              <w:right w:val="single" w:sz="4" w:space="0" w:color="auto"/>
            </w:tcBorders>
            <w:vAlign w:val="center"/>
          </w:tcPr>
          <w:p w14:paraId="7005143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CA_n77(2A)-n257D</w:t>
            </w:r>
          </w:p>
        </w:tc>
        <w:tc>
          <w:tcPr>
            <w:tcW w:w="1980" w:type="dxa"/>
            <w:vMerge w:val="restart"/>
            <w:tcBorders>
              <w:left w:val="single" w:sz="4" w:space="0" w:color="auto"/>
              <w:right w:val="single" w:sz="4" w:space="0" w:color="auto"/>
            </w:tcBorders>
            <w:vAlign w:val="center"/>
          </w:tcPr>
          <w:p w14:paraId="0DE694F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p w14:paraId="61ECDCA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CA_n77A-n257D</w:t>
            </w:r>
          </w:p>
        </w:tc>
        <w:tc>
          <w:tcPr>
            <w:tcW w:w="746" w:type="dxa"/>
            <w:tcBorders>
              <w:left w:val="single" w:sz="4" w:space="0" w:color="auto"/>
              <w:right w:val="single" w:sz="4" w:space="0" w:color="auto"/>
            </w:tcBorders>
            <w:vAlign w:val="center"/>
          </w:tcPr>
          <w:p w14:paraId="56DA03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vAlign w:val="center"/>
          </w:tcPr>
          <w:p w14:paraId="04C829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CA_n77(2A)</w:t>
            </w:r>
          </w:p>
        </w:tc>
        <w:tc>
          <w:tcPr>
            <w:tcW w:w="749" w:type="dxa"/>
            <w:vMerge w:val="restart"/>
            <w:tcBorders>
              <w:left w:val="single" w:sz="4" w:space="0" w:color="auto"/>
              <w:right w:val="single" w:sz="4" w:space="0" w:color="auto"/>
            </w:tcBorders>
            <w:vAlign w:val="center"/>
          </w:tcPr>
          <w:p w14:paraId="0DFA1E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90A7193" w14:textId="77777777" w:rsidTr="009A5134">
        <w:trPr>
          <w:trHeight w:val="148"/>
          <w:jc w:val="center"/>
        </w:trPr>
        <w:tc>
          <w:tcPr>
            <w:tcW w:w="2065" w:type="dxa"/>
            <w:vMerge/>
            <w:tcBorders>
              <w:left w:val="single" w:sz="4" w:space="0" w:color="auto"/>
              <w:right w:val="single" w:sz="4" w:space="0" w:color="auto"/>
            </w:tcBorders>
            <w:vAlign w:val="center"/>
          </w:tcPr>
          <w:p w14:paraId="3276EB0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723D998"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55F52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44EB8C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1B7BD797" w14:textId="77777777" w:rsidR="00071EFC" w:rsidRPr="00232036" w:rsidRDefault="00071EFC" w:rsidP="00071EFC">
            <w:pPr>
              <w:jc w:val="center"/>
              <w:rPr>
                <w:rFonts w:ascii="Arial" w:hAnsi="Arial" w:cs="Arial"/>
                <w:sz w:val="18"/>
                <w:szCs w:val="18"/>
              </w:rPr>
            </w:pPr>
          </w:p>
        </w:tc>
      </w:tr>
      <w:tr w:rsidR="00071EFC" w:rsidRPr="00232036" w14:paraId="77E75C1F" w14:textId="77777777" w:rsidTr="009A5134">
        <w:trPr>
          <w:trHeight w:val="148"/>
          <w:jc w:val="center"/>
        </w:trPr>
        <w:tc>
          <w:tcPr>
            <w:tcW w:w="2065" w:type="dxa"/>
            <w:vMerge w:val="restart"/>
            <w:tcBorders>
              <w:left w:val="single" w:sz="4" w:space="0" w:color="auto"/>
              <w:right w:val="single" w:sz="4" w:space="0" w:color="auto"/>
            </w:tcBorders>
            <w:vAlign w:val="center"/>
          </w:tcPr>
          <w:p w14:paraId="20B41DA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CA_n77(2A)-n257G</w:t>
            </w:r>
          </w:p>
        </w:tc>
        <w:tc>
          <w:tcPr>
            <w:tcW w:w="1980" w:type="dxa"/>
            <w:vMerge w:val="restart"/>
            <w:tcBorders>
              <w:left w:val="single" w:sz="4" w:space="0" w:color="auto"/>
              <w:right w:val="single" w:sz="4" w:space="0" w:color="auto"/>
            </w:tcBorders>
            <w:vAlign w:val="center"/>
          </w:tcPr>
          <w:p w14:paraId="38E3205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w:t>
            </w:r>
          </w:p>
        </w:tc>
        <w:tc>
          <w:tcPr>
            <w:tcW w:w="746" w:type="dxa"/>
            <w:tcBorders>
              <w:left w:val="single" w:sz="4" w:space="0" w:color="auto"/>
              <w:right w:val="single" w:sz="4" w:space="0" w:color="auto"/>
            </w:tcBorders>
            <w:vAlign w:val="center"/>
          </w:tcPr>
          <w:p w14:paraId="7C5C365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vAlign w:val="center"/>
          </w:tcPr>
          <w:p w14:paraId="789DA3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CA_n77(2A)</w:t>
            </w:r>
          </w:p>
        </w:tc>
        <w:tc>
          <w:tcPr>
            <w:tcW w:w="749" w:type="dxa"/>
            <w:vMerge w:val="restart"/>
            <w:tcBorders>
              <w:left w:val="single" w:sz="4" w:space="0" w:color="auto"/>
              <w:right w:val="single" w:sz="4" w:space="0" w:color="auto"/>
            </w:tcBorders>
            <w:vAlign w:val="center"/>
          </w:tcPr>
          <w:p w14:paraId="528949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4D4B7A7" w14:textId="77777777" w:rsidTr="009A5134">
        <w:trPr>
          <w:trHeight w:val="148"/>
          <w:jc w:val="center"/>
        </w:trPr>
        <w:tc>
          <w:tcPr>
            <w:tcW w:w="2065" w:type="dxa"/>
            <w:vMerge/>
            <w:tcBorders>
              <w:left w:val="single" w:sz="4" w:space="0" w:color="auto"/>
              <w:right w:val="single" w:sz="4" w:space="0" w:color="auto"/>
            </w:tcBorders>
            <w:vAlign w:val="center"/>
          </w:tcPr>
          <w:p w14:paraId="01C617D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78D28E9"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D6747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2E1C43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CA_n257G</w:t>
            </w:r>
          </w:p>
        </w:tc>
        <w:tc>
          <w:tcPr>
            <w:tcW w:w="749" w:type="dxa"/>
            <w:vMerge/>
            <w:tcBorders>
              <w:left w:val="single" w:sz="4" w:space="0" w:color="auto"/>
              <w:right w:val="single" w:sz="4" w:space="0" w:color="auto"/>
            </w:tcBorders>
            <w:vAlign w:val="center"/>
          </w:tcPr>
          <w:p w14:paraId="0D496C84" w14:textId="77777777" w:rsidR="00071EFC" w:rsidRPr="00232036" w:rsidRDefault="00071EFC" w:rsidP="00071EFC">
            <w:pPr>
              <w:jc w:val="center"/>
              <w:rPr>
                <w:rFonts w:ascii="Arial" w:hAnsi="Arial" w:cs="Arial"/>
                <w:sz w:val="18"/>
                <w:szCs w:val="18"/>
              </w:rPr>
            </w:pPr>
          </w:p>
        </w:tc>
      </w:tr>
      <w:tr w:rsidR="00071EFC" w:rsidRPr="00232036" w14:paraId="2F069274" w14:textId="77777777" w:rsidTr="009A5134">
        <w:trPr>
          <w:trHeight w:val="148"/>
          <w:jc w:val="center"/>
        </w:trPr>
        <w:tc>
          <w:tcPr>
            <w:tcW w:w="2065" w:type="dxa"/>
            <w:vMerge w:val="restart"/>
            <w:tcBorders>
              <w:left w:val="single" w:sz="4" w:space="0" w:color="auto"/>
              <w:right w:val="single" w:sz="4" w:space="0" w:color="auto"/>
            </w:tcBorders>
            <w:vAlign w:val="center"/>
          </w:tcPr>
          <w:p w14:paraId="7F96683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CA_n77(2A)-n257H</w:t>
            </w:r>
          </w:p>
        </w:tc>
        <w:tc>
          <w:tcPr>
            <w:tcW w:w="1980" w:type="dxa"/>
            <w:vMerge w:val="restart"/>
            <w:tcBorders>
              <w:left w:val="single" w:sz="4" w:space="0" w:color="auto"/>
              <w:right w:val="single" w:sz="4" w:space="0" w:color="auto"/>
            </w:tcBorders>
            <w:vAlign w:val="center"/>
          </w:tcPr>
          <w:p w14:paraId="482A05E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w:t>
            </w:r>
          </w:p>
        </w:tc>
        <w:tc>
          <w:tcPr>
            <w:tcW w:w="746" w:type="dxa"/>
            <w:tcBorders>
              <w:left w:val="single" w:sz="4" w:space="0" w:color="auto"/>
              <w:right w:val="single" w:sz="4" w:space="0" w:color="auto"/>
            </w:tcBorders>
            <w:vAlign w:val="center"/>
          </w:tcPr>
          <w:p w14:paraId="0F31B1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vAlign w:val="center"/>
          </w:tcPr>
          <w:p w14:paraId="006DD7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CA_n77(2A)</w:t>
            </w:r>
          </w:p>
        </w:tc>
        <w:tc>
          <w:tcPr>
            <w:tcW w:w="749" w:type="dxa"/>
            <w:vMerge w:val="restart"/>
            <w:tcBorders>
              <w:left w:val="single" w:sz="4" w:space="0" w:color="auto"/>
              <w:right w:val="single" w:sz="4" w:space="0" w:color="auto"/>
            </w:tcBorders>
            <w:vAlign w:val="center"/>
          </w:tcPr>
          <w:p w14:paraId="10F556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41EC148" w14:textId="77777777" w:rsidTr="009A5134">
        <w:trPr>
          <w:trHeight w:val="148"/>
          <w:jc w:val="center"/>
        </w:trPr>
        <w:tc>
          <w:tcPr>
            <w:tcW w:w="2065" w:type="dxa"/>
            <w:vMerge/>
            <w:tcBorders>
              <w:left w:val="single" w:sz="4" w:space="0" w:color="auto"/>
              <w:right w:val="single" w:sz="4" w:space="0" w:color="auto"/>
            </w:tcBorders>
            <w:vAlign w:val="center"/>
          </w:tcPr>
          <w:p w14:paraId="2A2D3DB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4A4DE26"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3EB19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4D2C13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CA_n257H</w:t>
            </w:r>
          </w:p>
        </w:tc>
        <w:tc>
          <w:tcPr>
            <w:tcW w:w="749" w:type="dxa"/>
            <w:vMerge/>
            <w:tcBorders>
              <w:left w:val="single" w:sz="4" w:space="0" w:color="auto"/>
              <w:right w:val="single" w:sz="4" w:space="0" w:color="auto"/>
            </w:tcBorders>
            <w:vAlign w:val="center"/>
          </w:tcPr>
          <w:p w14:paraId="2EE5774E" w14:textId="77777777" w:rsidR="00071EFC" w:rsidRPr="00232036" w:rsidRDefault="00071EFC" w:rsidP="00071EFC">
            <w:pPr>
              <w:jc w:val="center"/>
              <w:rPr>
                <w:rFonts w:ascii="Arial" w:hAnsi="Arial" w:cs="Arial"/>
                <w:sz w:val="18"/>
                <w:szCs w:val="18"/>
              </w:rPr>
            </w:pPr>
          </w:p>
        </w:tc>
      </w:tr>
      <w:tr w:rsidR="00071EFC" w:rsidRPr="00232036" w14:paraId="0F32D19D" w14:textId="77777777" w:rsidTr="009A5134">
        <w:trPr>
          <w:trHeight w:val="148"/>
          <w:jc w:val="center"/>
        </w:trPr>
        <w:tc>
          <w:tcPr>
            <w:tcW w:w="2065" w:type="dxa"/>
            <w:vMerge w:val="restart"/>
            <w:tcBorders>
              <w:left w:val="single" w:sz="4" w:space="0" w:color="auto"/>
              <w:right w:val="single" w:sz="4" w:space="0" w:color="auto"/>
            </w:tcBorders>
            <w:vAlign w:val="center"/>
          </w:tcPr>
          <w:p w14:paraId="1AE9A7B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CA_n77(2A)-n257I</w:t>
            </w:r>
          </w:p>
        </w:tc>
        <w:tc>
          <w:tcPr>
            <w:tcW w:w="1980" w:type="dxa"/>
            <w:vMerge w:val="restart"/>
            <w:tcBorders>
              <w:left w:val="single" w:sz="4" w:space="0" w:color="auto"/>
              <w:right w:val="single" w:sz="4" w:space="0" w:color="auto"/>
            </w:tcBorders>
            <w:vAlign w:val="center"/>
          </w:tcPr>
          <w:p w14:paraId="10D513E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 CA_n77A-n257I</w:t>
            </w:r>
          </w:p>
        </w:tc>
        <w:tc>
          <w:tcPr>
            <w:tcW w:w="746" w:type="dxa"/>
            <w:tcBorders>
              <w:left w:val="single" w:sz="4" w:space="0" w:color="auto"/>
              <w:right w:val="single" w:sz="4" w:space="0" w:color="auto"/>
            </w:tcBorders>
            <w:vAlign w:val="center"/>
          </w:tcPr>
          <w:p w14:paraId="5968F2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vAlign w:val="center"/>
          </w:tcPr>
          <w:p w14:paraId="2A3CA44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CA_n77(2A)</w:t>
            </w:r>
          </w:p>
        </w:tc>
        <w:tc>
          <w:tcPr>
            <w:tcW w:w="749" w:type="dxa"/>
            <w:vMerge w:val="restart"/>
            <w:tcBorders>
              <w:left w:val="single" w:sz="4" w:space="0" w:color="auto"/>
              <w:right w:val="single" w:sz="4" w:space="0" w:color="auto"/>
            </w:tcBorders>
            <w:vAlign w:val="center"/>
          </w:tcPr>
          <w:p w14:paraId="7375F4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4946BEE" w14:textId="77777777" w:rsidTr="009A5134">
        <w:trPr>
          <w:trHeight w:val="148"/>
          <w:jc w:val="center"/>
        </w:trPr>
        <w:tc>
          <w:tcPr>
            <w:tcW w:w="2065" w:type="dxa"/>
            <w:vMerge/>
            <w:tcBorders>
              <w:left w:val="single" w:sz="4" w:space="0" w:color="auto"/>
              <w:right w:val="single" w:sz="4" w:space="0" w:color="auto"/>
            </w:tcBorders>
            <w:vAlign w:val="center"/>
          </w:tcPr>
          <w:p w14:paraId="2BA01D2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88BF01C"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B8734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3D021D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CA_n257I in Table 5.5A.1-1 in TS 38.101-2</w:t>
            </w:r>
          </w:p>
        </w:tc>
        <w:tc>
          <w:tcPr>
            <w:tcW w:w="749" w:type="dxa"/>
            <w:vMerge/>
            <w:tcBorders>
              <w:left w:val="single" w:sz="4" w:space="0" w:color="auto"/>
              <w:right w:val="single" w:sz="4" w:space="0" w:color="auto"/>
            </w:tcBorders>
            <w:vAlign w:val="center"/>
          </w:tcPr>
          <w:p w14:paraId="15262CE1" w14:textId="77777777" w:rsidR="00071EFC" w:rsidRPr="00232036" w:rsidRDefault="00071EFC" w:rsidP="00071EFC">
            <w:pPr>
              <w:jc w:val="center"/>
              <w:rPr>
                <w:rFonts w:ascii="Arial" w:hAnsi="Arial" w:cs="Arial"/>
                <w:sz w:val="18"/>
                <w:szCs w:val="18"/>
              </w:rPr>
            </w:pPr>
          </w:p>
        </w:tc>
      </w:tr>
      <w:tr w:rsidR="00071EFC" w:rsidRPr="00232036" w14:paraId="68594659" w14:textId="77777777" w:rsidTr="009A5134">
        <w:trPr>
          <w:trHeight w:val="148"/>
          <w:jc w:val="center"/>
        </w:trPr>
        <w:tc>
          <w:tcPr>
            <w:tcW w:w="2065" w:type="dxa"/>
            <w:vMerge w:val="restart"/>
            <w:tcBorders>
              <w:left w:val="single" w:sz="4" w:space="0" w:color="auto"/>
              <w:right w:val="single" w:sz="4" w:space="0" w:color="auto"/>
            </w:tcBorders>
            <w:vAlign w:val="center"/>
          </w:tcPr>
          <w:p w14:paraId="7CFD928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CA_n77(2A)-n257J</w:t>
            </w:r>
          </w:p>
        </w:tc>
        <w:tc>
          <w:tcPr>
            <w:tcW w:w="1980" w:type="dxa"/>
            <w:vMerge w:val="restart"/>
            <w:tcBorders>
              <w:left w:val="single" w:sz="4" w:space="0" w:color="auto"/>
              <w:right w:val="single" w:sz="4" w:space="0" w:color="auto"/>
            </w:tcBorders>
            <w:vAlign w:val="center"/>
          </w:tcPr>
          <w:p w14:paraId="26EA413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 CA_n77A-n257I,</w:t>
            </w:r>
          </w:p>
          <w:p w14:paraId="03D5D46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w:t>
            </w:r>
          </w:p>
        </w:tc>
        <w:tc>
          <w:tcPr>
            <w:tcW w:w="746" w:type="dxa"/>
            <w:tcBorders>
              <w:left w:val="single" w:sz="4" w:space="0" w:color="auto"/>
              <w:right w:val="single" w:sz="4" w:space="0" w:color="auto"/>
            </w:tcBorders>
            <w:vAlign w:val="center"/>
          </w:tcPr>
          <w:p w14:paraId="3D41FD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vAlign w:val="center"/>
          </w:tcPr>
          <w:p w14:paraId="27AB18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CA_n77(2A) in Table 5.5A.2-1 in TS 38.101-1</w:t>
            </w:r>
          </w:p>
        </w:tc>
        <w:tc>
          <w:tcPr>
            <w:tcW w:w="749" w:type="dxa"/>
            <w:vMerge w:val="restart"/>
            <w:tcBorders>
              <w:left w:val="single" w:sz="4" w:space="0" w:color="auto"/>
              <w:right w:val="single" w:sz="4" w:space="0" w:color="auto"/>
            </w:tcBorders>
            <w:vAlign w:val="center"/>
          </w:tcPr>
          <w:p w14:paraId="69C93D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505308C" w14:textId="77777777" w:rsidTr="009A5134">
        <w:trPr>
          <w:trHeight w:val="148"/>
          <w:jc w:val="center"/>
        </w:trPr>
        <w:tc>
          <w:tcPr>
            <w:tcW w:w="2065" w:type="dxa"/>
            <w:vMerge/>
            <w:tcBorders>
              <w:left w:val="single" w:sz="4" w:space="0" w:color="auto"/>
              <w:right w:val="single" w:sz="4" w:space="0" w:color="auto"/>
            </w:tcBorders>
            <w:vAlign w:val="center"/>
          </w:tcPr>
          <w:p w14:paraId="43ECA65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8B6218F"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2E324F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5B20D8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CA_n257J in Table 5.5A.1-1 in TS 38.101-2</w:t>
            </w:r>
          </w:p>
        </w:tc>
        <w:tc>
          <w:tcPr>
            <w:tcW w:w="749" w:type="dxa"/>
            <w:vMerge/>
            <w:tcBorders>
              <w:left w:val="single" w:sz="4" w:space="0" w:color="auto"/>
              <w:right w:val="single" w:sz="4" w:space="0" w:color="auto"/>
            </w:tcBorders>
            <w:vAlign w:val="center"/>
          </w:tcPr>
          <w:p w14:paraId="1620D7D8" w14:textId="77777777" w:rsidR="00071EFC" w:rsidRPr="00232036" w:rsidRDefault="00071EFC" w:rsidP="00071EFC">
            <w:pPr>
              <w:jc w:val="center"/>
              <w:rPr>
                <w:rFonts w:ascii="Arial" w:hAnsi="Arial" w:cs="Arial"/>
                <w:sz w:val="18"/>
                <w:szCs w:val="18"/>
              </w:rPr>
            </w:pPr>
          </w:p>
        </w:tc>
      </w:tr>
      <w:tr w:rsidR="00071EFC" w:rsidRPr="00232036" w14:paraId="77119F1D" w14:textId="77777777" w:rsidTr="009A5134">
        <w:trPr>
          <w:trHeight w:val="148"/>
          <w:jc w:val="center"/>
        </w:trPr>
        <w:tc>
          <w:tcPr>
            <w:tcW w:w="2065" w:type="dxa"/>
            <w:vMerge w:val="restart"/>
            <w:tcBorders>
              <w:left w:val="single" w:sz="4" w:space="0" w:color="auto"/>
              <w:right w:val="single" w:sz="4" w:space="0" w:color="auto"/>
            </w:tcBorders>
            <w:vAlign w:val="center"/>
          </w:tcPr>
          <w:p w14:paraId="33240B6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CA_n77(2A)-n257K</w:t>
            </w:r>
          </w:p>
        </w:tc>
        <w:tc>
          <w:tcPr>
            <w:tcW w:w="1980" w:type="dxa"/>
            <w:vMerge w:val="restart"/>
            <w:tcBorders>
              <w:left w:val="single" w:sz="4" w:space="0" w:color="auto"/>
              <w:right w:val="single" w:sz="4" w:space="0" w:color="auto"/>
            </w:tcBorders>
            <w:vAlign w:val="center"/>
          </w:tcPr>
          <w:p w14:paraId="08D55BA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 CA_n77A-n257I,</w:t>
            </w:r>
          </w:p>
          <w:p w14:paraId="7C29360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w:t>
            </w:r>
          </w:p>
          <w:p w14:paraId="540BBFF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CA_n77A-n257K</w:t>
            </w:r>
          </w:p>
        </w:tc>
        <w:tc>
          <w:tcPr>
            <w:tcW w:w="746" w:type="dxa"/>
            <w:tcBorders>
              <w:left w:val="single" w:sz="4" w:space="0" w:color="auto"/>
              <w:right w:val="single" w:sz="4" w:space="0" w:color="auto"/>
            </w:tcBorders>
            <w:vAlign w:val="center"/>
          </w:tcPr>
          <w:p w14:paraId="61D0D4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vAlign w:val="center"/>
          </w:tcPr>
          <w:p w14:paraId="2379F3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CA_n77(2A) in Table 5.5A.2-1 in TS 38.101-1</w:t>
            </w:r>
          </w:p>
        </w:tc>
        <w:tc>
          <w:tcPr>
            <w:tcW w:w="749" w:type="dxa"/>
            <w:vMerge w:val="restart"/>
            <w:tcBorders>
              <w:left w:val="single" w:sz="4" w:space="0" w:color="auto"/>
              <w:right w:val="single" w:sz="4" w:space="0" w:color="auto"/>
            </w:tcBorders>
            <w:vAlign w:val="center"/>
          </w:tcPr>
          <w:p w14:paraId="187261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F69FEF3" w14:textId="77777777" w:rsidTr="009A5134">
        <w:trPr>
          <w:trHeight w:val="148"/>
          <w:jc w:val="center"/>
        </w:trPr>
        <w:tc>
          <w:tcPr>
            <w:tcW w:w="2065" w:type="dxa"/>
            <w:vMerge/>
            <w:tcBorders>
              <w:left w:val="single" w:sz="4" w:space="0" w:color="auto"/>
              <w:right w:val="single" w:sz="4" w:space="0" w:color="auto"/>
            </w:tcBorders>
            <w:vAlign w:val="center"/>
          </w:tcPr>
          <w:p w14:paraId="7A12250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523635F"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9A807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1E3A91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CA_n257K in Table 5.5A.1-1 in TS 38.101-2</w:t>
            </w:r>
          </w:p>
        </w:tc>
        <w:tc>
          <w:tcPr>
            <w:tcW w:w="749" w:type="dxa"/>
            <w:vMerge/>
            <w:tcBorders>
              <w:left w:val="single" w:sz="4" w:space="0" w:color="auto"/>
              <w:right w:val="single" w:sz="4" w:space="0" w:color="auto"/>
            </w:tcBorders>
            <w:vAlign w:val="center"/>
          </w:tcPr>
          <w:p w14:paraId="47E10AD9" w14:textId="77777777" w:rsidR="00071EFC" w:rsidRPr="00232036" w:rsidRDefault="00071EFC" w:rsidP="00071EFC">
            <w:pPr>
              <w:jc w:val="center"/>
              <w:rPr>
                <w:rFonts w:ascii="Arial" w:hAnsi="Arial" w:cs="Arial"/>
                <w:sz w:val="18"/>
                <w:szCs w:val="18"/>
              </w:rPr>
            </w:pPr>
          </w:p>
        </w:tc>
      </w:tr>
      <w:tr w:rsidR="00071EFC" w:rsidRPr="00232036" w14:paraId="10EB69BB" w14:textId="77777777" w:rsidTr="009A5134">
        <w:trPr>
          <w:trHeight w:val="148"/>
          <w:jc w:val="center"/>
        </w:trPr>
        <w:tc>
          <w:tcPr>
            <w:tcW w:w="2065" w:type="dxa"/>
            <w:vMerge w:val="restart"/>
            <w:tcBorders>
              <w:left w:val="single" w:sz="4" w:space="0" w:color="auto"/>
              <w:right w:val="single" w:sz="4" w:space="0" w:color="auto"/>
            </w:tcBorders>
            <w:vAlign w:val="center"/>
          </w:tcPr>
          <w:p w14:paraId="40667B2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CA_n77(2A)-n257L</w:t>
            </w:r>
          </w:p>
        </w:tc>
        <w:tc>
          <w:tcPr>
            <w:tcW w:w="1980" w:type="dxa"/>
            <w:vMerge w:val="restart"/>
            <w:tcBorders>
              <w:left w:val="single" w:sz="4" w:space="0" w:color="auto"/>
              <w:right w:val="single" w:sz="4" w:space="0" w:color="auto"/>
            </w:tcBorders>
            <w:vAlign w:val="center"/>
          </w:tcPr>
          <w:p w14:paraId="368E8C7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 CA_n77A-n257G, CA_n77A-n257H, CA_n77A-n257I,</w:t>
            </w:r>
          </w:p>
          <w:p w14:paraId="15AE6A4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w:t>
            </w:r>
          </w:p>
          <w:p w14:paraId="5F30B5A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CA_n77A-n257K,</w:t>
            </w:r>
          </w:p>
          <w:p w14:paraId="6AB4E16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CA_n77A-n257L</w:t>
            </w:r>
          </w:p>
        </w:tc>
        <w:tc>
          <w:tcPr>
            <w:tcW w:w="746" w:type="dxa"/>
            <w:tcBorders>
              <w:left w:val="single" w:sz="4" w:space="0" w:color="auto"/>
              <w:right w:val="single" w:sz="4" w:space="0" w:color="auto"/>
            </w:tcBorders>
            <w:vAlign w:val="center"/>
          </w:tcPr>
          <w:p w14:paraId="3837957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vAlign w:val="center"/>
          </w:tcPr>
          <w:p w14:paraId="476EC6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CA_n77(2A) in Table 5.5A.2-1 in TS 38.101-1</w:t>
            </w:r>
          </w:p>
        </w:tc>
        <w:tc>
          <w:tcPr>
            <w:tcW w:w="749" w:type="dxa"/>
            <w:vMerge w:val="restart"/>
            <w:tcBorders>
              <w:left w:val="single" w:sz="4" w:space="0" w:color="auto"/>
              <w:right w:val="single" w:sz="4" w:space="0" w:color="auto"/>
            </w:tcBorders>
            <w:vAlign w:val="center"/>
          </w:tcPr>
          <w:p w14:paraId="7FB9AB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5062834" w14:textId="77777777" w:rsidTr="009A5134">
        <w:trPr>
          <w:trHeight w:val="148"/>
          <w:jc w:val="center"/>
        </w:trPr>
        <w:tc>
          <w:tcPr>
            <w:tcW w:w="2065" w:type="dxa"/>
            <w:vMerge/>
            <w:tcBorders>
              <w:left w:val="single" w:sz="4" w:space="0" w:color="auto"/>
              <w:right w:val="single" w:sz="4" w:space="0" w:color="auto"/>
            </w:tcBorders>
            <w:vAlign w:val="center"/>
          </w:tcPr>
          <w:p w14:paraId="3243D65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F81C1C8"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FF406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2F9BC5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CA_n257L in Table 5.5A.1-1 in TS 38.101-2</w:t>
            </w:r>
          </w:p>
        </w:tc>
        <w:tc>
          <w:tcPr>
            <w:tcW w:w="749" w:type="dxa"/>
            <w:vMerge/>
            <w:tcBorders>
              <w:left w:val="single" w:sz="4" w:space="0" w:color="auto"/>
              <w:right w:val="single" w:sz="4" w:space="0" w:color="auto"/>
            </w:tcBorders>
            <w:vAlign w:val="center"/>
          </w:tcPr>
          <w:p w14:paraId="06012572" w14:textId="77777777" w:rsidR="00071EFC" w:rsidRPr="00232036" w:rsidRDefault="00071EFC" w:rsidP="00071EFC">
            <w:pPr>
              <w:jc w:val="center"/>
              <w:rPr>
                <w:rFonts w:ascii="Arial" w:hAnsi="Arial" w:cs="Arial"/>
                <w:sz w:val="18"/>
                <w:szCs w:val="18"/>
              </w:rPr>
            </w:pPr>
          </w:p>
        </w:tc>
      </w:tr>
      <w:tr w:rsidR="00071EFC" w:rsidRPr="00232036" w14:paraId="2F03B813" w14:textId="77777777" w:rsidTr="009A5134">
        <w:trPr>
          <w:trHeight w:val="148"/>
          <w:jc w:val="center"/>
        </w:trPr>
        <w:tc>
          <w:tcPr>
            <w:tcW w:w="2065" w:type="dxa"/>
            <w:vMerge w:val="restart"/>
            <w:tcBorders>
              <w:left w:val="single" w:sz="4" w:space="0" w:color="auto"/>
              <w:right w:val="single" w:sz="4" w:space="0" w:color="auto"/>
            </w:tcBorders>
            <w:vAlign w:val="center"/>
          </w:tcPr>
          <w:p w14:paraId="0841500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CA_n77(2A)-n257M</w:t>
            </w:r>
          </w:p>
        </w:tc>
        <w:tc>
          <w:tcPr>
            <w:tcW w:w="1980" w:type="dxa"/>
            <w:vMerge w:val="restart"/>
            <w:tcBorders>
              <w:left w:val="single" w:sz="4" w:space="0" w:color="auto"/>
              <w:right w:val="single" w:sz="4" w:space="0" w:color="auto"/>
            </w:tcBorders>
            <w:vAlign w:val="center"/>
          </w:tcPr>
          <w:p w14:paraId="4CA7B6D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CA_n77A-n257A</w:t>
            </w:r>
          </w:p>
          <w:p w14:paraId="591E4CF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CA_n77A-n257G, CA_n77A-n257H, CA_n77A-n257I,</w:t>
            </w:r>
          </w:p>
          <w:p w14:paraId="7A7A968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CA_n77A-n257J,</w:t>
            </w:r>
          </w:p>
          <w:p w14:paraId="4BEDEF9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CA_n77A-n257K,</w:t>
            </w:r>
          </w:p>
          <w:p w14:paraId="020C79C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CA_n77A-n257L,</w:t>
            </w:r>
          </w:p>
          <w:p w14:paraId="33A9651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CA_n77A-n257M</w:t>
            </w:r>
          </w:p>
        </w:tc>
        <w:tc>
          <w:tcPr>
            <w:tcW w:w="746" w:type="dxa"/>
            <w:tcBorders>
              <w:left w:val="single" w:sz="4" w:space="0" w:color="auto"/>
              <w:right w:val="single" w:sz="4" w:space="0" w:color="auto"/>
            </w:tcBorders>
            <w:vAlign w:val="center"/>
          </w:tcPr>
          <w:p w14:paraId="049734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10676" w:type="dxa"/>
            <w:gridSpan w:val="19"/>
            <w:tcBorders>
              <w:left w:val="single" w:sz="4" w:space="0" w:color="auto"/>
              <w:right w:val="single" w:sz="4" w:space="0" w:color="auto"/>
            </w:tcBorders>
            <w:vAlign w:val="center"/>
          </w:tcPr>
          <w:p w14:paraId="37D2E9A8" w14:textId="0B74744A" w:rsidR="00071EFC" w:rsidRPr="00232036" w:rsidRDefault="00071EFC" w:rsidP="00071EFC">
            <w:pPr>
              <w:jc w:val="center"/>
              <w:rPr>
                <w:rFonts w:ascii="Arial" w:hAnsi="Arial" w:cs="Arial"/>
                <w:sz w:val="18"/>
                <w:szCs w:val="18"/>
              </w:rPr>
            </w:pPr>
          </w:p>
          <w:p w14:paraId="315AAB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CA_n77(2A) in Table 5.5A.2-1 in TS 38.101-1</w:t>
            </w:r>
          </w:p>
        </w:tc>
        <w:tc>
          <w:tcPr>
            <w:tcW w:w="749" w:type="dxa"/>
            <w:vMerge w:val="restart"/>
            <w:tcBorders>
              <w:left w:val="single" w:sz="4" w:space="0" w:color="auto"/>
              <w:right w:val="single" w:sz="4" w:space="0" w:color="auto"/>
            </w:tcBorders>
            <w:vAlign w:val="center"/>
          </w:tcPr>
          <w:p w14:paraId="7E7D7B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23F1DE0" w14:textId="77777777" w:rsidTr="009A5134">
        <w:trPr>
          <w:trHeight w:val="148"/>
          <w:jc w:val="center"/>
        </w:trPr>
        <w:tc>
          <w:tcPr>
            <w:tcW w:w="2065" w:type="dxa"/>
            <w:vMerge/>
            <w:tcBorders>
              <w:left w:val="single" w:sz="4" w:space="0" w:color="auto"/>
              <w:right w:val="single" w:sz="4" w:space="0" w:color="auto"/>
            </w:tcBorders>
            <w:vAlign w:val="center"/>
          </w:tcPr>
          <w:p w14:paraId="3CB97EC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3408163"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4CB093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2D1940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CA_n257M in Table 5.5A.1-1 in TS 38.101-2</w:t>
            </w:r>
          </w:p>
        </w:tc>
        <w:tc>
          <w:tcPr>
            <w:tcW w:w="749" w:type="dxa"/>
            <w:vMerge/>
            <w:tcBorders>
              <w:left w:val="single" w:sz="4" w:space="0" w:color="auto"/>
              <w:right w:val="single" w:sz="4" w:space="0" w:color="auto"/>
            </w:tcBorders>
            <w:vAlign w:val="center"/>
          </w:tcPr>
          <w:p w14:paraId="3CDA6AC7" w14:textId="77777777" w:rsidR="00071EFC" w:rsidRPr="00232036" w:rsidRDefault="00071EFC" w:rsidP="00071EFC">
            <w:pPr>
              <w:jc w:val="center"/>
              <w:rPr>
                <w:rFonts w:ascii="Arial" w:hAnsi="Arial" w:cs="Arial"/>
                <w:sz w:val="18"/>
                <w:szCs w:val="18"/>
              </w:rPr>
            </w:pPr>
          </w:p>
        </w:tc>
      </w:tr>
      <w:tr w:rsidR="00071EFC" w:rsidRPr="00232036" w14:paraId="3E4CA7EF" w14:textId="77777777" w:rsidTr="009A5134">
        <w:trPr>
          <w:trHeight w:val="148"/>
          <w:jc w:val="center"/>
        </w:trPr>
        <w:tc>
          <w:tcPr>
            <w:tcW w:w="2065" w:type="dxa"/>
            <w:vMerge w:val="restart"/>
            <w:tcBorders>
              <w:left w:val="single" w:sz="4" w:space="0" w:color="auto"/>
              <w:right w:val="single" w:sz="4" w:space="0" w:color="auto"/>
            </w:tcBorders>
            <w:vAlign w:val="center"/>
          </w:tcPr>
          <w:p w14:paraId="6A69DC1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CA_n77A-n258A</w:t>
            </w:r>
          </w:p>
        </w:tc>
        <w:tc>
          <w:tcPr>
            <w:tcW w:w="1980" w:type="dxa"/>
            <w:vMerge w:val="restart"/>
            <w:tcBorders>
              <w:left w:val="single" w:sz="4" w:space="0" w:color="auto"/>
              <w:right w:val="single" w:sz="4" w:space="0" w:color="auto"/>
            </w:tcBorders>
            <w:vAlign w:val="center"/>
          </w:tcPr>
          <w:p w14:paraId="7A2D1D4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left w:val="single" w:sz="4" w:space="0" w:color="auto"/>
              <w:right w:val="single" w:sz="4" w:space="0" w:color="auto"/>
            </w:tcBorders>
            <w:vAlign w:val="center"/>
          </w:tcPr>
          <w:p w14:paraId="2FC9B6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86217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162ACBA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D3B1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5E30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6785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68120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8842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7B5F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1610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7D2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D0D3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5753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2C04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A49F2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7942C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038FF4"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1BB65E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28C873B" w14:textId="77777777" w:rsidTr="009A5134">
        <w:trPr>
          <w:trHeight w:val="148"/>
          <w:jc w:val="center"/>
        </w:trPr>
        <w:tc>
          <w:tcPr>
            <w:tcW w:w="2065" w:type="dxa"/>
            <w:vMerge/>
            <w:tcBorders>
              <w:left w:val="single" w:sz="4" w:space="0" w:color="auto"/>
              <w:right w:val="single" w:sz="4" w:space="0" w:color="auto"/>
            </w:tcBorders>
            <w:vAlign w:val="center"/>
          </w:tcPr>
          <w:p w14:paraId="1DD34E3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E6D993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D9C5E2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D5B3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6B615A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EB3B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5C36A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A8AA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AEA03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4655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5737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F243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1138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D4E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7623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4E33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1EDE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39BEF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60CC1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381B86A" w14:textId="77777777" w:rsidR="00071EFC" w:rsidRPr="00232036" w:rsidRDefault="00071EFC" w:rsidP="00071EFC">
            <w:pPr>
              <w:jc w:val="center"/>
              <w:rPr>
                <w:rFonts w:ascii="Arial" w:hAnsi="Arial" w:cs="Arial"/>
                <w:sz w:val="18"/>
                <w:szCs w:val="18"/>
              </w:rPr>
            </w:pPr>
          </w:p>
        </w:tc>
      </w:tr>
      <w:tr w:rsidR="00071EFC" w:rsidRPr="00232036" w14:paraId="7A4822BF" w14:textId="77777777" w:rsidTr="009A5134">
        <w:trPr>
          <w:trHeight w:val="148"/>
          <w:jc w:val="center"/>
        </w:trPr>
        <w:tc>
          <w:tcPr>
            <w:tcW w:w="2065" w:type="dxa"/>
            <w:vMerge/>
            <w:tcBorders>
              <w:left w:val="single" w:sz="4" w:space="0" w:color="auto"/>
              <w:right w:val="single" w:sz="4" w:space="0" w:color="auto"/>
            </w:tcBorders>
            <w:vAlign w:val="center"/>
          </w:tcPr>
          <w:p w14:paraId="142CE2A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8FF58F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704B5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BC6A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19553A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C451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6EDD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23D2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3F419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C47FD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6965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6A85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963C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8887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CE4E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AB9F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13CF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0BD94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9A939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01BEC60" w14:textId="77777777" w:rsidR="00071EFC" w:rsidRPr="00232036" w:rsidRDefault="00071EFC" w:rsidP="00071EFC">
            <w:pPr>
              <w:jc w:val="center"/>
              <w:rPr>
                <w:rFonts w:ascii="Arial" w:hAnsi="Arial" w:cs="Arial"/>
                <w:sz w:val="18"/>
                <w:szCs w:val="18"/>
              </w:rPr>
            </w:pPr>
          </w:p>
        </w:tc>
      </w:tr>
      <w:tr w:rsidR="00071EFC" w:rsidRPr="00232036" w14:paraId="3752D0D9" w14:textId="77777777" w:rsidTr="009A5134">
        <w:trPr>
          <w:trHeight w:val="148"/>
          <w:jc w:val="center"/>
        </w:trPr>
        <w:tc>
          <w:tcPr>
            <w:tcW w:w="2065" w:type="dxa"/>
            <w:vMerge/>
            <w:tcBorders>
              <w:left w:val="single" w:sz="4" w:space="0" w:color="auto"/>
              <w:right w:val="single" w:sz="4" w:space="0" w:color="auto"/>
            </w:tcBorders>
            <w:vAlign w:val="center"/>
          </w:tcPr>
          <w:p w14:paraId="3C69ED9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6CCFC4B"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40F7B0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79465C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6A89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BF02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D8423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6FEC4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C731A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C8F5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712A5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7211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0E1A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29EF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E138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446C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437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B3AD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4F5B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25378EC" w14:textId="77777777" w:rsidR="00071EFC" w:rsidRPr="00232036" w:rsidRDefault="00071EFC" w:rsidP="00071EFC">
            <w:pPr>
              <w:jc w:val="center"/>
              <w:rPr>
                <w:rFonts w:ascii="Arial" w:hAnsi="Arial" w:cs="Arial"/>
                <w:sz w:val="18"/>
                <w:szCs w:val="18"/>
              </w:rPr>
            </w:pPr>
          </w:p>
        </w:tc>
      </w:tr>
      <w:tr w:rsidR="00071EFC" w:rsidRPr="00232036" w14:paraId="1DBD393E" w14:textId="77777777" w:rsidTr="009A5134">
        <w:trPr>
          <w:trHeight w:val="148"/>
          <w:jc w:val="center"/>
        </w:trPr>
        <w:tc>
          <w:tcPr>
            <w:tcW w:w="2065" w:type="dxa"/>
            <w:vMerge/>
            <w:tcBorders>
              <w:left w:val="single" w:sz="4" w:space="0" w:color="auto"/>
              <w:right w:val="single" w:sz="4" w:space="0" w:color="auto"/>
            </w:tcBorders>
            <w:vAlign w:val="center"/>
          </w:tcPr>
          <w:p w14:paraId="7F22E9D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973166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F3075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07F7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79BA392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2F8A8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E20C2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9D79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CF988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1AB45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84D3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A29A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1E6F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9C25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7FC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56EF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41B2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62E5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7E1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7C2E77F7" w14:textId="77777777" w:rsidR="00071EFC" w:rsidRPr="00232036" w:rsidRDefault="00071EFC" w:rsidP="00071EFC">
            <w:pPr>
              <w:jc w:val="center"/>
              <w:rPr>
                <w:rFonts w:ascii="Arial" w:hAnsi="Arial" w:cs="Arial"/>
                <w:sz w:val="18"/>
                <w:szCs w:val="18"/>
              </w:rPr>
            </w:pPr>
          </w:p>
        </w:tc>
      </w:tr>
      <w:tr w:rsidR="00071EFC" w:rsidRPr="00232036" w14:paraId="5A41A437" w14:textId="77777777" w:rsidTr="009A5134">
        <w:trPr>
          <w:trHeight w:val="148"/>
          <w:jc w:val="center"/>
        </w:trPr>
        <w:tc>
          <w:tcPr>
            <w:tcW w:w="2065" w:type="dxa"/>
            <w:vMerge w:val="restart"/>
            <w:tcBorders>
              <w:left w:val="single" w:sz="4" w:space="0" w:color="auto"/>
              <w:right w:val="single" w:sz="4" w:space="0" w:color="auto"/>
            </w:tcBorders>
            <w:vAlign w:val="center"/>
          </w:tcPr>
          <w:p w14:paraId="7F49B26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w:t>
            </w:r>
          </w:p>
        </w:tc>
        <w:tc>
          <w:tcPr>
            <w:tcW w:w="1980" w:type="dxa"/>
            <w:vMerge w:val="restart"/>
            <w:tcBorders>
              <w:left w:val="single" w:sz="4" w:space="0" w:color="auto"/>
              <w:right w:val="single" w:sz="4" w:space="0" w:color="auto"/>
            </w:tcBorders>
            <w:vAlign w:val="center"/>
          </w:tcPr>
          <w:p w14:paraId="494DD9B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w:t>
            </w:r>
          </w:p>
        </w:tc>
        <w:tc>
          <w:tcPr>
            <w:tcW w:w="746" w:type="dxa"/>
            <w:vMerge w:val="restart"/>
            <w:tcBorders>
              <w:left w:val="single" w:sz="4" w:space="0" w:color="auto"/>
              <w:right w:val="single" w:sz="4" w:space="0" w:color="auto"/>
            </w:tcBorders>
            <w:vAlign w:val="center"/>
          </w:tcPr>
          <w:p w14:paraId="4AA5C8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518F8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3A0A8A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7135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1130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7FA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AEA95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3B1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5B9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05C0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C3C2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0CBD1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BF42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5F2B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1E9CB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6E561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9B341"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768EAA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C8668CF" w14:textId="77777777" w:rsidTr="009A5134">
        <w:trPr>
          <w:trHeight w:val="148"/>
          <w:jc w:val="center"/>
        </w:trPr>
        <w:tc>
          <w:tcPr>
            <w:tcW w:w="2065" w:type="dxa"/>
            <w:vMerge/>
            <w:tcBorders>
              <w:left w:val="single" w:sz="4" w:space="0" w:color="auto"/>
              <w:right w:val="single" w:sz="4" w:space="0" w:color="auto"/>
            </w:tcBorders>
            <w:vAlign w:val="center"/>
          </w:tcPr>
          <w:p w14:paraId="2345ADC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328259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6373FE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9BCB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33ECF2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2EC9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FDC7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DD44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8808F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CD34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6284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AA4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1293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A946C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4C0D8E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2912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C5A9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FD33A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B3ACD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DF9A045" w14:textId="77777777" w:rsidR="00071EFC" w:rsidRPr="00232036" w:rsidRDefault="00071EFC" w:rsidP="00071EFC">
            <w:pPr>
              <w:jc w:val="center"/>
              <w:rPr>
                <w:rFonts w:ascii="Arial" w:hAnsi="Arial" w:cs="Arial"/>
                <w:sz w:val="18"/>
                <w:szCs w:val="18"/>
              </w:rPr>
            </w:pPr>
          </w:p>
        </w:tc>
      </w:tr>
      <w:tr w:rsidR="00071EFC" w:rsidRPr="00232036" w14:paraId="48A06BDD" w14:textId="77777777" w:rsidTr="009A5134">
        <w:trPr>
          <w:trHeight w:val="148"/>
          <w:jc w:val="center"/>
        </w:trPr>
        <w:tc>
          <w:tcPr>
            <w:tcW w:w="2065" w:type="dxa"/>
            <w:vMerge/>
            <w:tcBorders>
              <w:left w:val="single" w:sz="4" w:space="0" w:color="auto"/>
              <w:right w:val="single" w:sz="4" w:space="0" w:color="auto"/>
            </w:tcBorders>
            <w:vAlign w:val="center"/>
          </w:tcPr>
          <w:p w14:paraId="5B6F9CB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3DB4E2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F5200D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F612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763C9B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169F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01B6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D01F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67E42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7C1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AD60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4909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00B5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34D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7A2B2C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58A8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51F9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E0627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2DE51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EBB75BC" w14:textId="77777777" w:rsidR="00071EFC" w:rsidRPr="00232036" w:rsidRDefault="00071EFC" w:rsidP="00071EFC">
            <w:pPr>
              <w:jc w:val="center"/>
              <w:rPr>
                <w:rFonts w:ascii="Arial" w:hAnsi="Arial" w:cs="Arial"/>
                <w:sz w:val="18"/>
                <w:szCs w:val="18"/>
              </w:rPr>
            </w:pPr>
          </w:p>
        </w:tc>
      </w:tr>
      <w:tr w:rsidR="00071EFC" w:rsidRPr="00232036" w14:paraId="016735FF" w14:textId="77777777" w:rsidTr="009A5134">
        <w:trPr>
          <w:trHeight w:val="148"/>
          <w:jc w:val="center"/>
        </w:trPr>
        <w:tc>
          <w:tcPr>
            <w:tcW w:w="2065" w:type="dxa"/>
            <w:vMerge/>
            <w:tcBorders>
              <w:left w:val="single" w:sz="4" w:space="0" w:color="auto"/>
              <w:right w:val="single" w:sz="4" w:space="0" w:color="auto"/>
            </w:tcBorders>
            <w:vAlign w:val="center"/>
          </w:tcPr>
          <w:p w14:paraId="4D56CA7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5A1EE28"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003A2D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vAlign w:val="center"/>
          </w:tcPr>
          <w:p w14:paraId="52EF7C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899A2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FA80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2D177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E8F60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3382A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27E9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4152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187A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0DAC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996A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AA16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215A8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9B68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F3A7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1492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50F922A" w14:textId="77777777" w:rsidR="00071EFC" w:rsidRPr="00232036" w:rsidRDefault="00071EFC" w:rsidP="00071EFC">
            <w:pPr>
              <w:jc w:val="center"/>
              <w:rPr>
                <w:rFonts w:ascii="Arial" w:hAnsi="Arial" w:cs="Arial"/>
                <w:sz w:val="18"/>
                <w:szCs w:val="18"/>
              </w:rPr>
            </w:pPr>
          </w:p>
        </w:tc>
      </w:tr>
      <w:tr w:rsidR="00071EFC" w:rsidRPr="00232036" w14:paraId="3422D5F0" w14:textId="77777777" w:rsidTr="009A5134">
        <w:trPr>
          <w:trHeight w:val="148"/>
          <w:jc w:val="center"/>
        </w:trPr>
        <w:tc>
          <w:tcPr>
            <w:tcW w:w="2065" w:type="dxa"/>
            <w:vMerge/>
            <w:tcBorders>
              <w:left w:val="single" w:sz="4" w:space="0" w:color="auto"/>
              <w:right w:val="single" w:sz="4" w:space="0" w:color="auto"/>
            </w:tcBorders>
            <w:vAlign w:val="center"/>
          </w:tcPr>
          <w:p w14:paraId="6F8F17D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F930A7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7048D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AFC3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15D913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D18F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772C7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F0FC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244FC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14DE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998BC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94F0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E393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B146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E0C9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B0AB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B00BC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C035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F73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0C5BADAF" w14:textId="77777777" w:rsidR="00071EFC" w:rsidRPr="00232036" w:rsidRDefault="00071EFC" w:rsidP="00071EFC">
            <w:pPr>
              <w:jc w:val="center"/>
              <w:rPr>
                <w:rFonts w:ascii="Arial" w:hAnsi="Arial" w:cs="Arial"/>
                <w:sz w:val="18"/>
                <w:szCs w:val="18"/>
              </w:rPr>
            </w:pPr>
          </w:p>
        </w:tc>
      </w:tr>
      <w:tr w:rsidR="00071EFC" w:rsidRPr="00232036" w14:paraId="15086FDA" w14:textId="77777777" w:rsidTr="009A5134">
        <w:trPr>
          <w:trHeight w:val="148"/>
          <w:jc w:val="center"/>
        </w:trPr>
        <w:tc>
          <w:tcPr>
            <w:tcW w:w="2065" w:type="dxa"/>
            <w:vMerge w:val="restart"/>
            <w:tcBorders>
              <w:left w:val="single" w:sz="4" w:space="0" w:color="auto"/>
              <w:right w:val="single" w:sz="4" w:space="0" w:color="auto"/>
            </w:tcBorders>
            <w:vAlign w:val="center"/>
          </w:tcPr>
          <w:p w14:paraId="377616F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CA_n77A-n261D</w:t>
            </w:r>
          </w:p>
        </w:tc>
        <w:tc>
          <w:tcPr>
            <w:tcW w:w="1980" w:type="dxa"/>
            <w:vMerge w:val="restart"/>
            <w:tcBorders>
              <w:left w:val="single" w:sz="4" w:space="0" w:color="auto"/>
              <w:right w:val="single" w:sz="4" w:space="0" w:color="auto"/>
            </w:tcBorders>
            <w:vAlign w:val="center"/>
          </w:tcPr>
          <w:p w14:paraId="485C56E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 CA_n77A-n261D</w:t>
            </w:r>
          </w:p>
        </w:tc>
        <w:tc>
          <w:tcPr>
            <w:tcW w:w="746" w:type="dxa"/>
            <w:vMerge w:val="restart"/>
            <w:tcBorders>
              <w:left w:val="single" w:sz="4" w:space="0" w:color="auto"/>
              <w:right w:val="single" w:sz="4" w:space="0" w:color="auto"/>
            </w:tcBorders>
            <w:vAlign w:val="center"/>
          </w:tcPr>
          <w:p w14:paraId="197EAC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BB994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098443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1310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3A3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7797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0515C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22927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59F1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9517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BB079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1E21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04F8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C2922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6CAF7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439E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7E2C4F"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4F76A0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E7A06F9" w14:textId="77777777" w:rsidTr="009A5134">
        <w:trPr>
          <w:trHeight w:val="148"/>
          <w:jc w:val="center"/>
        </w:trPr>
        <w:tc>
          <w:tcPr>
            <w:tcW w:w="2065" w:type="dxa"/>
            <w:vMerge/>
            <w:tcBorders>
              <w:left w:val="single" w:sz="4" w:space="0" w:color="auto"/>
              <w:right w:val="single" w:sz="4" w:space="0" w:color="auto"/>
            </w:tcBorders>
            <w:vAlign w:val="center"/>
          </w:tcPr>
          <w:p w14:paraId="7FB7CA2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8D3DAD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2804B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D366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5F0213A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B99E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0FE4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B2F5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8917E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66585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741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775FD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A4FE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B3C4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2F787D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72C0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5B98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083EC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5D4C9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B4FC65E" w14:textId="77777777" w:rsidR="00071EFC" w:rsidRPr="00232036" w:rsidRDefault="00071EFC" w:rsidP="00071EFC">
            <w:pPr>
              <w:jc w:val="center"/>
              <w:rPr>
                <w:rFonts w:ascii="Arial" w:hAnsi="Arial" w:cs="Arial"/>
                <w:sz w:val="18"/>
                <w:szCs w:val="18"/>
              </w:rPr>
            </w:pPr>
          </w:p>
        </w:tc>
      </w:tr>
      <w:tr w:rsidR="00071EFC" w:rsidRPr="00232036" w14:paraId="28B83CE6" w14:textId="77777777" w:rsidTr="009A5134">
        <w:trPr>
          <w:trHeight w:val="148"/>
          <w:jc w:val="center"/>
        </w:trPr>
        <w:tc>
          <w:tcPr>
            <w:tcW w:w="2065" w:type="dxa"/>
            <w:vMerge/>
            <w:tcBorders>
              <w:left w:val="single" w:sz="4" w:space="0" w:color="auto"/>
              <w:right w:val="single" w:sz="4" w:space="0" w:color="auto"/>
            </w:tcBorders>
            <w:vAlign w:val="center"/>
          </w:tcPr>
          <w:p w14:paraId="5A6A5DF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DA4A38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0224C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CE8E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0539391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4F17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8001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37B0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69795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145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C6E2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DC44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3BD8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DB915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38634F5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E747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ADAD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E1DD9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00061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BF74900" w14:textId="77777777" w:rsidR="00071EFC" w:rsidRPr="00232036" w:rsidRDefault="00071EFC" w:rsidP="00071EFC">
            <w:pPr>
              <w:jc w:val="center"/>
              <w:rPr>
                <w:rFonts w:ascii="Arial" w:hAnsi="Arial" w:cs="Arial"/>
                <w:sz w:val="18"/>
                <w:szCs w:val="18"/>
              </w:rPr>
            </w:pPr>
          </w:p>
        </w:tc>
      </w:tr>
      <w:tr w:rsidR="00071EFC" w:rsidRPr="00232036" w14:paraId="40DDF546" w14:textId="77777777" w:rsidTr="009A5134">
        <w:trPr>
          <w:trHeight w:val="148"/>
          <w:jc w:val="center"/>
        </w:trPr>
        <w:tc>
          <w:tcPr>
            <w:tcW w:w="2065" w:type="dxa"/>
            <w:vMerge/>
            <w:tcBorders>
              <w:left w:val="single" w:sz="4" w:space="0" w:color="auto"/>
              <w:right w:val="single" w:sz="4" w:space="0" w:color="auto"/>
            </w:tcBorders>
            <w:vAlign w:val="center"/>
          </w:tcPr>
          <w:p w14:paraId="3F050A5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F6B5E36"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50A21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left w:val="single" w:sz="4" w:space="0" w:color="auto"/>
              <w:right w:val="single" w:sz="4" w:space="0" w:color="auto"/>
            </w:tcBorders>
          </w:tcPr>
          <w:p w14:paraId="40C523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CA_n261D</w:t>
            </w:r>
          </w:p>
        </w:tc>
        <w:tc>
          <w:tcPr>
            <w:tcW w:w="749" w:type="dxa"/>
            <w:vMerge/>
            <w:tcBorders>
              <w:left w:val="single" w:sz="4" w:space="0" w:color="auto"/>
              <w:right w:val="single" w:sz="4" w:space="0" w:color="auto"/>
            </w:tcBorders>
            <w:vAlign w:val="center"/>
          </w:tcPr>
          <w:p w14:paraId="65DF416E" w14:textId="77777777" w:rsidR="00071EFC" w:rsidRPr="00232036" w:rsidRDefault="00071EFC" w:rsidP="00071EFC">
            <w:pPr>
              <w:jc w:val="center"/>
              <w:rPr>
                <w:rFonts w:ascii="Arial" w:hAnsi="Arial" w:cs="Arial"/>
                <w:sz w:val="18"/>
                <w:szCs w:val="18"/>
              </w:rPr>
            </w:pPr>
          </w:p>
        </w:tc>
      </w:tr>
      <w:tr w:rsidR="00071EFC" w:rsidRPr="00232036" w14:paraId="3482BE03" w14:textId="77777777" w:rsidTr="009A5134">
        <w:trPr>
          <w:trHeight w:val="148"/>
          <w:jc w:val="center"/>
        </w:trPr>
        <w:tc>
          <w:tcPr>
            <w:tcW w:w="2065" w:type="dxa"/>
            <w:vMerge w:val="restart"/>
            <w:tcBorders>
              <w:left w:val="single" w:sz="4" w:space="0" w:color="auto"/>
              <w:right w:val="single" w:sz="4" w:space="0" w:color="auto"/>
            </w:tcBorders>
            <w:vAlign w:val="center"/>
          </w:tcPr>
          <w:p w14:paraId="1E174FE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CA_n77A-n261G</w:t>
            </w:r>
          </w:p>
        </w:tc>
        <w:tc>
          <w:tcPr>
            <w:tcW w:w="1980" w:type="dxa"/>
            <w:vMerge w:val="restart"/>
            <w:tcBorders>
              <w:left w:val="single" w:sz="4" w:space="0" w:color="auto"/>
              <w:right w:val="single" w:sz="4" w:space="0" w:color="auto"/>
            </w:tcBorders>
            <w:vAlign w:val="center"/>
          </w:tcPr>
          <w:p w14:paraId="7F602F3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 CA_n77A-n261G</w:t>
            </w:r>
          </w:p>
        </w:tc>
        <w:tc>
          <w:tcPr>
            <w:tcW w:w="746" w:type="dxa"/>
            <w:vMerge w:val="restart"/>
            <w:tcBorders>
              <w:left w:val="single" w:sz="4" w:space="0" w:color="auto"/>
              <w:right w:val="single" w:sz="4" w:space="0" w:color="auto"/>
            </w:tcBorders>
            <w:vAlign w:val="center"/>
          </w:tcPr>
          <w:p w14:paraId="280078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513C6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ABC8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3A7D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E3F5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5CE6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2395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8FB1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90BA5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4AB6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4B7D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25C4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A5B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A6AE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76DA4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A1F07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9341C0"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04E3C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362E96A" w14:textId="77777777" w:rsidTr="009A5134">
        <w:trPr>
          <w:trHeight w:val="148"/>
          <w:jc w:val="center"/>
        </w:trPr>
        <w:tc>
          <w:tcPr>
            <w:tcW w:w="2065" w:type="dxa"/>
            <w:vMerge/>
            <w:tcBorders>
              <w:left w:val="single" w:sz="4" w:space="0" w:color="auto"/>
              <w:right w:val="single" w:sz="4" w:space="0" w:color="auto"/>
            </w:tcBorders>
            <w:vAlign w:val="center"/>
          </w:tcPr>
          <w:p w14:paraId="16C041F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8B0A35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B77E4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83FC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5F77A39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CC72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50DE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77C4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2DDC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F39F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38A5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2150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8B2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A75B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5461EBD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A0B7A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225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51F94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D4BAE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31262BF" w14:textId="77777777" w:rsidR="00071EFC" w:rsidRPr="00232036" w:rsidRDefault="00071EFC" w:rsidP="00071EFC">
            <w:pPr>
              <w:jc w:val="center"/>
              <w:rPr>
                <w:rFonts w:ascii="Arial" w:hAnsi="Arial" w:cs="Arial"/>
                <w:sz w:val="18"/>
                <w:szCs w:val="18"/>
              </w:rPr>
            </w:pPr>
          </w:p>
        </w:tc>
      </w:tr>
      <w:tr w:rsidR="00071EFC" w:rsidRPr="00232036" w14:paraId="7EF319D2" w14:textId="77777777" w:rsidTr="009A5134">
        <w:trPr>
          <w:trHeight w:val="90"/>
          <w:jc w:val="center"/>
        </w:trPr>
        <w:tc>
          <w:tcPr>
            <w:tcW w:w="2065" w:type="dxa"/>
            <w:vMerge/>
            <w:tcBorders>
              <w:left w:val="single" w:sz="4" w:space="0" w:color="auto"/>
              <w:right w:val="single" w:sz="4" w:space="0" w:color="auto"/>
            </w:tcBorders>
            <w:vAlign w:val="center"/>
          </w:tcPr>
          <w:p w14:paraId="44A171E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09BA86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E991A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9DE7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7EB98F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C3BE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76F0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E9D0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E9433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C53B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7AFF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A095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97CE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DF75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6DA77B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315F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3B1B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AB892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BA45C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014F476" w14:textId="77777777" w:rsidR="00071EFC" w:rsidRPr="00232036" w:rsidRDefault="00071EFC" w:rsidP="00071EFC">
            <w:pPr>
              <w:jc w:val="center"/>
              <w:rPr>
                <w:rFonts w:ascii="Arial" w:hAnsi="Arial" w:cs="Arial"/>
                <w:sz w:val="18"/>
                <w:szCs w:val="18"/>
              </w:rPr>
            </w:pPr>
          </w:p>
        </w:tc>
      </w:tr>
      <w:tr w:rsidR="00071EFC" w:rsidRPr="00232036" w14:paraId="00C2FDBE" w14:textId="77777777" w:rsidTr="009A5134">
        <w:trPr>
          <w:trHeight w:val="148"/>
          <w:jc w:val="center"/>
        </w:trPr>
        <w:tc>
          <w:tcPr>
            <w:tcW w:w="2065" w:type="dxa"/>
            <w:vMerge/>
            <w:tcBorders>
              <w:left w:val="single" w:sz="4" w:space="0" w:color="auto"/>
              <w:right w:val="single" w:sz="4" w:space="0" w:color="auto"/>
            </w:tcBorders>
            <w:vAlign w:val="center"/>
          </w:tcPr>
          <w:p w14:paraId="4F328E0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7F0BB0"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1F04F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left w:val="single" w:sz="4" w:space="0" w:color="auto"/>
              <w:right w:val="single" w:sz="4" w:space="0" w:color="auto"/>
            </w:tcBorders>
          </w:tcPr>
          <w:p w14:paraId="5B3174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CA_n261G</w:t>
            </w:r>
          </w:p>
        </w:tc>
        <w:tc>
          <w:tcPr>
            <w:tcW w:w="749" w:type="dxa"/>
            <w:vMerge/>
            <w:tcBorders>
              <w:left w:val="single" w:sz="4" w:space="0" w:color="auto"/>
              <w:right w:val="single" w:sz="4" w:space="0" w:color="auto"/>
            </w:tcBorders>
            <w:vAlign w:val="center"/>
          </w:tcPr>
          <w:p w14:paraId="1346088E" w14:textId="77777777" w:rsidR="00071EFC" w:rsidRPr="00232036" w:rsidRDefault="00071EFC" w:rsidP="00071EFC">
            <w:pPr>
              <w:jc w:val="center"/>
              <w:rPr>
                <w:rFonts w:ascii="Arial" w:hAnsi="Arial" w:cs="Arial"/>
                <w:sz w:val="18"/>
                <w:szCs w:val="18"/>
              </w:rPr>
            </w:pPr>
          </w:p>
        </w:tc>
      </w:tr>
      <w:tr w:rsidR="00071EFC" w:rsidRPr="00232036" w14:paraId="3059CE5D" w14:textId="77777777" w:rsidTr="009A5134">
        <w:trPr>
          <w:trHeight w:val="148"/>
          <w:jc w:val="center"/>
        </w:trPr>
        <w:tc>
          <w:tcPr>
            <w:tcW w:w="2065" w:type="dxa"/>
            <w:vMerge w:val="restart"/>
            <w:tcBorders>
              <w:left w:val="single" w:sz="4" w:space="0" w:color="auto"/>
              <w:right w:val="single" w:sz="4" w:space="0" w:color="auto"/>
            </w:tcBorders>
            <w:vAlign w:val="center"/>
          </w:tcPr>
          <w:p w14:paraId="538D007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CA_n77A-n261H</w:t>
            </w:r>
          </w:p>
        </w:tc>
        <w:tc>
          <w:tcPr>
            <w:tcW w:w="1980" w:type="dxa"/>
            <w:vMerge w:val="restart"/>
            <w:tcBorders>
              <w:left w:val="single" w:sz="4" w:space="0" w:color="auto"/>
              <w:right w:val="single" w:sz="4" w:space="0" w:color="auto"/>
            </w:tcBorders>
            <w:vAlign w:val="center"/>
          </w:tcPr>
          <w:p w14:paraId="6356E58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 CA_n77A-n261G, CA_n77A-n261H</w:t>
            </w:r>
          </w:p>
        </w:tc>
        <w:tc>
          <w:tcPr>
            <w:tcW w:w="746" w:type="dxa"/>
            <w:vMerge w:val="restart"/>
            <w:tcBorders>
              <w:left w:val="single" w:sz="4" w:space="0" w:color="auto"/>
              <w:right w:val="single" w:sz="4" w:space="0" w:color="auto"/>
            </w:tcBorders>
            <w:vAlign w:val="center"/>
          </w:tcPr>
          <w:p w14:paraId="17AFBE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4C2E6A5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2BB23E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1F5A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EBED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0E9E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DAC45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AA05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A4FA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3549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3EAB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4E6B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6F22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8B7D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6765D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B9CC0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ED619B6"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26A559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AC53C19" w14:textId="77777777" w:rsidTr="009A5134">
        <w:trPr>
          <w:trHeight w:val="148"/>
          <w:jc w:val="center"/>
        </w:trPr>
        <w:tc>
          <w:tcPr>
            <w:tcW w:w="2065" w:type="dxa"/>
            <w:vMerge/>
            <w:tcBorders>
              <w:left w:val="single" w:sz="4" w:space="0" w:color="auto"/>
              <w:right w:val="single" w:sz="4" w:space="0" w:color="auto"/>
            </w:tcBorders>
            <w:vAlign w:val="center"/>
          </w:tcPr>
          <w:p w14:paraId="004E8B2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03DD21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EB215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E9E0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37603BC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E14DA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DDB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8FC4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6D5E4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C6CD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D871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9891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11EE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F6CA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33C3D7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540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FBC4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B45F2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2901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84E9C0B" w14:textId="77777777" w:rsidR="00071EFC" w:rsidRPr="00232036" w:rsidRDefault="00071EFC" w:rsidP="00071EFC">
            <w:pPr>
              <w:jc w:val="center"/>
              <w:rPr>
                <w:rFonts w:ascii="Arial" w:hAnsi="Arial" w:cs="Arial"/>
                <w:sz w:val="18"/>
                <w:szCs w:val="18"/>
              </w:rPr>
            </w:pPr>
          </w:p>
        </w:tc>
      </w:tr>
      <w:tr w:rsidR="00071EFC" w:rsidRPr="00232036" w14:paraId="086F63EF" w14:textId="77777777" w:rsidTr="009A5134">
        <w:trPr>
          <w:trHeight w:val="148"/>
          <w:jc w:val="center"/>
        </w:trPr>
        <w:tc>
          <w:tcPr>
            <w:tcW w:w="2065" w:type="dxa"/>
            <w:vMerge/>
            <w:tcBorders>
              <w:left w:val="single" w:sz="4" w:space="0" w:color="auto"/>
              <w:right w:val="single" w:sz="4" w:space="0" w:color="auto"/>
            </w:tcBorders>
            <w:vAlign w:val="center"/>
          </w:tcPr>
          <w:p w14:paraId="4B9F465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85AB82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B5842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06C1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3968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7711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ED64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2CB0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6E1F5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B4D9F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9D9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AB94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5A2CC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759C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2FF24C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7E75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76E8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B74DD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31EC1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C3A6CDF" w14:textId="77777777" w:rsidR="00071EFC" w:rsidRPr="00232036" w:rsidRDefault="00071EFC" w:rsidP="00071EFC">
            <w:pPr>
              <w:jc w:val="center"/>
              <w:rPr>
                <w:rFonts w:ascii="Arial" w:hAnsi="Arial" w:cs="Arial"/>
                <w:sz w:val="18"/>
                <w:szCs w:val="18"/>
              </w:rPr>
            </w:pPr>
          </w:p>
        </w:tc>
      </w:tr>
      <w:tr w:rsidR="00071EFC" w:rsidRPr="00232036" w14:paraId="2B6001EA" w14:textId="77777777" w:rsidTr="009A5134">
        <w:trPr>
          <w:trHeight w:val="148"/>
          <w:jc w:val="center"/>
        </w:trPr>
        <w:tc>
          <w:tcPr>
            <w:tcW w:w="2065" w:type="dxa"/>
            <w:vMerge/>
            <w:tcBorders>
              <w:left w:val="single" w:sz="4" w:space="0" w:color="auto"/>
              <w:right w:val="single" w:sz="4" w:space="0" w:color="auto"/>
            </w:tcBorders>
            <w:vAlign w:val="center"/>
          </w:tcPr>
          <w:p w14:paraId="34596EC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5FC003D"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0FA221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left w:val="single" w:sz="4" w:space="0" w:color="auto"/>
              <w:right w:val="single" w:sz="4" w:space="0" w:color="auto"/>
            </w:tcBorders>
          </w:tcPr>
          <w:p w14:paraId="59EF7A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CA_n261H</w:t>
            </w:r>
          </w:p>
        </w:tc>
        <w:tc>
          <w:tcPr>
            <w:tcW w:w="749" w:type="dxa"/>
            <w:vMerge/>
            <w:tcBorders>
              <w:left w:val="single" w:sz="4" w:space="0" w:color="auto"/>
              <w:right w:val="single" w:sz="4" w:space="0" w:color="auto"/>
            </w:tcBorders>
            <w:vAlign w:val="center"/>
          </w:tcPr>
          <w:p w14:paraId="533174F0" w14:textId="77777777" w:rsidR="00071EFC" w:rsidRPr="00232036" w:rsidRDefault="00071EFC" w:rsidP="00071EFC">
            <w:pPr>
              <w:jc w:val="center"/>
              <w:rPr>
                <w:rFonts w:ascii="Arial" w:hAnsi="Arial" w:cs="Arial"/>
                <w:sz w:val="18"/>
                <w:szCs w:val="18"/>
              </w:rPr>
            </w:pPr>
          </w:p>
        </w:tc>
      </w:tr>
      <w:tr w:rsidR="00071EFC" w:rsidRPr="00232036" w14:paraId="09F9342D" w14:textId="77777777" w:rsidTr="009A5134">
        <w:trPr>
          <w:trHeight w:val="148"/>
          <w:jc w:val="center"/>
        </w:trPr>
        <w:tc>
          <w:tcPr>
            <w:tcW w:w="2065" w:type="dxa"/>
            <w:vMerge w:val="restart"/>
            <w:tcBorders>
              <w:left w:val="single" w:sz="4" w:space="0" w:color="auto"/>
              <w:right w:val="single" w:sz="4" w:space="0" w:color="auto"/>
            </w:tcBorders>
            <w:vAlign w:val="center"/>
          </w:tcPr>
          <w:p w14:paraId="1D3648F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CA_n77A-n261I</w:t>
            </w:r>
          </w:p>
        </w:tc>
        <w:tc>
          <w:tcPr>
            <w:tcW w:w="1980" w:type="dxa"/>
            <w:vMerge w:val="restart"/>
            <w:tcBorders>
              <w:left w:val="single" w:sz="4" w:space="0" w:color="auto"/>
              <w:right w:val="single" w:sz="4" w:space="0" w:color="auto"/>
            </w:tcBorders>
            <w:vAlign w:val="center"/>
          </w:tcPr>
          <w:p w14:paraId="469A3F9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 xml:space="preserve">CA_n77A-n261A, CA_n77A-n261G, </w:t>
            </w:r>
            <w:r w:rsidRPr="00232036">
              <w:rPr>
                <w:rFonts w:ascii="Arial" w:hAnsi="Arial" w:cs="Arial"/>
                <w:sz w:val="18"/>
                <w:szCs w:val="18"/>
              </w:rPr>
              <w:lastRenderedPageBreak/>
              <w:t>CA_n77A-n261H, CA_n77A-n261I</w:t>
            </w:r>
          </w:p>
        </w:tc>
        <w:tc>
          <w:tcPr>
            <w:tcW w:w="746" w:type="dxa"/>
            <w:vMerge w:val="restart"/>
            <w:tcBorders>
              <w:left w:val="single" w:sz="4" w:space="0" w:color="auto"/>
              <w:right w:val="single" w:sz="4" w:space="0" w:color="auto"/>
            </w:tcBorders>
            <w:vAlign w:val="center"/>
          </w:tcPr>
          <w:p w14:paraId="26855F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14:paraId="65B1DD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7399E4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DBC07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749E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E0B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F8CCA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CEF6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E11C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0F5E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B2CD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7276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3C88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4D63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FB80E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8BE87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11370"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2E3388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6D9B0BB" w14:textId="77777777" w:rsidTr="009A5134">
        <w:trPr>
          <w:trHeight w:val="148"/>
          <w:jc w:val="center"/>
        </w:trPr>
        <w:tc>
          <w:tcPr>
            <w:tcW w:w="2065" w:type="dxa"/>
            <w:vMerge/>
            <w:tcBorders>
              <w:left w:val="single" w:sz="4" w:space="0" w:color="auto"/>
              <w:right w:val="single" w:sz="4" w:space="0" w:color="auto"/>
            </w:tcBorders>
            <w:vAlign w:val="center"/>
          </w:tcPr>
          <w:p w14:paraId="385356F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03B6F6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32CEA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3C73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7331E37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F148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881C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B056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F0A6F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2D00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33D5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9F7A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2BD2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383D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36A92E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757C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377C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B3B17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AC827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116E846" w14:textId="77777777" w:rsidR="00071EFC" w:rsidRPr="00232036" w:rsidRDefault="00071EFC" w:rsidP="00071EFC">
            <w:pPr>
              <w:jc w:val="center"/>
              <w:rPr>
                <w:rFonts w:ascii="Arial" w:hAnsi="Arial" w:cs="Arial"/>
                <w:sz w:val="18"/>
                <w:szCs w:val="18"/>
              </w:rPr>
            </w:pPr>
          </w:p>
        </w:tc>
      </w:tr>
      <w:tr w:rsidR="00071EFC" w:rsidRPr="00232036" w14:paraId="6A08510B" w14:textId="77777777" w:rsidTr="009A5134">
        <w:trPr>
          <w:trHeight w:val="148"/>
          <w:jc w:val="center"/>
        </w:trPr>
        <w:tc>
          <w:tcPr>
            <w:tcW w:w="2065" w:type="dxa"/>
            <w:vMerge/>
            <w:tcBorders>
              <w:left w:val="single" w:sz="4" w:space="0" w:color="auto"/>
              <w:right w:val="single" w:sz="4" w:space="0" w:color="auto"/>
            </w:tcBorders>
            <w:vAlign w:val="center"/>
          </w:tcPr>
          <w:p w14:paraId="385DAD9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CD9EB9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F2F3F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981E1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00C6D8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7DF3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013C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7530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D43B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F228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1B86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F7F1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A695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814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4B279A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55F0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02F1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908506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00DBC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EFB4EBB" w14:textId="77777777" w:rsidR="00071EFC" w:rsidRPr="00232036" w:rsidRDefault="00071EFC" w:rsidP="00071EFC">
            <w:pPr>
              <w:jc w:val="center"/>
              <w:rPr>
                <w:rFonts w:ascii="Arial" w:hAnsi="Arial" w:cs="Arial"/>
                <w:sz w:val="18"/>
                <w:szCs w:val="18"/>
              </w:rPr>
            </w:pPr>
          </w:p>
        </w:tc>
      </w:tr>
      <w:tr w:rsidR="00071EFC" w:rsidRPr="00232036" w14:paraId="6BB060CD" w14:textId="77777777" w:rsidTr="009A5134">
        <w:trPr>
          <w:trHeight w:val="148"/>
          <w:jc w:val="center"/>
        </w:trPr>
        <w:tc>
          <w:tcPr>
            <w:tcW w:w="2065" w:type="dxa"/>
            <w:vMerge/>
            <w:tcBorders>
              <w:left w:val="single" w:sz="4" w:space="0" w:color="auto"/>
              <w:right w:val="single" w:sz="4" w:space="0" w:color="auto"/>
            </w:tcBorders>
            <w:vAlign w:val="center"/>
          </w:tcPr>
          <w:p w14:paraId="5C1A0F8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ED28389"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D0D02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left w:val="single" w:sz="4" w:space="0" w:color="auto"/>
              <w:right w:val="single" w:sz="4" w:space="0" w:color="auto"/>
            </w:tcBorders>
          </w:tcPr>
          <w:p w14:paraId="171D19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CA_n261I</w:t>
            </w:r>
          </w:p>
        </w:tc>
        <w:tc>
          <w:tcPr>
            <w:tcW w:w="749" w:type="dxa"/>
            <w:vMerge/>
            <w:tcBorders>
              <w:left w:val="single" w:sz="4" w:space="0" w:color="auto"/>
              <w:right w:val="single" w:sz="4" w:space="0" w:color="auto"/>
            </w:tcBorders>
            <w:vAlign w:val="center"/>
          </w:tcPr>
          <w:p w14:paraId="526E4741" w14:textId="77777777" w:rsidR="00071EFC" w:rsidRPr="00232036" w:rsidRDefault="00071EFC" w:rsidP="00071EFC">
            <w:pPr>
              <w:jc w:val="center"/>
              <w:rPr>
                <w:rFonts w:ascii="Arial" w:hAnsi="Arial" w:cs="Arial"/>
                <w:sz w:val="18"/>
                <w:szCs w:val="18"/>
              </w:rPr>
            </w:pPr>
          </w:p>
        </w:tc>
      </w:tr>
      <w:tr w:rsidR="00071EFC" w:rsidRPr="00232036" w14:paraId="523D13AA" w14:textId="77777777" w:rsidTr="009A5134">
        <w:trPr>
          <w:trHeight w:val="148"/>
          <w:jc w:val="center"/>
        </w:trPr>
        <w:tc>
          <w:tcPr>
            <w:tcW w:w="2065" w:type="dxa"/>
            <w:vMerge w:val="restart"/>
            <w:tcBorders>
              <w:left w:val="single" w:sz="4" w:space="0" w:color="auto"/>
              <w:right w:val="single" w:sz="4" w:space="0" w:color="auto"/>
            </w:tcBorders>
            <w:vAlign w:val="center"/>
          </w:tcPr>
          <w:p w14:paraId="687E90A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CA_n77A-n261J</w:t>
            </w:r>
          </w:p>
        </w:tc>
        <w:tc>
          <w:tcPr>
            <w:tcW w:w="1980" w:type="dxa"/>
            <w:vMerge w:val="restart"/>
            <w:tcBorders>
              <w:left w:val="single" w:sz="4" w:space="0" w:color="auto"/>
              <w:right w:val="single" w:sz="4" w:space="0" w:color="auto"/>
            </w:tcBorders>
            <w:vAlign w:val="center"/>
          </w:tcPr>
          <w:p w14:paraId="5A80645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w:t>
            </w:r>
          </w:p>
          <w:p w14:paraId="0A96E36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CA_n77A-n261G</w:t>
            </w:r>
          </w:p>
          <w:p w14:paraId="599ED94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CA_n77A-n261H CA_n77A-n261I</w:t>
            </w:r>
          </w:p>
          <w:p w14:paraId="3E028A7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CA_n77A-n261J</w:t>
            </w:r>
          </w:p>
        </w:tc>
        <w:tc>
          <w:tcPr>
            <w:tcW w:w="746" w:type="dxa"/>
            <w:vMerge w:val="restart"/>
            <w:tcBorders>
              <w:left w:val="single" w:sz="4" w:space="0" w:color="auto"/>
              <w:right w:val="single" w:sz="4" w:space="0" w:color="auto"/>
            </w:tcBorders>
            <w:vAlign w:val="center"/>
          </w:tcPr>
          <w:p w14:paraId="028662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787130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962CF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CBCB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89A9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2EE99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35C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C951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5592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D3BA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A5C6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CBFA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4BAEB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7B1B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CB356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CD319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F396DD"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4EF7A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7A25B80" w14:textId="77777777" w:rsidTr="009A5134">
        <w:trPr>
          <w:trHeight w:val="148"/>
          <w:jc w:val="center"/>
        </w:trPr>
        <w:tc>
          <w:tcPr>
            <w:tcW w:w="2065" w:type="dxa"/>
            <w:vMerge/>
            <w:tcBorders>
              <w:left w:val="single" w:sz="4" w:space="0" w:color="auto"/>
              <w:right w:val="single" w:sz="4" w:space="0" w:color="auto"/>
            </w:tcBorders>
            <w:vAlign w:val="center"/>
          </w:tcPr>
          <w:p w14:paraId="0C28538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21A063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B6C41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1D3C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5397F17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1810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4901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BA509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B2E7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6BFF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7C5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5F7C8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3865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8F3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27053C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EEE3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9C65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DC77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F3F27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8A972B6" w14:textId="77777777" w:rsidR="00071EFC" w:rsidRPr="00232036" w:rsidRDefault="00071EFC" w:rsidP="00071EFC">
            <w:pPr>
              <w:jc w:val="center"/>
              <w:rPr>
                <w:rFonts w:ascii="Arial" w:hAnsi="Arial" w:cs="Arial"/>
                <w:sz w:val="18"/>
                <w:szCs w:val="18"/>
              </w:rPr>
            </w:pPr>
          </w:p>
        </w:tc>
      </w:tr>
      <w:tr w:rsidR="00071EFC" w:rsidRPr="00232036" w14:paraId="50580CC9" w14:textId="77777777" w:rsidTr="009A5134">
        <w:trPr>
          <w:trHeight w:val="148"/>
          <w:jc w:val="center"/>
        </w:trPr>
        <w:tc>
          <w:tcPr>
            <w:tcW w:w="2065" w:type="dxa"/>
            <w:vMerge/>
            <w:tcBorders>
              <w:left w:val="single" w:sz="4" w:space="0" w:color="auto"/>
              <w:right w:val="single" w:sz="4" w:space="0" w:color="auto"/>
            </w:tcBorders>
            <w:vAlign w:val="center"/>
          </w:tcPr>
          <w:p w14:paraId="5A9D1DD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88F4B0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C3E17A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1EE9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E018E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D131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614D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DAB4D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58F2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60BF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9B1B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8BEA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B8DD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0DC2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7DE62D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7B88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2BB1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37FC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E5BC6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579E522" w14:textId="77777777" w:rsidR="00071EFC" w:rsidRPr="00232036" w:rsidRDefault="00071EFC" w:rsidP="00071EFC">
            <w:pPr>
              <w:jc w:val="center"/>
              <w:rPr>
                <w:rFonts w:ascii="Arial" w:hAnsi="Arial" w:cs="Arial"/>
                <w:sz w:val="18"/>
                <w:szCs w:val="18"/>
              </w:rPr>
            </w:pPr>
          </w:p>
        </w:tc>
      </w:tr>
      <w:tr w:rsidR="00071EFC" w:rsidRPr="00232036" w14:paraId="6A38376A" w14:textId="77777777" w:rsidTr="009A5134">
        <w:trPr>
          <w:trHeight w:val="148"/>
          <w:jc w:val="center"/>
        </w:trPr>
        <w:tc>
          <w:tcPr>
            <w:tcW w:w="2065" w:type="dxa"/>
            <w:vMerge/>
            <w:tcBorders>
              <w:left w:val="single" w:sz="4" w:space="0" w:color="auto"/>
              <w:right w:val="single" w:sz="4" w:space="0" w:color="auto"/>
            </w:tcBorders>
            <w:vAlign w:val="center"/>
          </w:tcPr>
          <w:p w14:paraId="5CEF672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754AE09"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36A586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07363560"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45AA60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CA_n261J in Table 5.5A.1-1 in TS 38.101-2</w:t>
            </w:r>
          </w:p>
        </w:tc>
        <w:tc>
          <w:tcPr>
            <w:tcW w:w="749" w:type="dxa"/>
            <w:vMerge/>
            <w:tcBorders>
              <w:left w:val="single" w:sz="4" w:space="0" w:color="auto"/>
              <w:right w:val="single" w:sz="4" w:space="0" w:color="auto"/>
            </w:tcBorders>
            <w:vAlign w:val="center"/>
          </w:tcPr>
          <w:p w14:paraId="343ED9D9" w14:textId="77777777" w:rsidR="00071EFC" w:rsidRPr="00232036" w:rsidRDefault="00071EFC" w:rsidP="00071EFC">
            <w:pPr>
              <w:jc w:val="center"/>
              <w:rPr>
                <w:rFonts w:ascii="Arial" w:hAnsi="Arial" w:cs="Arial"/>
                <w:sz w:val="18"/>
                <w:szCs w:val="18"/>
              </w:rPr>
            </w:pPr>
          </w:p>
        </w:tc>
      </w:tr>
      <w:tr w:rsidR="00071EFC" w:rsidRPr="00232036" w14:paraId="3D7B045C" w14:textId="77777777" w:rsidTr="009A5134">
        <w:trPr>
          <w:trHeight w:val="148"/>
          <w:jc w:val="center"/>
        </w:trPr>
        <w:tc>
          <w:tcPr>
            <w:tcW w:w="2065" w:type="dxa"/>
            <w:vMerge w:val="restart"/>
            <w:tcBorders>
              <w:left w:val="single" w:sz="4" w:space="0" w:color="auto"/>
              <w:right w:val="single" w:sz="4" w:space="0" w:color="auto"/>
            </w:tcBorders>
            <w:vAlign w:val="center"/>
          </w:tcPr>
          <w:p w14:paraId="09B2D8B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CA_n77A-n261K</w:t>
            </w:r>
          </w:p>
        </w:tc>
        <w:tc>
          <w:tcPr>
            <w:tcW w:w="1980" w:type="dxa"/>
            <w:vMerge w:val="restart"/>
            <w:tcBorders>
              <w:left w:val="single" w:sz="4" w:space="0" w:color="auto"/>
              <w:right w:val="single" w:sz="4" w:space="0" w:color="auto"/>
            </w:tcBorders>
            <w:vAlign w:val="center"/>
          </w:tcPr>
          <w:p w14:paraId="2D2FC97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w:t>
            </w:r>
          </w:p>
          <w:p w14:paraId="1D50481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CA_n77A-n261G</w:t>
            </w:r>
          </w:p>
          <w:p w14:paraId="2BEAC29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CA_n77A-n261H CA_n77A-n261I</w:t>
            </w:r>
          </w:p>
          <w:p w14:paraId="68372C8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CA_n77A-n261J</w:t>
            </w:r>
          </w:p>
          <w:p w14:paraId="27B55BC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CA_n77A-n261K</w:t>
            </w:r>
          </w:p>
        </w:tc>
        <w:tc>
          <w:tcPr>
            <w:tcW w:w="746" w:type="dxa"/>
            <w:vMerge w:val="restart"/>
            <w:tcBorders>
              <w:left w:val="single" w:sz="4" w:space="0" w:color="auto"/>
              <w:right w:val="single" w:sz="4" w:space="0" w:color="auto"/>
            </w:tcBorders>
            <w:vAlign w:val="center"/>
          </w:tcPr>
          <w:p w14:paraId="738E44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3ED45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08F9F8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E702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5A1AF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948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F311B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FC58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E2B6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3C5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3F88D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29F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4FF0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CB84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9596C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C52E2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883EF3"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54E3AD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0A7F6FA" w14:textId="77777777" w:rsidTr="009A5134">
        <w:trPr>
          <w:trHeight w:val="148"/>
          <w:jc w:val="center"/>
        </w:trPr>
        <w:tc>
          <w:tcPr>
            <w:tcW w:w="2065" w:type="dxa"/>
            <w:vMerge/>
            <w:tcBorders>
              <w:left w:val="single" w:sz="4" w:space="0" w:color="auto"/>
              <w:right w:val="single" w:sz="4" w:space="0" w:color="auto"/>
            </w:tcBorders>
            <w:vAlign w:val="center"/>
          </w:tcPr>
          <w:p w14:paraId="3363248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D7D001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F7A7E2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457B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59B0E9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F8C84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2739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D701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4F55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358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A12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23F1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F238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74CF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3F59FF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ACDA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35EF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3D65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FFF3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D9ED041" w14:textId="77777777" w:rsidR="00071EFC" w:rsidRPr="00232036" w:rsidRDefault="00071EFC" w:rsidP="00071EFC">
            <w:pPr>
              <w:jc w:val="center"/>
              <w:rPr>
                <w:rFonts w:ascii="Arial" w:hAnsi="Arial" w:cs="Arial"/>
                <w:sz w:val="18"/>
                <w:szCs w:val="18"/>
              </w:rPr>
            </w:pPr>
          </w:p>
        </w:tc>
      </w:tr>
      <w:tr w:rsidR="00071EFC" w:rsidRPr="00232036" w14:paraId="0B4551E8" w14:textId="77777777" w:rsidTr="009A5134">
        <w:trPr>
          <w:trHeight w:val="148"/>
          <w:jc w:val="center"/>
        </w:trPr>
        <w:tc>
          <w:tcPr>
            <w:tcW w:w="2065" w:type="dxa"/>
            <w:vMerge/>
            <w:tcBorders>
              <w:left w:val="single" w:sz="4" w:space="0" w:color="auto"/>
              <w:right w:val="single" w:sz="4" w:space="0" w:color="auto"/>
            </w:tcBorders>
            <w:vAlign w:val="center"/>
          </w:tcPr>
          <w:p w14:paraId="66BA927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E928BB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705EDA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7BE0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06692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1F7E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4A2C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A0AD3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20B0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28A2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C9E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C5D3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B143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7A3F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2EE347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09A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8528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6EC6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2E85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287B55B" w14:textId="77777777" w:rsidR="00071EFC" w:rsidRPr="00232036" w:rsidRDefault="00071EFC" w:rsidP="00071EFC">
            <w:pPr>
              <w:jc w:val="center"/>
              <w:rPr>
                <w:rFonts w:ascii="Arial" w:hAnsi="Arial" w:cs="Arial"/>
                <w:sz w:val="18"/>
                <w:szCs w:val="18"/>
              </w:rPr>
            </w:pPr>
          </w:p>
        </w:tc>
      </w:tr>
      <w:tr w:rsidR="00071EFC" w:rsidRPr="00232036" w14:paraId="3A5DE5F2" w14:textId="77777777" w:rsidTr="009A5134">
        <w:trPr>
          <w:trHeight w:val="148"/>
          <w:jc w:val="center"/>
        </w:trPr>
        <w:tc>
          <w:tcPr>
            <w:tcW w:w="2065" w:type="dxa"/>
            <w:vMerge/>
            <w:tcBorders>
              <w:left w:val="single" w:sz="4" w:space="0" w:color="auto"/>
              <w:right w:val="single" w:sz="4" w:space="0" w:color="auto"/>
            </w:tcBorders>
            <w:vAlign w:val="center"/>
          </w:tcPr>
          <w:p w14:paraId="7D63EFB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DEF6543"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40CC7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59440111"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20E9D2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CA_n261K in Table 5.5A.1-1 in TS 38.101-2</w:t>
            </w:r>
          </w:p>
        </w:tc>
        <w:tc>
          <w:tcPr>
            <w:tcW w:w="749" w:type="dxa"/>
            <w:vMerge/>
            <w:tcBorders>
              <w:left w:val="single" w:sz="4" w:space="0" w:color="auto"/>
              <w:right w:val="single" w:sz="4" w:space="0" w:color="auto"/>
            </w:tcBorders>
            <w:vAlign w:val="center"/>
          </w:tcPr>
          <w:p w14:paraId="4549C6D6" w14:textId="77777777" w:rsidR="00071EFC" w:rsidRPr="00232036" w:rsidRDefault="00071EFC" w:rsidP="00071EFC">
            <w:pPr>
              <w:jc w:val="center"/>
              <w:rPr>
                <w:rFonts w:ascii="Arial" w:hAnsi="Arial" w:cs="Arial"/>
                <w:sz w:val="18"/>
                <w:szCs w:val="18"/>
              </w:rPr>
            </w:pPr>
          </w:p>
        </w:tc>
      </w:tr>
      <w:tr w:rsidR="00071EFC" w:rsidRPr="00232036" w14:paraId="4CF258EE" w14:textId="77777777" w:rsidTr="009A5134">
        <w:trPr>
          <w:trHeight w:val="148"/>
          <w:jc w:val="center"/>
        </w:trPr>
        <w:tc>
          <w:tcPr>
            <w:tcW w:w="2065" w:type="dxa"/>
            <w:vMerge w:val="restart"/>
            <w:tcBorders>
              <w:left w:val="single" w:sz="4" w:space="0" w:color="auto"/>
              <w:right w:val="single" w:sz="4" w:space="0" w:color="auto"/>
            </w:tcBorders>
            <w:vAlign w:val="center"/>
          </w:tcPr>
          <w:p w14:paraId="3F4B457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CA_n77A-n261L</w:t>
            </w:r>
          </w:p>
        </w:tc>
        <w:tc>
          <w:tcPr>
            <w:tcW w:w="1980" w:type="dxa"/>
            <w:vMerge w:val="restart"/>
            <w:tcBorders>
              <w:left w:val="single" w:sz="4" w:space="0" w:color="auto"/>
              <w:right w:val="single" w:sz="4" w:space="0" w:color="auto"/>
            </w:tcBorders>
            <w:vAlign w:val="center"/>
          </w:tcPr>
          <w:p w14:paraId="45B4A3D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w:t>
            </w:r>
          </w:p>
          <w:p w14:paraId="3DFD94F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CA_n77A-n261G</w:t>
            </w:r>
          </w:p>
          <w:p w14:paraId="4448B43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CA_n77A-n261H CA_n77A-n261I</w:t>
            </w:r>
          </w:p>
          <w:p w14:paraId="3436EF8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CA_n77A-n261J</w:t>
            </w:r>
          </w:p>
          <w:p w14:paraId="3A8F314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CA_n77A-n261K</w:t>
            </w:r>
          </w:p>
          <w:p w14:paraId="226275F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CA_n77A-n261L</w:t>
            </w:r>
          </w:p>
        </w:tc>
        <w:tc>
          <w:tcPr>
            <w:tcW w:w="746" w:type="dxa"/>
            <w:vMerge w:val="restart"/>
            <w:tcBorders>
              <w:left w:val="single" w:sz="4" w:space="0" w:color="auto"/>
              <w:right w:val="single" w:sz="4" w:space="0" w:color="auto"/>
            </w:tcBorders>
            <w:vAlign w:val="center"/>
          </w:tcPr>
          <w:p w14:paraId="36536F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9F3D4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A3A55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00AE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914E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13CB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6CB84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E53B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26A0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EAA2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759C2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F41E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3BF2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CC3F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A8554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CC4B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724E62"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1535D3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5198ADD" w14:textId="77777777" w:rsidTr="009A5134">
        <w:trPr>
          <w:trHeight w:val="148"/>
          <w:jc w:val="center"/>
        </w:trPr>
        <w:tc>
          <w:tcPr>
            <w:tcW w:w="2065" w:type="dxa"/>
            <w:vMerge/>
            <w:tcBorders>
              <w:left w:val="single" w:sz="4" w:space="0" w:color="auto"/>
              <w:right w:val="single" w:sz="4" w:space="0" w:color="auto"/>
            </w:tcBorders>
            <w:vAlign w:val="center"/>
          </w:tcPr>
          <w:p w14:paraId="084A938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00A7F8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DCC38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9DEF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C0B90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C499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396BA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E388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0A0E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CCA3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A5DF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78D1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064B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982E6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023901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F015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7052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226E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4E9A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7E55C7A" w14:textId="77777777" w:rsidR="00071EFC" w:rsidRPr="00232036" w:rsidRDefault="00071EFC" w:rsidP="00071EFC">
            <w:pPr>
              <w:jc w:val="center"/>
              <w:rPr>
                <w:rFonts w:ascii="Arial" w:hAnsi="Arial" w:cs="Arial"/>
                <w:sz w:val="18"/>
                <w:szCs w:val="18"/>
              </w:rPr>
            </w:pPr>
          </w:p>
        </w:tc>
      </w:tr>
      <w:tr w:rsidR="00071EFC" w:rsidRPr="00232036" w14:paraId="107BF5BE" w14:textId="77777777" w:rsidTr="009A5134">
        <w:trPr>
          <w:trHeight w:val="148"/>
          <w:jc w:val="center"/>
        </w:trPr>
        <w:tc>
          <w:tcPr>
            <w:tcW w:w="2065" w:type="dxa"/>
            <w:vMerge/>
            <w:tcBorders>
              <w:left w:val="single" w:sz="4" w:space="0" w:color="auto"/>
              <w:right w:val="single" w:sz="4" w:space="0" w:color="auto"/>
            </w:tcBorders>
            <w:vAlign w:val="center"/>
          </w:tcPr>
          <w:p w14:paraId="5FF1124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E563CE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D6A417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5ED8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1B52D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8F33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B5C5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5945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BCF1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9438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43E0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015F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BFC7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4B37C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73A734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92BB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1D9A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AB48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3B74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F6B3FD0" w14:textId="77777777" w:rsidR="00071EFC" w:rsidRPr="00232036" w:rsidRDefault="00071EFC" w:rsidP="00071EFC">
            <w:pPr>
              <w:jc w:val="center"/>
              <w:rPr>
                <w:rFonts w:ascii="Arial" w:hAnsi="Arial" w:cs="Arial"/>
                <w:sz w:val="18"/>
                <w:szCs w:val="18"/>
              </w:rPr>
            </w:pPr>
          </w:p>
        </w:tc>
      </w:tr>
      <w:tr w:rsidR="00071EFC" w:rsidRPr="00232036" w14:paraId="5DFD5613" w14:textId="77777777" w:rsidTr="009A5134">
        <w:trPr>
          <w:trHeight w:val="148"/>
          <w:jc w:val="center"/>
        </w:trPr>
        <w:tc>
          <w:tcPr>
            <w:tcW w:w="2065" w:type="dxa"/>
            <w:vMerge/>
            <w:tcBorders>
              <w:left w:val="single" w:sz="4" w:space="0" w:color="auto"/>
              <w:right w:val="single" w:sz="4" w:space="0" w:color="auto"/>
            </w:tcBorders>
            <w:vAlign w:val="center"/>
          </w:tcPr>
          <w:p w14:paraId="7E8F321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680B148"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221E01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4371B5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CA_n261L in Table 5.5A.1-1 in TS 38.101-2</w:t>
            </w:r>
          </w:p>
        </w:tc>
        <w:tc>
          <w:tcPr>
            <w:tcW w:w="749" w:type="dxa"/>
            <w:vMerge/>
            <w:tcBorders>
              <w:left w:val="single" w:sz="4" w:space="0" w:color="auto"/>
              <w:right w:val="single" w:sz="4" w:space="0" w:color="auto"/>
            </w:tcBorders>
            <w:vAlign w:val="center"/>
          </w:tcPr>
          <w:p w14:paraId="0120AF9A" w14:textId="77777777" w:rsidR="00071EFC" w:rsidRPr="00232036" w:rsidRDefault="00071EFC" w:rsidP="00071EFC">
            <w:pPr>
              <w:jc w:val="center"/>
              <w:rPr>
                <w:rFonts w:ascii="Arial" w:hAnsi="Arial" w:cs="Arial"/>
                <w:sz w:val="18"/>
                <w:szCs w:val="18"/>
              </w:rPr>
            </w:pPr>
          </w:p>
        </w:tc>
      </w:tr>
      <w:tr w:rsidR="00071EFC" w:rsidRPr="00232036" w14:paraId="02B87053" w14:textId="77777777" w:rsidTr="009A5134">
        <w:trPr>
          <w:trHeight w:val="148"/>
          <w:jc w:val="center"/>
        </w:trPr>
        <w:tc>
          <w:tcPr>
            <w:tcW w:w="2065" w:type="dxa"/>
            <w:vMerge w:val="restart"/>
            <w:tcBorders>
              <w:left w:val="single" w:sz="4" w:space="0" w:color="auto"/>
              <w:right w:val="single" w:sz="4" w:space="0" w:color="auto"/>
            </w:tcBorders>
            <w:vAlign w:val="center"/>
          </w:tcPr>
          <w:p w14:paraId="5ADBFA6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CA_n77A-n261M</w:t>
            </w:r>
          </w:p>
        </w:tc>
        <w:tc>
          <w:tcPr>
            <w:tcW w:w="1980" w:type="dxa"/>
            <w:vMerge w:val="restart"/>
            <w:tcBorders>
              <w:left w:val="single" w:sz="4" w:space="0" w:color="auto"/>
              <w:right w:val="single" w:sz="4" w:space="0" w:color="auto"/>
            </w:tcBorders>
            <w:vAlign w:val="center"/>
          </w:tcPr>
          <w:p w14:paraId="4422557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w:t>
            </w:r>
          </w:p>
          <w:p w14:paraId="7436002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CA_n77A-n261G</w:t>
            </w:r>
          </w:p>
          <w:p w14:paraId="56B112B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CA_n77A-n261H CA_n77A-n261I</w:t>
            </w:r>
          </w:p>
          <w:p w14:paraId="6228C19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CA_n77A-n261J</w:t>
            </w:r>
          </w:p>
          <w:p w14:paraId="50978B0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CA_n77A-n261K</w:t>
            </w:r>
          </w:p>
          <w:p w14:paraId="60BD8F3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CA_n77A-n261L</w:t>
            </w:r>
          </w:p>
          <w:p w14:paraId="632B2A1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CA_n77A-n261M</w:t>
            </w:r>
          </w:p>
        </w:tc>
        <w:tc>
          <w:tcPr>
            <w:tcW w:w="746" w:type="dxa"/>
            <w:vMerge w:val="restart"/>
            <w:tcBorders>
              <w:left w:val="single" w:sz="4" w:space="0" w:color="auto"/>
              <w:right w:val="single" w:sz="4" w:space="0" w:color="auto"/>
            </w:tcBorders>
            <w:vAlign w:val="center"/>
          </w:tcPr>
          <w:p w14:paraId="09FB4F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93197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E93F1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A89E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665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EDA7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411A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98B6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A9E7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215F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5B7B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92C2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389F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4F4A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DEB1B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557B5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6AD1F0"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7004C9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57065AB" w14:textId="77777777" w:rsidTr="009A5134">
        <w:trPr>
          <w:trHeight w:val="148"/>
          <w:jc w:val="center"/>
        </w:trPr>
        <w:tc>
          <w:tcPr>
            <w:tcW w:w="2065" w:type="dxa"/>
            <w:vMerge/>
            <w:tcBorders>
              <w:left w:val="single" w:sz="4" w:space="0" w:color="auto"/>
              <w:right w:val="single" w:sz="4" w:space="0" w:color="auto"/>
            </w:tcBorders>
            <w:vAlign w:val="center"/>
          </w:tcPr>
          <w:p w14:paraId="78B9C83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A43ACD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149CAF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FCDF1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E0762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C55E1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C189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B70B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4072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87E6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C8B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A706D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BD8F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2829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04DB1D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1296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2BC2A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D6EC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0BD4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2D9B7E4" w14:textId="77777777" w:rsidR="00071EFC" w:rsidRPr="00232036" w:rsidRDefault="00071EFC" w:rsidP="00071EFC">
            <w:pPr>
              <w:jc w:val="center"/>
              <w:rPr>
                <w:rFonts w:ascii="Arial" w:hAnsi="Arial" w:cs="Arial"/>
                <w:sz w:val="18"/>
                <w:szCs w:val="18"/>
              </w:rPr>
            </w:pPr>
          </w:p>
        </w:tc>
      </w:tr>
      <w:tr w:rsidR="00071EFC" w:rsidRPr="00232036" w14:paraId="72407B87" w14:textId="77777777" w:rsidTr="009A5134">
        <w:trPr>
          <w:trHeight w:val="148"/>
          <w:jc w:val="center"/>
        </w:trPr>
        <w:tc>
          <w:tcPr>
            <w:tcW w:w="2065" w:type="dxa"/>
            <w:vMerge/>
            <w:tcBorders>
              <w:left w:val="single" w:sz="4" w:space="0" w:color="auto"/>
              <w:right w:val="single" w:sz="4" w:space="0" w:color="auto"/>
            </w:tcBorders>
            <w:vAlign w:val="center"/>
          </w:tcPr>
          <w:p w14:paraId="03F921A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78D811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A9D9B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6669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2E109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40FA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D3E6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5145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D15A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862B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3491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CD47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4535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2869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296D4D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3894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A784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A5DE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5DCF2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EE1A9EB" w14:textId="77777777" w:rsidR="00071EFC" w:rsidRPr="00232036" w:rsidRDefault="00071EFC" w:rsidP="00071EFC">
            <w:pPr>
              <w:jc w:val="center"/>
              <w:rPr>
                <w:rFonts w:ascii="Arial" w:hAnsi="Arial" w:cs="Arial"/>
                <w:sz w:val="18"/>
                <w:szCs w:val="18"/>
              </w:rPr>
            </w:pPr>
          </w:p>
        </w:tc>
      </w:tr>
      <w:tr w:rsidR="00071EFC" w:rsidRPr="00232036" w14:paraId="4F9A95DB" w14:textId="77777777" w:rsidTr="009A5134">
        <w:trPr>
          <w:trHeight w:val="148"/>
          <w:jc w:val="center"/>
        </w:trPr>
        <w:tc>
          <w:tcPr>
            <w:tcW w:w="2065" w:type="dxa"/>
            <w:vMerge/>
            <w:tcBorders>
              <w:left w:val="single" w:sz="4" w:space="0" w:color="auto"/>
              <w:right w:val="single" w:sz="4" w:space="0" w:color="auto"/>
            </w:tcBorders>
            <w:vAlign w:val="center"/>
          </w:tcPr>
          <w:p w14:paraId="2ECFDE1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7889995"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4E78D8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0D26AF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CA_n261M in Table 5.5A.1-1 in TS 38.101-2</w:t>
            </w:r>
          </w:p>
        </w:tc>
        <w:tc>
          <w:tcPr>
            <w:tcW w:w="749" w:type="dxa"/>
            <w:vMerge/>
            <w:tcBorders>
              <w:left w:val="single" w:sz="4" w:space="0" w:color="auto"/>
              <w:right w:val="single" w:sz="4" w:space="0" w:color="auto"/>
            </w:tcBorders>
            <w:vAlign w:val="center"/>
          </w:tcPr>
          <w:p w14:paraId="2035EB8F" w14:textId="77777777" w:rsidR="00071EFC" w:rsidRPr="00232036" w:rsidRDefault="00071EFC" w:rsidP="00071EFC">
            <w:pPr>
              <w:jc w:val="center"/>
              <w:rPr>
                <w:rFonts w:ascii="Arial" w:hAnsi="Arial" w:cs="Arial"/>
                <w:sz w:val="18"/>
                <w:szCs w:val="18"/>
              </w:rPr>
            </w:pPr>
          </w:p>
        </w:tc>
      </w:tr>
      <w:tr w:rsidR="00071EFC" w:rsidRPr="00232036" w14:paraId="2E9BC440" w14:textId="77777777" w:rsidTr="009A5134">
        <w:trPr>
          <w:trHeight w:val="148"/>
          <w:jc w:val="center"/>
        </w:trPr>
        <w:tc>
          <w:tcPr>
            <w:tcW w:w="2065" w:type="dxa"/>
            <w:vMerge w:val="restart"/>
            <w:tcBorders>
              <w:left w:val="single" w:sz="4" w:space="0" w:color="auto"/>
              <w:right w:val="single" w:sz="4" w:space="0" w:color="auto"/>
            </w:tcBorders>
            <w:vAlign w:val="center"/>
          </w:tcPr>
          <w:p w14:paraId="7873C24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CA_n77A-n261(2A)</w:t>
            </w:r>
          </w:p>
        </w:tc>
        <w:tc>
          <w:tcPr>
            <w:tcW w:w="1980" w:type="dxa"/>
            <w:vMerge w:val="restart"/>
            <w:tcBorders>
              <w:left w:val="single" w:sz="4" w:space="0" w:color="auto"/>
              <w:right w:val="single" w:sz="4" w:space="0" w:color="auto"/>
            </w:tcBorders>
            <w:vAlign w:val="center"/>
          </w:tcPr>
          <w:p w14:paraId="0BF1283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w:t>
            </w:r>
          </w:p>
        </w:tc>
        <w:tc>
          <w:tcPr>
            <w:tcW w:w="746" w:type="dxa"/>
            <w:vMerge w:val="restart"/>
            <w:tcBorders>
              <w:left w:val="single" w:sz="4" w:space="0" w:color="auto"/>
              <w:right w:val="single" w:sz="4" w:space="0" w:color="auto"/>
            </w:tcBorders>
            <w:vAlign w:val="center"/>
          </w:tcPr>
          <w:p w14:paraId="3D9F7F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AF67E1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D500F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5E1F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CE260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A57E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1F2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D0E8B3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FE8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8CBA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E792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E1C5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4FED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51EA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9DB83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B10B1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036DE3"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89B73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689BCE3" w14:textId="77777777" w:rsidTr="009A5134">
        <w:trPr>
          <w:trHeight w:val="148"/>
          <w:jc w:val="center"/>
        </w:trPr>
        <w:tc>
          <w:tcPr>
            <w:tcW w:w="2065" w:type="dxa"/>
            <w:vMerge/>
            <w:tcBorders>
              <w:left w:val="single" w:sz="4" w:space="0" w:color="auto"/>
              <w:right w:val="single" w:sz="4" w:space="0" w:color="auto"/>
            </w:tcBorders>
            <w:vAlign w:val="center"/>
          </w:tcPr>
          <w:p w14:paraId="28C4A53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B03F4C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1D1FA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8C0D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AED06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144C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B8D0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1707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8563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5188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8E14F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B6D3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ED32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E4E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160ADD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35E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EEE0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35E5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5A13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3F62F84" w14:textId="77777777" w:rsidR="00071EFC" w:rsidRPr="00232036" w:rsidRDefault="00071EFC" w:rsidP="00071EFC">
            <w:pPr>
              <w:jc w:val="center"/>
              <w:rPr>
                <w:rFonts w:ascii="Arial" w:hAnsi="Arial" w:cs="Arial"/>
                <w:sz w:val="18"/>
                <w:szCs w:val="18"/>
              </w:rPr>
            </w:pPr>
          </w:p>
        </w:tc>
      </w:tr>
      <w:tr w:rsidR="00071EFC" w:rsidRPr="00232036" w14:paraId="01C8C313" w14:textId="77777777" w:rsidTr="009A5134">
        <w:trPr>
          <w:trHeight w:val="148"/>
          <w:jc w:val="center"/>
        </w:trPr>
        <w:tc>
          <w:tcPr>
            <w:tcW w:w="2065" w:type="dxa"/>
            <w:vMerge/>
            <w:tcBorders>
              <w:left w:val="single" w:sz="4" w:space="0" w:color="auto"/>
              <w:right w:val="single" w:sz="4" w:space="0" w:color="auto"/>
            </w:tcBorders>
            <w:vAlign w:val="center"/>
          </w:tcPr>
          <w:p w14:paraId="0D20137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2970B7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79F31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3971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3BBA2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62B0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239A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F4B2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6767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ECAF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1FA4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E498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C3FE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1683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23C111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CE5F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2512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509A5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3F074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907F82E" w14:textId="77777777" w:rsidR="00071EFC" w:rsidRPr="00232036" w:rsidRDefault="00071EFC" w:rsidP="00071EFC">
            <w:pPr>
              <w:jc w:val="center"/>
              <w:rPr>
                <w:rFonts w:ascii="Arial" w:hAnsi="Arial" w:cs="Arial"/>
                <w:sz w:val="18"/>
                <w:szCs w:val="18"/>
              </w:rPr>
            </w:pPr>
          </w:p>
        </w:tc>
      </w:tr>
      <w:tr w:rsidR="00071EFC" w:rsidRPr="00232036" w14:paraId="4D74922E" w14:textId="77777777" w:rsidTr="009A5134">
        <w:trPr>
          <w:trHeight w:val="148"/>
          <w:jc w:val="center"/>
        </w:trPr>
        <w:tc>
          <w:tcPr>
            <w:tcW w:w="2065" w:type="dxa"/>
            <w:vMerge/>
            <w:tcBorders>
              <w:left w:val="single" w:sz="4" w:space="0" w:color="auto"/>
              <w:right w:val="single" w:sz="4" w:space="0" w:color="auto"/>
            </w:tcBorders>
            <w:vAlign w:val="center"/>
          </w:tcPr>
          <w:p w14:paraId="0DF0528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79A8F02"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F6D36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7BD5EF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CA_n261(2A) in Table 5.5A.2-1 in TS 38.101-2</w:t>
            </w:r>
          </w:p>
        </w:tc>
        <w:tc>
          <w:tcPr>
            <w:tcW w:w="749" w:type="dxa"/>
            <w:vMerge/>
            <w:tcBorders>
              <w:left w:val="single" w:sz="4" w:space="0" w:color="auto"/>
              <w:right w:val="single" w:sz="4" w:space="0" w:color="auto"/>
            </w:tcBorders>
            <w:vAlign w:val="center"/>
          </w:tcPr>
          <w:p w14:paraId="59452A4C" w14:textId="77777777" w:rsidR="00071EFC" w:rsidRPr="00232036" w:rsidRDefault="00071EFC" w:rsidP="00071EFC">
            <w:pPr>
              <w:jc w:val="center"/>
              <w:rPr>
                <w:rFonts w:ascii="Arial" w:hAnsi="Arial" w:cs="Arial"/>
                <w:sz w:val="18"/>
                <w:szCs w:val="18"/>
              </w:rPr>
            </w:pPr>
          </w:p>
        </w:tc>
      </w:tr>
      <w:tr w:rsidR="00071EFC" w:rsidRPr="00232036" w14:paraId="50946C53" w14:textId="77777777" w:rsidTr="009A5134">
        <w:trPr>
          <w:trHeight w:val="148"/>
          <w:jc w:val="center"/>
        </w:trPr>
        <w:tc>
          <w:tcPr>
            <w:tcW w:w="2065" w:type="dxa"/>
            <w:vMerge w:val="restart"/>
            <w:tcBorders>
              <w:left w:val="single" w:sz="4" w:space="0" w:color="auto"/>
              <w:right w:val="single" w:sz="4" w:space="0" w:color="auto"/>
            </w:tcBorders>
            <w:vAlign w:val="center"/>
          </w:tcPr>
          <w:p w14:paraId="0C18D01F" w14:textId="0D9E02E4"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CA_n77A-n261(2G)</w:t>
            </w:r>
          </w:p>
        </w:tc>
        <w:tc>
          <w:tcPr>
            <w:tcW w:w="1980" w:type="dxa"/>
            <w:vMerge w:val="restart"/>
            <w:tcBorders>
              <w:left w:val="single" w:sz="4" w:space="0" w:color="auto"/>
              <w:right w:val="single" w:sz="4" w:space="0" w:color="auto"/>
            </w:tcBorders>
            <w:vAlign w:val="center"/>
          </w:tcPr>
          <w:p w14:paraId="012FD13B" w14:textId="77777777" w:rsidR="00071EFC" w:rsidRDefault="00071EFC" w:rsidP="00071EFC">
            <w:pPr>
              <w:pStyle w:val="NoSpacing"/>
              <w:jc w:val="center"/>
              <w:rPr>
                <w:ins w:id="5045" w:author="Verizon" w:date="2020-08-03T15:20:00Z"/>
                <w:rFonts w:ascii="Arial" w:hAnsi="Arial" w:cs="Arial"/>
                <w:sz w:val="18"/>
                <w:szCs w:val="18"/>
              </w:rPr>
            </w:pPr>
            <w:r w:rsidRPr="009B63FE">
              <w:rPr>
                <w:rFonts w:ascii="Arial" w:hAnsi="Arial" w:cs="Arial"/>
                <w:sz w:val="18"/>
                <w:szCs w:val="18"/>
              </w:rPr>
              <w:t>CA_n77A-n261A</w:t>
            </w:r>
          </w:p>
          <w:p w14:paraId="2EF4EDD5" w14:textId="227A6CD2" w:rsidR="00106330" w:rsidRPr="009B63FE" w:rsidRDefault="00106330" w:rsidP="00071EFC">
            <w:pPr>
              <w:pStyle w:val="NoSpacing"/>
              <w:jc w:val="center"/>
              <w:rPr>
                <w:rFonts w:ascii="Arial" w:hAnsi="Arial" w:cs="Arial"/>
                <w:sz w:val="18"/>
                <w:szCs w:val="18"/>
              </w:rPr>
            </w:pPr>
            <w:ins w:id="5046" w:author="Verizon" w:date="2020-08-03T15:20:00Z">
              <w:r w:rsidRPr="009B63FE">
                <w:rPr>
                  <w:rFonts w:ascii="Arial" w:hAnsi="Arial" w:cs="Arial"/>
                  <w:sz w:val="18"/>
                  <w:szCs w:val="18"/>
                </w:rPr>
                <w:t>CA_n77A-n261G</w:t>
              </w:r>
            </w:ins>
          </w:p>
        </w:tc>
        <w:tc>
          <w:tcPr>
            <w:tcW w:w="746" w:type="dxa"/>
            <w:vMerge w:val="restart"/>
            <w:tcBorders>
              <w:left w:val="single" w:sz="4" w:space="0" w:color="auto"/>
              <w:right w:val="single" w:sz="4" w:space="0" w:color="auto"/>
            </w:tcBorders>
            <w:vAlign w:val="center"/>
          </w:tcPr>
          <w:p w14:paraId="0554E3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4A9F2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6D5BD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C391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1FD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8B5D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8946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5F79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3E1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AC4E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446D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2816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E182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5C1E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F96C8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C468E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9502A"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C854A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7D314F3" w14:textId="77777777" w:rsidTr="009A5134">
        <w:trPr>
          <w:trHeight w:val="148"/>
          <w:jc w:val="center"/>
        </w:trPr>
        <w:tc>
          <w:tcPr>
            <w:tcW w:w="2065" w:type="dxa"/>
            <w:vMerge/>
            <w:tcBorders>
              <w:left w:val="single" w:sz="4" w:space="0" w:color="auto"/>
              <w:right w:val="single" w:sz="4" w:space="0" w:color="auto"/>
            </w:tcBorders>
            <w:vAlign w:val="center"/>
          </w:tcPr>
          <w:p w14:paraId="690C86B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099F1A7"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CD86A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6F6B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E7F4E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FD26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AFFF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ED4E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E853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D04E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5787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FEE2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454D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790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43FA0B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8B19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7F6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6C44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03C2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C619D0E" w14:textId="77777777" w:rsidR="00071EFC" w:rsidRPr="00232036" w:rsidRDefault="00071EFC" w:rsidP="00071EFC">
            <w:pPr>
              <w:jc w:val="center"/>
              <w:rPr>
                <w:rFonts w:ascii="Arial" w:hAnsi="Arial" w:cs="Arial"/>
                <w:sz w:val="18"/>
                <w:szCs w:val="18"/>
              </w:rPr>
            </w:pPr>
          </w:p>
        </w:tc>
      </w:tr>
      <w:tr w:rsidR="00071EFC" w:rsidRPr="00232036" w14:paraId="36A0D7B8" w14:textId="77777777" w:rsidTr="009A5134">
        <w:trPr>
          <w:trHeight w:val="148"/>
          <w:jc w:val="center"/>
        </w:trPr>
        <w:tc>
          <w:tcPr>
            <w:tcW w:w="2065" w:type="dxa"/>
            <w:vMerge/>
            <w:tcBorders>
              <w:left w:val="single" w:sz="4" w:space="0" w:color="auto"/>
              <w:right w:val="single" w:sz="4" w:space="0" w:color="auto"/>
            </w:tcBorders>
            <w:vAlign w:val="center"/>
          </w:tcPr>
          <w:p w14:paraId="77D799A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52E5A63"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E4E3C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7EED6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26617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A550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C71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6EAD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F009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1965F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CC40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DF64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2D9B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BDCF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27DAA3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C9BF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BCE9E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92C0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35B8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53C554A" w14:textId="77777777" w:rsidR="00071EFC" w:rsidRPr="00232036" w:rsidRDefault="00071EFC" w:rsidP="00071EFC">
            <w:pPr>
              <w:jc w:val="center"/>
              <w:rPr>
                <w:rFonts w:ascii="Arial" w:hAnsi="Arial" w:cs="Arial"/>
                <w:sz w:val="18"/>
                <w:szCs w:val="18"/>
              </w:rPr>
            </w:pPr>
          </w:p>
        </w:tc>
      </w:tr>
      <w:tr w:rsidR="00071EFC" w:rsidRPr="00232036" w14:paraId="05401BDC" w14:textId="77777777" w:rsidTr="009A5134">
        <w:trPr>
          <w:trHeight w:val="148"/>
          <w:jc w:val="center"/>
        </w:trPr>
        <w:tc>
          <w:tcPr>
            <w:tcW w:w="2065" w:type="dxa"/>
            <w:vMerge/>
            <w:tcBorders>
              <w:left w:val="single" w:sz="4" w:space="0" w:color="auto"/>
              <w:right w:val="single" w:sz="4" w:space="0" w:color="auto"/>
            </w:tcBorders>
            <w:vAlign w:val="center"/>
          </w:tcPr>
          <w:p w14:paraId="53806D8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0F6E363"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A7DEC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BE4434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CA_n261(2G) in Table 5.5A.2-1 in TS 38.101-2</w:t>
            </w:r>
          </w:p>
        </w:tc>
        <w:tc>
          <w:tcPr>
            <w:tcW w:w="749" w:type="dxa"/>
            <w:vMerge/>
            <w:tcBorders>
              <w:left w:val="single" w:sz="4" w:space="0" w:color="auto"/>
              <w:right w:val="single" w:sz="4" w:space="0" w:color="auto"/>
            </w:tcBorders>
            <w:vAlign w:val="center"/>
          </w:tcPr>
          <w:p w14:paraId="2EF4ED4B" w14:textId="77777777" w:rsidR="00071EFC" w:rsidRPr="00232036" w:rsidRDefault="00071EFC" w:rsidP="00071EFC">
            <w:pPr>
              <w:jc w:val="center"/>
              <w:rPr>
                <w:rFonts w:ascii="Arial" w:hAnsi="Arial" w:cs="Arial"/>
                <w:sz w:val="18"/>
                <w:szCs w:val="18"/>
              </w:rPr>
            </w:pPr>
          </w:p>
        </w:tc>
      </w:tr>
      <w:tr w:rsidR="00071EFC" w:rsidRPr="00232036" w14:paraId="039BC14C" w14:textId="77777777" w:rsidTr="009A5134">
        <w:trPr>
          <w:trHeight w:val="148"/>
          <w:jc w:val="center"/>
        </w:trPr>
        <w:tc>
          <w:tcPr>
            <w:tcW w:w="2065" w:type="dxa"/>
            <w:vMerge w:val="restart"/>
            <w:tcBorders>
              <w:left w:val="single" w:sz="4" w:space="0" w:color="auto"/>
              <w:right w:val="single" w:sz="4" w:space="0" w:color="auto"/>
            </w:tcBorders>
            <w:vAlign w:val="center"/>
          </w:tcPr>
          <w:p w14:paraId="0779709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CA_n77A-n261(2H)</w:t>
            </w:r>
          </w:p>
        </w:tc>
        <w:tc>
          <w:tcPr>
            <w:tcW w:w="1980" w:type="dxa"/>
            <w:vMerge w:val="restart"/>
            <w:tcBorders>
              <w:left w:val="single" w:sz="4" w:space="0" w:color="auto"/>
              <w:right w:val="single" w:sz="4" w:space="0" w:color="auto"/>
            </w:tcBorders>
            <w:vAlign w:val="center"/>
          </w:tcPr>
          <w:p w14:paraId="206C5E77" w14:textId="77777777" w:rsidR="00071EFC" w:rsidRDefault="00071EFC" w:rsidP="00071EFC">
            <w:pPr>
              <w:pStyle w:val="NoSpacing"/>
              <w:jc w:val="center"/>
              <w:rPr>
                <w:ins w:id="5047" w:author="Verizon" w:date="2020-08-03T15:20:00Z"/>
                <w:rFonts w:ascii="Arial" w:hAnsi="Arial" w:cs="Arial"/>
                <w:sz w:val="18"/>
                <w:szCs w:val="18"/>
              </w:rPr>
            </w:pPr>
            <w:r w:rsidRPr="009B63FE">
              <w:rPr>
                <w:rFonts w:ascii="Arial" w:hAnsi="Arial" w:cs="Arial"/>
                <w:sz w:val="18"/>
                <w:szCs w:val="18"/>
              </w:rPr>
              <w:t>CA_n77A-n261A</w:t>
            </w:r>
          </w:p>
          <w:p w14:paraId="7870B1A0" w14:textId="77777777" w:rsidR="00106330" w:rsidRPr="009B63FE" w:rsidRDefault="00106330" w:rsidP="00106330">
            <w:pPr>
              <w:pStyle w:val="NoSpacing"/>
              <w:jc w:val="center"/>
              <w:rPr>
                <w:ins w:id="5048" w:author="Verizon" w:date="2020-08-03T15:20:00Z"/>
                <w:rFonts w:ascii="Arial" w:hAnsi="Arial" w:cs="Arial"/>
                <w:sz w:val="18"/>
                <w:szCs w:val="18"/>
              </w:rPr>
            </w:pPr>
            <w:ins w:id="5049" w:author="Verizon" w:date="2020-08-03T15:20:00Z">
              <w:r w:rsidRPr="009B63FE">
                <w:rPr>
                  <w:rFonts w:ascii="Arial" w:hAnsi="Arial" w:cs="Arial"/>
                  <w:sz w:val="18"/>
                  <w:szCs w:val="18"/>
                </w:rPr>
                <w:t>CA_n77A-n261G</w:t>
              </w:r>
            </w:ins>
          </w:p>
          <w:p w14:paraId="58E0DDAB" w14:textId="165B4263" w:rsidR="00106330" w:rsidRPr="009B63FE" w:rsidRDefault="00106330" w:rsidP="00106330">
            <w:pPr>
              <w:pStyle w:val="NoSpacing"/>
              <w:jc w:val="center"/>
              <w:rPr>
                <w:rFonts w:ascii="Arial" w:hAnsi="Arial" w:cs="Arial"/>
                <w:sz w:val="18"/>
                <w:szCs w:val="18"/>
              </w:rPr>
            </w:pPr>
            <w:ins w:id="5050" w:author="Verizon" w:date="2020-08-03T15:20:00Z">
              <w:r w:rsidRPr="009B63FE">
                <w:rPr>
                  <w:rFonts w:ascii="Arial" w:hAnsi="Arial" w:cs="Arial"/>
                  <w:sz w:val="18"/>
                  <w:szCs w:val="18"/>
                </w:rPr>
                <w:t>CA_n77A-n261H</w:t>
              </w:r>
            </w:ins>
          </w:p>
        </w:tc>
        <w:tc>
          <w:tcPr>
            <w:tcW w:w="746" w:type="dxa"/>
            <w:vMerge w:val="restart"/>
            <w:tcBorders>
              <w:left w:val="single" w:sz="4" w:space="0" w:color="auto"/>
              <w:right w:val="single" w:sz="4" w:space="0" w:color="auto"/>
            </w:tcBorders>
            <w:vAlign w:val="center"/>
          </w:tcPr>
          <w:p w14:paraId="45A4C5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D3145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63210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B4F0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8287F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A734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A337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86E6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352E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4FA9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2F62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DABEA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0B3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79B3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E295B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597017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1F5C71"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572A0F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F84CD14" w14:textId="77777777" w:rsidTr="009A5134">
        <w:trPr>
          <w:trHeight w:val="148"/>
          <w:jc w:val="center"/>
        </w:trPr>
        <w:tc>
          <w:tcPr>
            <w:tcW w:w="2065" w:type="dxa"/>
            <w:vMerge/>
            <w:tcBorders>
              <w:left w:val="single" w:sz="4" w:space="0" w:color="auto"/>
              <w:right w:val="single" w:sz="4" w:space="0" w:color="auto"/>
            </w:tcBorders>
            <w:vAlign w:val="center"/>
          </w:tcPr>
          <w:p w14:paraId="09532CA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6E56E77"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ACBBC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1D6B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4C3652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0B75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ACAF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4C65D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0A38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1DC0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91E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A6A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8BBDE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01CC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05201A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B713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702D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90AA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246C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2C23555" w14:textId="77777777" w:rsidR="00071EFC" w:rsidRPr="00232036" w:rsidRDefault="00071EFC" w:rsidP="00071EFC">
            <w:pPr>
              <w:jc w:val="center"/>
              <w:rPr>
                <w:rFonts w:ascii="Arial" w:hAnsi="Arial" w:cs="Arial"/>
                <w:sz w:val="18"/>
                <w:szCs w:val="18"/>
              </w:rPr>
            </w:pPr>
          </w:p>
        </w:tc>
      </w:tr>
      <w:tr w:rsidR="00071EFC" w:rsidRPr="00232036" w14:paraId="69ABD087" w14:textId="77777777" w:rsidTr="009A5134">
        <w:trPr>
          <w:trHeight w:val="148"/>
          <w:jc w:val="center"/>
        </w:trPr>
        <w:tc>
          <w:tcPr>
            <w:tcW w:w="2065" w:type="dxa"/>
            <w:vMerge/>
            <w:tcBorders>
              <w:left w:val="single" w:sz="4" w:space="0" w:color="auto"/>
              <w:right w:val="single" w:sz="4" w:space="0" w:color="auto"/>
            </w:tcBorders>
            <w:vAlign w:val="center"/>
          </w:tcPr>
          <w:p w14:paraId="14BC51E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79E07DF"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4A0B5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5BFD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819AD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2703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B5BC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0A37D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0D7E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AAEE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84F7C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229E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2795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9D4D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32C034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BD4F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DDB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2C44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3C924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BC46D8E" w14:textId="77777777" w:rsidR="00071EFC" w:rsidRPr="00232036" w:rsidRDefault="00071EFC" w:rsidP="00071EFC">
            <w:pPr>
              <w:jc w:val="center"/>
              <w:rPr>
                <w:rFonts w:ascii="Arial" w:hAnsi="Arial" w:cs="Arial"/>
                <w:sz w:val="18"/>
                <w:szCs w:val="18"/>
              </w:rPr>
            </w:pPr>
          </w:p>
        </w:tc>
      </w:tr>
      <w:tr w:rsidR="00071EFC" w:rsidRPr="00232036" w14:paraId="2806206B" w14:textId="77777777" w:rsidTr="009A5134">
        <w:trPr>
          <w:trHeight w:val="148"/>
          <w:jc w:val="center"/>
        </w:trPr>
        <w:tc>
          <w:tcPr>
            <w:tcW w:w="2065" w:type="dxa"/>
            <w:vMerge/>
            <w:tcBorders>
              <w:left w:val="single" w:sz="4" w:space="0" w:color="auto"/>
              <w:right w:val="single" w:sz="4" w:space="0" w:color="auto"/>
            </w:tcBorders>
            <w:vAlign w:val="center"/>
          </w:tcPr>
          <w:p w14:paraId="7F6BB34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C92AF1"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7D8147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639FEAA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CA_n261(2H) in Table 5.5A.2-1 in TS 38.101-2</w:t>
            </w:r>
          </w:p>
        </w:tc>
        <w:tc>
          <w:tcPr>
            <w:tcW w:w="749" w:type="dxa"/>
            <w:vMerge/>
            <w:tcBorders>
              <w:left w:val="single" w:sz="4" w:space="0" w:color="auto"/>
              <w:right w:val="single" w:sz="4" w:space="0" w:color="auto"/>
            </w:tcBorders>
            <w:vAlign w:val="center"/>
          </w:tcPr>
          <w:p w14:paraId="08FB33FD" w14:textId="77777777" w:rsidR="00071EFC" w:rsidRPr="00232036" w:rsidRDefault="00071EFC" w:rsidP="00071EFC">
            <w:pPr>
              <w:jc w:val="center"/>
              <w:rPr>
                <w:rFonts w:ascii="Arial" w:hAnsi="Arial" w:cs="Arial"/>
                <w:sz w:val="18"/>
                <w:szCs w:val="18"/>
              </w:rPr>
            </w:pPr>
          </w:p>
        </w:tc>
      </w:tr>
      <w:tr w:rsidR="00071EFC" w:rsidRPr="00232036" w14:paraId="2907EAD6" w14:textId="77777777" w:rsidTr="009A5134">
        <w:trPr>
          <w:trHeight w:val="148"/>
          <w:jc w:val="center"/>
        </w:trPr>
        <w:tc>
          <w:tcPr>
            <w:tcW w:w="2065" w:type="dxa"/>
            <w:vMerge w:val="restart"/>
            <w:tcBorders>
              <w:left w:val="single" w:sz="4" w:space="0" w:color="auto"/>
              <w:right w:val="single" w:sz="4" w:space="0" w:color="auto"/>
            </w:tcBorders>
            <w:vAlign w:val="center"/>
          </w:tcPr>
          <w:p w14:paraId="0E16627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CA_n77A-n261(2I)</w:t>
            </w:r>
          </w:p>
        </w:tc>
        <w:tc>
          <w:tcPr>
            <w:tcW w:w="1980" w:type="dxa"/>
            <w:vMerge w:val="restart"/>
            <w:tcBorders>
              <w:left w:val="single" w:sz="4" w:space="0" w:color="auto"/>
              <w:right w:val="single" w:sz="4" w:space="0" w:color="auto"/>
            </w:tcBorders>
            <w:vAlign w:val="center"/>
          </w:tcPr>
          <w:p w14:paraId="1B048739" w14:textId="77777777" w:rsidR="00071EFC" w:rsidRDefault="00071EFC" w:rsidP="00071EFC">
            <w:pPr>
              <w:pStyle w:val="NoSpacing"/>
              <w:jc w:val="center"/>
              <w:rPr>
                <w:ins w:id="5051" w:author="Verizon" w:date="2020-08-03T15:20:00Z"/>
                <w:rFonts w:ascii="Arial" w:hAnsi="Arial" w:cs="Arial"/>
                <w:sz w:val="18"/>
                <w:szCs w:val="18"/>
              </w:rPr>
            </w:pPr>
            <w:r w:rsidRPr="009B63FE">
              <w:rPr>
                <w:rFonts w:ascii="Arial" w:hAnsi="Arial" w:cs="Arial"/>
                <w:sz w:val="18"/>
                <w:szCs w:val="18"/>
              </w:rPr>
              <w:t>CA_n77A-n261A</w:t>
            </w:r>
          </w:p>
          <w:p w14:paraId="17C46210" w14:textId="77777777" w:rsidR="00C83136" w:rsidRPr="009B63FE" w:rsidRDefault="00C83136" w:rsidP="00C83136">
            <w:pPr>
              <w:pStyle w:val="NoSpacing"/>
              <w:jc w:val="center"/>
              <w:rPr>
                <w:ins w:id="5052" w:author="Verizon" w:date="2020-08-03T15:20:00Z"/>
                <w:rFonts w:ascii="Arial" w:hAnsi="Arial" w:cs="Arial"/>
                <w:sz w:val="18"/>
                <w:szCs w:val="18"/>
              </w:rPr>
            </w:pPr>
            <w:ins w:id="5053" w:author="Verizon" w:date="2020-08-03T15:20:00Z">
              <w:r w:rsidRPr="009B63FE">
                <w:rPr>
                  <w:rFonts w:ascii="Arial" w:hAnsi="Arial" w:cs="Arial"/>
                  <w:sz w:val="18"/>
                  <w:szCs w:val="18"/>
                </w:rPr>
                <w:t>CA_n77A-n261G</w:t>
              </w:r>
            </w:ins>
          </w:p>
          <w:p w14:paraId="63F2B6CF" w14:textId="77777777" w:rsidR="00C83136" w:rsidRPr="009B63FE" w:rsidRDefault="00C83136" w:rsidP="00C83136">
            <w:pPr>
              <w:pStyle w:val="NoSpacing"/>
              <w:jc w:val="center"/>
              <w:rPr>
                <w:ins w:id="5054" w:author="Verizon" w:date="2020-08-03T15:20:00Z"/>
                <w:rFonts w:ascii="Arial" w:hAnsi="Arial" w:cs="Arial"/>
                <w:sz w:val="18"/>
                <w:szCs w:val="18"/>
              </w:rPr>
            </w:pPr>
            <w:ins w:id="5055" w:author="Verizon" w:date="2020-08-03T15:20:00Z">
              <w:r w:rsidRPr="009B63FE">
                <w:rPr>
                  <w:rFonts w:ascii="Arial" w:hAnsi="Arial" w:cs="Arial"/>
                  <w:sz w:val="18"/>
                  <w:szCs w:val="18"/>
                </w:rPr>
                <w:t>CA_n77A-n261H</w:t>
              </w:r>
            </w:ins>
          </w:p>
          <w:p w14:paraId="0BCD4967" w14:textId="715C0979" w:rsidR="00C83136" w:rsidRPr="009B63FE" w:rsidRDefault="00C83136" w:rsidP="00C83136">
            <w:pPr>
              <w:pStyle w:val="NoSpacing"/>
              <w:jc w:val="center"/>
              <w:rPr>
                <w:rFonts w:ascii="Arial" w:hAnsi="Arial" w:cs="Arial"/>
                <w:sz w:val="18"/>
                <w:szCs w:val="18"/>
              </w:rPr>
            </w:pPr>
            <w:ins w:id="5056" w:author="Verizon" w:date="2020-08-03T15:20:00Z">
              <w:r w:rsidRPr="009B63FE">
                <w:rPr>
                  <w:rFonts w:ascii="Arial" w:hAnsi="Arial" w:cs="Arial"/>
                  <w:sz w:val="18"/>
                  <w:szCs w:val="18"/>
                </w:rPr>
                <w:t>CA_n77A-n261I</w:t>
              </w:r>
            </w:ins>
          </w:p>
        </w:tc>
        <w:tc>
          <w:tcPr>
            <w:tcW w:w="746" w:type="dxa"/>
            <w:vMerge w:val="restart"/>
            <w:tcBorders>
              <w:left w:val="single" w:sz="4" w:space="0" w:color="auto"/>
              <w:right w:val="single" w:sz="4" w:space="0" w:color="auto"/>
            </w:tcBorders>
            <w:vAlign w:val="center"/>
          </w:tcPr>
          <w:p w14:paraId="5D85AEC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C8F41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EE27E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203D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EFC9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1105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04DC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799A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286B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BA83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4F30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FAE5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40B98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1A40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2CC4C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871EE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B863DF"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71DC3C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F77B62D" w14:textId="77777777" w:rsidTr="009A5134">
        <w:trPr>
          <w:trHeight w:val="148"/>
          <w:jc w:val="center"/>
        </w:trPr>
        <w:tc>
          <w:tcPr>
            <w:tcW w:w="2065" w:type="dxa"/>
            <w:vMerge/>
            <w:tcBorders>
              <w:left w:val="single" w:sz="4" w:space="0" w:color="auto"/>
              <w:right w:val="single" w:sz="4" w:space="0" w:color="auto"/>
            </w:tcBorders>
            <w:vAlign w:val="center"/>
          </w:tcPr>
          <w:p w14:paraId="2FC8CC5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552F839"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B09706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2A2D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11FB0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349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E707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127B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192C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D3CB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3C7B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6C65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8B719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90DC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4B5611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EEDE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CC31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9552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908A2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41046C5" w14:textId="77777777" w:rsidR="00071EFC" w:rsidRPr="00232036" w:rsidRDefault="00071EFC" w:rsidP="00071EFC">
            <w:pPr>
              <w:jc w:val="center"/>
              <w:rPr>
                <w:rFonts w:ascii="Arial" w:hAnsi="Arial" w:cs="Arial"/>
                <w:sz w:val="18"/>
                <w:szCs w:val="18"/>
              </w:rPr>
            </w:pPr>
          </w:p>
        </w:tc>
      </w:tr>
      <w:tr w:rsidR="00071EFC" w:rsidRPr="00232036" w14:paraId="0E4546E9" w14:textId="77777777" w:rsidTr="009A5134">
        <w:trPr>
          <w:trHeight w:val="148"/>
          <w:jc w:val="center"/>
        </w:trPr>
        <w:tc>
          <w:tcPr>
            <w:tcW w:w="2065" w:type="dxa"/>
            <w:vMerge/>
            <w:tcBorders>
              <w:left w:val="single" w:sz="4" w:space="0" w:color="auto"/>
              <w:right w:val="single" w:sz="4" w:space="0" w:color="auto"/>
            </w:tcBorders>
            <w:vAlign w:val="center"/>
          </w:tcPr>
          <w:p w14:paraId="5E94C88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CDE616E"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A4C5F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030C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2F879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151E7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2BB8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E5C6D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E784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E22E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14CD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15CA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F48F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3D0E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6F4FED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5BC6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493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F8E1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D76E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0F7675D" w14:textId="77777777" w:rsidR="00071EFC" w:rsidRPr="00232036" w:rsidRDefault="00071EFC" w:rsidP="00071EFC">
            <w:pPr>
              <w:jc w:val="center"/>
              <w:rPr>
                <w:rFonts w:ascii="Arial" w:hAnsi="Arial" w:cs="Arial"/>
                <w:sz w:val="18"/>
                <w:szCs w:val="18"/>
              </w:rPr>
            </w:pPr>
          </w:p>
        </w:tc>
      </w:tr>
      <w:tr w:rsidR="00071EFC" w:rsidRPr="00232036" w14:paraId="723E518E" w14:textId="77777777" w:rsidTr="009A5134">
        <w:trPr>
          <w:trHeight w:val="148"/>
          <w:jc w:val="center"/>
        </w:trPr>
        <w:tc>
          <w:tcPr>
            <w:tcW w:w="2065" w:type="dxa"/>
            <w:vMerge/>
            <w:tcBorders>
              <w:left w:val="single" w:sz="4" w:space="0" w:color="auto"/>
              <w:right w:val="single" w:sz="4" w:space="0" w:color="auto"/>
            </w:tcBorders>
            <w:vAlign w:val="center"/>
          </w:tcPr>
          <w:p w14:paraId="12BE103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081EBD3"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3340B4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44DEB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CA_n261(2I) in Table 5.5A.2-1 in TS 38.101-2</w:t>
            </w:r>
          </w:p>
        </w:tc>
        <w:tc>
          <w:tcPr>
            <w:tcW w:w="749" w:type="dxa"/>
            <w:vMerge/>
            <w:tcBorders>
              <w:left w:val="single" w:sz="4" w:space="0" w:color="auto"/>
              <w:right w:val="single" w:sz="4" w:space="0" w:color="auto"/>
            </w:tcBorders>
            <w:vAlign w:val="center"/>
          </w:tcPr>
          <w:p w14:paraId="4C4AF24D" w14:textId="77777777" w:rsidR="00071EFC" w:rsidRPr="00232036" w:rsidRDefault="00071EFC" w:rsidP="00071EFC">
            <w:pPr>
              <w:jc w:val="center"/>
              <w:rPr>
                <w:rFonts w:ascii="Arial" w:hAnsi="Arial" w:cs="Arial"/>
                <w:sz w:val="18"/>
                <w:szCs w:val="18"/>
              </w:rPr>
            </w:pPr>
          </w:p>
        </w:tc>
      </w:tr>
      <w:tr w:rsidR="00071EFC" w:rsidRPr="00232036" w14:paraId="55407331" w14:textId="77777777" w:rsidTr="009A5134">
        <w:trPr>
          <w:trHeight w:val="148"/>
          <w:jc w:val="center"/>
        </w:trPr>
        <w:tc>
          <w:tcPr>
            <w:tcW w:w="2065" w:type="dxa"/>
            <w:vMerge w:val="restart"/>
            <w:tcBorders>
              <w:left w:val="single" w:sz="4" w:space="0" w:color="auto"/>
              <w:right w:val="single" w:sz="4" w:space="0" w:color="auto"/>
            </w:tcBorders>
            <w:vAlign w:val="center"/>
          </w:tcPr>
          <w:p w14:paraId="5BCBAFC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CA_n77A-n261(3A)</w:t>
            </w:r>
          </w:p>
        </w:tc>
        <w:tc>
          <w:tcPr>
            <w:tcW w:w="1980" w:type="dxa"/>
            <w:vMerge w:val="restart"/>
            <w:tcBorders>
              <w:left w:val="single" w:sz="4" w:space="0" w:color="auto"/>
              <w:right w:val="single" w:sz="4" w:space="0" w:color="auto"/>
            </w:tcBorders>
            <w:vAlign w:val="center"/>
          </w:tcPr>
          <w:p w14:paraId="3022E3B9" w14:textId="77777777" w:rsidR="00071EFC" w:rsidRPr="009B63FE" w:rsidRDefault="00071EFC" w:rsidP="00071EFC">
            <w:pPr>
              <w:pStyle w:val="NoSpacing"/>
              <w:jc w:val="center"/>
              <w:rPr>
                <w:rFonts w:ascii="Arial" w:hAnsi="Arial" w:cs="Arial"/>
                <w:sz w:val="18"/>
                <w:szCs w:val="18"/>
              </w:rPr>
            </w:pPr>
            <w:r w:rsidRPr="009B63FE">
              <w:rPr>
                <w:rFonts w:ascii="Arial" w:hAnsi="Arial" w:cs="Arial"/>
                <w:sz w:val="18"/>
                <w:szCs w:val="18"/>
              </w:rPr>
              <w:t>CA_n77A-n261A</w:t>
            </w:r>
          </w:p>
        </w:tc>
        <w:tc>
          <w:tcPr>
            <w:tcW w:w="746" w:type="dxa"/>
            <w:vMerge w:val="restart"/>
            <w:tcBorders>
              <w:left w:val="single" w:sz="4" w:space="0" w:color="auto"/>
              <w:right w:val="single" w:sz="4" w:space="0" w:color="auto"/>
            </w:tcBorders>
            <w:vAlign w:val="center"/>
          </w:tcPr>
          <w:p w14:paraId="4586EA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63EA95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987CF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3F29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1F85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5616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9BC3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507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4BE4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842A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523C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D805F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6A874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3F2B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12A34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0FBED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99108"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54DD9F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FEFB20D" w14:textId="77777777" w:rsidTr="009A5134">
        <w:trPr>
          <w:trHeight w:val="148"/>
          <w:jc w:val="center"/>
        </w:trPr>
        <w:tc>
          <w:tcPr>
            <w:tcW w:w="2065" w:type="dxa"/>
            <w:vMerge/>
            <w:tcBorders>
              <w:left w:val="single" w:sz="4" w:space="0" w:color="auto"/>
              <w:right w:val="single" w:sz="4" w:space="0" w:color="auto"/>
            </w:tcBorders>
            <w:vAlign w:val="center"/>
          </w:tcPr>
          <w:p w14:paraId="24900B0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502BD91"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52F30D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71F8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55665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939C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F7761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7AAD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4C70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72CD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3820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47C1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E20FF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A54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51E475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72C8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9135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7B11C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E9E8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A649687" w14:textId="77777777" w:rsidR="00071EFC" w:rsidRPr="00232036" w:rsidRDefault="00071EFC" w:rsidP="00071EFC">
            <w:pPr>
              <w:jc w:val="center"/>
              <w:rPr>
                <w:rFonts w:ascii="Arial" w:hAnsi="Arial" w:cs="Arial"/>
                <w:sz w:val="18"/>
                <w:szCs w:val="18"/>
              </w:rPr>
            </w:pPr>
          </w:p>
        </w:tc>
      </w:tr>
      <w:tr w:rsidR="00071EFC" w:rsidRPr="00232036" w14:paraId="441DBD82" w14:textId="77777777" w:rsidTr="009A5134">
        <w:trPr>
          <w:trHeight w:val="148"/>
          <w:jc w:val="center"/>
        </w:trPr>
        <w:tc>
          <w:tcPr>
            <w:tcW w:w="2065" w:type="dxa"/>
            <w:vMerge/>
            <w:tcBorders>
              <w:left w:val="single" w:sz="4" w:space="0" w:color="auto"/>
              <w:right w:val="single" w:sz="4" w:space="0" w:color="auto"/>
            </w:tcBorders>
            <w:vAlign w:val="center"/>
          </w:tcPr>
          <w:p w14:paraId="298E8F9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D2758DD"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988FB4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1D1A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27C57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3D9A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5A92C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ABEB3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0052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6565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FC48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6976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F0A4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E228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363A48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0F12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DB3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DF7D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E7F8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D9F521B" w14:textId="77777777" w:rsidR="00071EFC" w:rsidRPr="00232036" w:rsidRDefault="00071EFC" w:rsidP="00071EFC">
            <w:pPr>
              <w:jc w:val="center"/>
              <w:rPr>
                <w:rFonts w:ascii="Arial" w:hAnsi="Arial" w:cs="Arial"/>
                <w:sz w:val="18"/>
                <w:szCs w:val="18"/>
              </w:rPr>
            </w:pPr>
          </w:p>
        </w:tc>
      </w:tr>
      <w:tr w:rsidR="00071EFC" w:rsidRPr="00232036" w14:paraId="6CACEC07" w14:textId="77777777" w:rsidTr="009A5134">
        <w:trPr>
          <w:trHeight w:val="148"/>
          <w:jc w:val="center"/>
        </w:trPr>
        <w:tc>
          <w:tcPr>
            <w:tcW w:w="2065" w:type="dxa"/>
            <w:vMerge/>
            <w:tcBorders>
              <w:left w:val="single" w:sz="4" w:space="0" w:color="auto"/>
              <w:right w:val="single" w:sz="4" w:space="0" w:color="auto"/>
            </w:tcBorders>
            <w:vAlign w:val="center"/>
          </w:tcPr>
          <w:p w14:paraId="43FC0D0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78D89FC"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4BF34F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503822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CA_n261(3A) in Table 5.5A.2-1 in TS 38.101-2</w:t>
            </w:r>
          </w:p>
        </w:tc>
        <w:tc>
          <w:tcPr>
            <w:tcW w:w="749" w:type="dxa"/>
            <w:vMerge/>
            <w:tcBorders>
              <w:left w:val="single" w:sz="4" w:space="0" w:color="auto"/>
              <w:right w:val="single" w:sz="4" w:space="0" w:color="auto"/>
            </w:tcBorders>
            <w:vAlign w:val="center"/>
          </w:tcPr>
          <w:p w14:paraId="148FD361" w14:textId="77777777" w:rsidR="00071EFC" w:rsidRPr="00232036" w:rsidRDefault="00071EFC" w:rsidP="00071EFC">
            <w:pPr>
              <w:jc w:val="center"/>
              <w:rPr>
                <w:rFonts w:ascii="Arial" w:hAnsi="Arial" w:cs="Arial"/>
                <w:sz w:val="18"/>
                <w:szCs w:val="18"/>
              </w:rPr>
            </w:pPr>
          </w:p>
        </w:tc>
      </w:tr>
      <w:tr w:rsidR="00071EFC" w:rsidRPr="00232036" w14:paraId="69A91C7A" w14:textId="77777777" w:rsidTr="009A5134">
        <w:trPr>
          <w:trHeight w:val="148"/>
          <w:jc w:val="center"/>
        </w:trPr>
        <w:tc>
          <w:tcPr>
            <w:tcW w:w="2065" w:type="dxa"/>
            <w:vMerge w:val="restart"/>
            <w:tcBorders>
              <w:left w:val="single" w:sz="4" w:space="0" w:color="auto"/>
              <w:right w:val="single" w:sz="4" w:space="0" w:color="auto"/>
            </w:tcBorders>
            <w:vAlign w:val="center"/>
          </w:tcPr>
          <w:p w14:paraId="40E7C6C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CA_n77A-n261(4A)</w:t>
            </w:r>
          </w:p>
        </w:tc>
        <w:tc>
          <w:tcPr>
            <w:tcW w:w="1980" w:type="dxa"/>
            <w:vMerge w:val="restart"/>
            <w:tcBorders>
              <w:left w:val="single" w:sz="4" w:space="0" w:color="auto"/>
              <w:right w:val="single" w:sz="4" w:space="0" w:color="auto"/>
            </w:tcBorders>
            <w:vAlign w:val="center"/>
          </w:tcPr>
          <w:p w14:paraId="16C25C80" w14:textId="77777777" w:rsidR="00071EFC" w:rsidRPr="009B63FE" w:rsidRDefault="00071EFC" w:rsidP="00071EFC">
            <w:pPr>
              <w:pStyle w:val="NoSpacing"/>
              <w:jc w:val="center"/>
              <w:rPr>
                <w:rFonts w:ascii="Arial" w:hAnsi="Arial" w:cs="Arial"/>
                <w:sz w:val="18"/>
                <w:szCs w:val="18"/>
              </w:rPr>
            </w:pPr>
            <w:r w:rsidRPr="009B63FE">
              <w:rPr>
                <w:rFonts w:ascii="Arial" w:hAnsi="Arial" w:cs="Arial"/>
                <w:sz w:val="18"/>
                <w:szCs w:val="18"/>
              </w:rPr>
              <w:t>CA_n77A-n261A</w:t>
            </w:r>
          </w:p>
        </w:tc>
        <w:tc>
          <w:tcPr>
            <w:tcW w:w="746" w:type="dxa"/>
            <w:vMerge w:val="restart"/>
            <w:tcBorders>
              <w:left w:val="single" w:sz="4" w:space="0" w:color="auto"/>
              <w:right w:val="single" w:sz="4" w:space="0" w:color="auto"/>
            </w:tcBorders>
            <w:vAlign w:val="center"/>
          </w:tcPr>
          <w:p w14:paraId="39634C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317CA3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5AA7C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6D1D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1691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E3C6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3882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FBE3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4EB07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D5AA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02F9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213D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453A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F450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B69EE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FA077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FD1F05"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1A9BE4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2396025" w14:textId="77777777" w:rsidTr="009A5134">
        <w:trPr>
          <w:trHeight w:val="148"/>
          <w:jc w:val="center"/>
        </w:trPr>
        <w:tc>
          <w:tcPr>
            <w:tcW w:w="2065" w:type="dxa"/>
            <w:vMerge/>
            <w:tcBorders>
              <w:left w:val="single" w:sz="4" w:space="0" w:color="auto"/>
              <w:right w:val="single" w:sz="4" w:space="0" w:color="auto"/>
            </w:tcBorders>
            <w:vAlign w:val="center"/>
          </w:tcPr>
          <w:p w14:paraId="17B654C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8DE412F"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17796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D35C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E86A5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8D6C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9107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E6AF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D482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9C20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98E8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23CA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1AC3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B97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3A6F21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B3E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8B2B5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0BCA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6C4A8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5734560" w14:textId="77777777" w:rsidR="00071EFC" w:rsidRPr="00232036" w:rsidRDefault="00071EFC" w:rsidP="00071EFC">
            <w:pPr>
              <w:jc w:val="center"/>
              <w:rPr>
                <w:rFonts w:ascii="Arial" w:hAnsi="Arial" w:cs="Arial"/>
                <w:sz w:val="18"/>
                <w:szCs w:val="18"/>
              </w:rPr>
            </w:pPr>
          </w:p>
        </w:tc>
      </w:tr>
      <w:tr w:rsidR="00071EFC" w:rsidRPr="00232036" w14:paraId="19758CAA" w14:textId="77777777" w:rsidTr="009A5134">
        <w:trPr>
          <w:trHeight w:val="148"/>
          <w:jc w:val="center"/>
        </w:trPr>
        <w:tc>
          <w:tcPr>
            <w:tcW w:w="2065" w:type="dxa"/>
            <w:vMerge/>
            <w:tcBorders>
              <w:left w:val="single" w:sz="4" w:space="0" w:color="auto"/>
              <w:right w:val="single" w:sz="4" w:space="0" w:color="auto"/>
            </w:tcBorders>
            <w:vAlign w:val="center"/>
          </w:tcPr>
          <w:p w14:paraId="4E2A576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9684D88"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17333F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9CA7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3C26D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FA38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46D1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E0F5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3AA1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6650B4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6D73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FECD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25CE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759D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783895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C526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E99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0B8B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FA13E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EDB987C" w14:textId="77777777" w:rsidR="00071EFC" w:rsidRPr="00232036" w:rsidRDefault="00071EFC" w:rsidP="00071EFC">
            <w:pPr>
              <w:jc w:val="center"/>
              <w:rPr>
                <w:rFonts w:ascii="Arial" w:hAnsi="Arial" w:cs="Arial"/>
                <w:sz w:val="18"/>
                <w:szCs w:val="18"/>
              </w:rPr>
            </w:pPr>
          </w:p>
        </w:tc>
      </w:tr>
      <w:tr w:rsidR="00071EFC" w:rsidRPr="00232036" w14:paraId="117BEE3A" w14:textId="77777777" w:rsidTr="009A5134">
        <w:trPr>
          <w:trHeight w:val="148"/>
          <w:jc w:val="center"/>
        </w:trPr>
        <w:tc>
          <w:tcPr>
            <w:tcW w:w="2065" w:type="dxa"/>
            <w:vMerge/>
            <w:tcBorders>
              <w:left w:val="single" w:sz="4" w:space="0" w:color="auto"/>
              <w:right w:val="single" w:sz="4" w:space="0" w:color="auto"/>
            </w:tcBorders>
            <w:vAlign w:val="center"/>
          </w:tcPr>
          <w:p w14:paraId="4DA2116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D82665F"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E9E2F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45806F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CA_n261(4A) in Table 5.5A.2-1 in TS 38.101-2</w:t>
            </w:r>
          </w:p>
        </w:tc>
        <w:tc>
          <w:tcPr>
            <w:tcW w:w="749" w:type="dxa"/>
            <w:vMerge/>
            <w:tcBorders>
              <w:left w:val="single" w:sz="4" w:space="0" w:color="auto"/>
              <w:right w:val="single" w:sz="4" w:space="0" w:color="auto"/>
            </w:tcBorders>
            <w:vAlign w:val="center"/>
          </w:tcPr>
          <w:p w14:paraId="6B50AFFA" w14:textId="77777777" w:rsidR="00071EFC" w:rsidRPr="00232036" w:rsidRDefault="00071EFC" w:rsidP="00071EFC">
            <w:pPr>
              <w:jc w:val="center"/>
              <w:rPr>
                <w:rFonts w:ascii="Arial" w:hAnsi="Arial" w:cs="Arial"/>
                <w:sz w:val="18"/>
                <w:szCs w:val="18"/>
              </w:rPr>
            </w:pPr>
          </w:p>
        </w:tc>
      </w:tr>
      <w:tr w:rsidR="00071EFC" w:rsidRPr="00232036" w14:paraId="546E7DDB" w14:textId="77777777" w:rsidTr="009A5134">
        <w:trPr>
          <w:trHeight w:val="148"/>
          <w:jc w:val="center"/>
        </w:trPr>
        <w:tc>
          <w:tcPr>
            <w:tcW w:w="2065" w:type="dxa"/>
            <w:vMerge w:val="restart"/>
            <w:tcBorders>
              <w:left w:val="single" w:sz="4" w:space="0" w:color="auto"/>
              <w:right w:val="single" w:sz="4" w:space="0" w:color="auto"/>
            </w:tcBorders>
            <w:vAlign w:val="center"/>
          </w:tcPr>
          <w:p w14:paraId="5A6EE9D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CA_n77A-n261(A-G)</w:t>
            </w:r>
          </w:p>
        </w:tc>
        <w:tc>
          <w:tcPr>
            <w:tcW w:w="1980" w:type="dxa"/>
            <w:vMerge w:val="restart"/>
            <w:tcBorders>
              <w:left w:val="single" w:sz="4" w:space="0" w:color="auto"/>
              <w:right w:val="single" w:sz="4" w:space="0" w:color="auto"/>
            </w:tcBorders>
            <w:vAlign w:val="center"/>
          </w:tcPr>
          <w:p w14:paraId="46ED4966" w14:textId="77777777" w:rsidR="00071EFC" w:rsidRDefault="00071EFC" w:rsidP="00071EFC">
            <w:pPr>
              <w:pStyle w:val="NoSpacing"/>
              <w:jc w:val="center"/>
              <w:rPr>
                <w:ins w:id="5057" w:author="Verizon" w:date="2020-08-03T15:21:00Z"/>
                <w:rFonts w:ascii="Arial" w:hAnsi="Arial" w:cs="Arial"/>
                <w:sz w:val="18"/>
                <w:szCs w:val="18"/>
              </w:rPr>
            </w:pPr>
            <w:r w:rsidRPr="009B63FE">
              <w:rPr>
                <w:rFonts w:ascii="Arial" w:hAnsi="Arial" w:cs="Arial"/>
                <w:sz w:val="18"/>
                <w:szCs w:val="18"/>
              </w:rPr>
              <w:t>CA_n77A-n261A</w:t>
            </w:r>
          </w:p>
          <w:p w14:paraId="6C0D6425" w14:textId="1825ABCB" w:rsidR="00974528" w:rsidRPr="009B63FE" w:rsidRDefault="00974528" w:rsidP="00071EFC">
            <w:pPr>
              <w:pStyle w:val="NoSpacing"/>
              <w:jc w:val="center"/>
              <w:rPr>
                <w:rFonts w:ascii="Arial" w:hAnsi="Arial" w:cs="Arial"/>
                <w:sz w:val="18"/>
                <w:szCs w:val="18"/>
              </w:rPr>
            </w:pPr>
            <w:ins w:id="5058" w:author="Verizon" w:date="2020-08-03T15:21:00Z">
              <w:r w:rsidRPr="009B63FE">
                <w:rPr>
                  <w:rFonts w:ascii="Arial" w:hAnsi="Arial" w:cs="Arial"/>
                  <w:sz w:val="18"/>
                  <w:szCs w:val="18"/>
                </w:rPr>
                <w:t>CA_n77A-n261G</w:t>
              </w:r>
            </w:ins>
          </w:p>
        </w:tc>
        <w:tc>
          <w:tcPr>
            <w:tcW w:w="746" w:type="dxa"/>
            <w:vMerge w:val="restart"/>
            <w:tcBorders>
              <w:left w:val="single" w:sz="4" w:space="0" w:color="auto"/>
              <w:right w:val="single" w:sz="4" w:space="0" w:color="auto"/>
            </w:tcBorders>
            <w:vAlign w:val="center"/>
          </w:tcPr>
          <w:p w14:paraId="58C7E2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0748C9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E718E2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66D3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C98F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97F2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41B8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F41DC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A86C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579F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A111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1A50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8DB14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D6FF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01C02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3461A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592C9F6"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2B5AC6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395B1C9" w14:textId="77777777" w:rsidTr="009A5134">
        <w:trPr>
          <w:trHeight w:val="148"/>
          <w:jc w:val="center"/>
        </w:trPr>
        <w:tc>
          <w:tcPr>
            <w:tcW w:w="2065" w:type="dxa"/>
            <w:vMerge/>
            <w:tcBorders>
              <w:left w:val="single" w:sz="4" w:space="0" w:color="auto"/>
              <w:right w:val="single" w:sz="4" w:space="0" w:color="auto"/>
            </w:tcBorders>
            <w:vAlign w:val="center"/>
          </w:tcPr>
          <w:p w14:paraId="2DDF0D0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04AB66"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B3055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539D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AD68DD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0B22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3B57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8821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72B0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E593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6768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1057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E67A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F7A3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145974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262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0E6D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EA4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5244D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228D58F" w14:textId="77777777" w:rsidR="00071EFC" w:rsidRPr="00232036" w:rsidRDefault="00071EFC" w:rsidP="00071EFC">
            <w:pPr>
              <w:jc w:val="center"/>
              <w:rPr>
                <w:rFonts w:ascii="Arial" w:hAnsi="Arial" w:cs="Arial"/>
                <w:sz w:val="18"/>
                <w:szCs w:val="18"/>
              </w:rPr>
            </w:pPr>
          </w:p>
        </w:tc>
      </w:tr>
      <w:tr w:rsidR="00071EFC" w:rsidRPr="00232036" w14:paraId="3CFBFCE4" w14:textId="77777777" w:rsidTr="009A5134">
        <w:trPr>
          <w:trHeight w:val="148"/>
          <w:jc w:val="center"/>
        </w:trPr>
        <w:tc>
          <w:tcPr>
            <w:tcW w:w="2065" w:type="dxa"/>
            <w:vMerge/>
            <w:tcBorders>
              <w:left w:val="single" w:sz="4" w:space="0" w:color="auto"/>
              <w:right w:val="single" w:sz="4" w:space="0" w:color="auto"/>
            </w:tcBorders>
            <w:vAlign w:val="center"/>
          </w:tcPr>
          <w:p w14:paraId="20D20F8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5AAD85B"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63AEFE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1155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A18EC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4396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ECD4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8A663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433F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EBA93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7C5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DF59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7156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0ABF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4254B3D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84AD3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F66D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AD9628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4C99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CD6F182" w14:textId="77777777" w:rsidR="00071EFC" w:rsidRPr="00232036" w:rsidRDefault="00071EFC" w:rsidP="00071EFC">
            <w:pPr>
              <w:jc w:val="center"/>
              <w:rPr>
                <w:rFonts w:ascii="Arial" w:hAnsi="Arial" w:cs="Arial"/>
                <w:sz w:val="18"/>
                <w:szCs w:val="18"/>
              </w:rPr>
            </w:pPr>
          </w:p>
        </w:tc>
      </w:tr>
      <w:tr w:rsidR="00071EFC" w:rsidRPr="00232036" w14:paraId="4EC8CA45" w14:textId="77777777" w:rsidTr="009A5134">
        <w:trPr>
          <w:trHeight w:val="148"/>
          <w:jc w:val="center"/>
        </w:trPr>
        <w:tc>
          <w:tcPr>
            <w:tcW w:w="2065" w:type="dxa"/>
            <w:vMerge/>
            <w:tcBorders>
              <w:left w:val="single" w:sz="4" w:space="0" w:color="auto"/>
              <w:right w:val="single" w:sz="4" w:space="0" w:color="auto"/>
            </w:tcBorders>
            <w:vAlign w:val="center"/>
          </w:tcPr>
          <w:p w14:paraId="2A21898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3A6AE14"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0C7116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0" w:type="dxa"/>
            <w:gridSpan w:val="12"/>
            <w:tcBorders>
              <w:top w:val="single" w:sz="4" w:space="0" w:color="auto"/>
              <w:left w:val="single" w:sz="4" w:space="0" w:color="auto"/>
              <w:bottom w:val="single" w:sz="4" w:space="0" w:color="auto"/>
              <w:right w:val="single" w:sz="4" w:space="0" w:color="auto"/>
            </w:tcBorders>
          </w:tcPr>
          <w:p w14:paraId="6979E3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CA_n261(A-G) in Table 5.5A.2-2 in TS 38.101-2</w:t>
            </w:r>
          </w:p>
        </w:tc>
        <w:tc>
          <w:tcPr>
            <w:tcW w:w="4006" w:type="dxa"/>
            <w:gridSpan w:val="7"/>
            <w:tcBorders>
              <w:top w:val="single" w:sz="4" w:space="0" w:color="auto"/>
              <w:left w:val="single" w:sz="4" w:space="0" w:color="auto"/>
              <w:bottom w:val="single" w:sz="4" w:space="0" w:color="auto"/>
              <w:right w:val="single" w:sz="4" w:space="0" w:color="auto"/>
            </w:tcBorders>
          </w:tcPr>
          <w:p w14:paraId="04204B4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5F3A333" w14:textId="77777777" w:rsidR="00071EFC" w:rsidRPr="00232036" w:rsidRDefault="00071EFC" w:rsidP="00071EFC">
            <w:pPr>
              <w:jc w:val="center"/>
              <w:rPr>
                <w:rFonts w:ascii="Arial" w:hAnsi="Arial" w:cs="Arial"/>
                <w:sz w:val="18"/>
                <w:szCs w:val="18"/>
              </w:rPr>
            </w:pPr>
          </w:p>
        </w:tc>
      </w:tr>
      <w:tr w:rsidR="00071EFC" w:rsidRPr="00232036" w14:paraId="7BE429F3" w14:textId="77777777" w:rsidTr="009A5134">
        <w:trPr>
          <w:trHeight w:val="148"/>
          <w:jc w:val="center"/>
        </w:trPr>
        <w:tc>
          <w:tcPr>
            <w:tcW w:w="2065" w:type="dxa"/>
            <w:vMerge w:val="restart"/>
            <w:tcBorders>
              <w:left w:val="single" w:sz="4" w:space="0" w:color="auto"/>
              <w:right w:val="single" w:sz="4" w:space="0" w:color="auto"/>
            </w:tcBorders>
            <w:vAlign w:val="center"/>
          </w:tcPr>
          <w:p w14:paraId="0804A4B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CA_n77A-n261(A-H)</w:t>
            </w:r>
          </w:p>
        </w:tc>
        <w:tc>
          <w:tcPr>
            <w:tcW w:w="1980" w:type="dxa"/>
            <w:vMerge w:val="restart"/>
            <w:tcBorders>
              <w:left w:val="single" w:sz="4" w:space="0" w:color="auto"/>
              <w:right w:val="single" w:sz="4" w:space="0" w:color="auto"/>
            </w:tcBorders>
            <w:vAlign w:val="center"/>
          </w:tcPr>
          <w:p w14:paraId="7B12EB78" w14:textId="77777777" w:rsidR="00071EFC" w:rsidRDefault="00071EFC" w:rsidP="00071EFC">
            <w:pPr>
              <w:pStyle w:val="NoSpacing"/>
              <w:jc w:val="center"/>
              <w:rPr>
                <w:ins w:id="5059" w:author="Verizon" w:date="2020-08-03T15:21:00Z"/>
                <w:rFonts w:ascii="Arial" w:hAnsi="Arial" w:cs="Arial"/>
                <w:sz w:val="18"/>
                <w:szCs w:val="18"/>
              </w:rPr>
            </w:pPr>
            <w:r w:rsidRPr="009B63FE">
              <w:rPr>
                <w:rFonts w:ascii="Arial" w:hAnsi="Arial" w:cs="Arial"/>
                <w:sz w:val="18"/>
                <w:szCs w:val="18"/>
              </w:rPr>
              <w:t>CA_n77A-n261A</w:t>
            </w:r>
          </w:p>
          <w:p w14:paraId="1FE05EB2" w14:textId="77777777" w:rsidR="00B845C9" w:rsidRPr="009B63FE" w:rsidRDefault="00B845C9" w:rsidP="00B845C9">
            <w:pPr>
              <w:pStyle w:val="NoSpacing"/>
              <w:jc w:val="center"/>
              <w:rPr>
                <w:ins w:id="5060" w:author="Verizon" w:date="2020-08-03T15:21:00Z"/>
                <w:rFonts w:ascii="Arial" w:hAnsi="Arial" w:cs="Arial"/>
                <w:sz w:val="18"/>
                <w:szCs w:val="18"/>
              </w:rPr>
            </w:pPr>
            <w:ins w:id="5061" w:author="Verizon" w:date="2020-08-03T15:21:00Z">
              <w:r w:rsidRPr="009B63FE">
                <w:rPr>
                  <w:rFonts w:ascii="Arial" w:hAnsi="Arial" w:cs="Arial"/>
                  <w:sz w:val="18"/>
                  <w:szCs w:val="18"/>
                </w:rPr>
                <w:t>CA_n77A-n261G</w:t>
              </w:r>
            </w:ins>
          </w:p>
          <w:p w14:paraId="3530C12D" w14:textId="7D9D8F21" w:rsidR="00B845C9" w:rsidRPr="009B63FE" w:rsidRDefault="00B845C9" w:rsidP="00B845C9">
            <w:pPr>
              <w:pStyle w:val="NoSpacing"/>
              <w:jc w:val="center"/>
              <w:rPr>
                <w:rFonts w:ascii="Arial" w:hAnsi="Arial" w:cs="Arial"/>
                <w:sz w:val="18"/>
                <w:szCs w:val="18"/>
              </w:rPr>
            </w:pPr>
            <w:ins w:id="5062" w:author="Verizon" w:date="2020-08-03T15:21:00Z">
              <w:r w:rsidRPr="009B63FE">
                <w:rPr>
                  <w:rFonts w:ascii="Arial" w:hAnsi="Arial" w:cs="Arial"/>
                  <w:sz w:val="18"/>
                  <w:szCs w:val="18"/>
                </w:rPr>
                <w:t>CA_n77A-n261H</w:t>
              </w:r>
            </w:ins>
          </w:p>
        </w:tc>
        <w:tc>
          <w:tcPr>
            <w:tcW w:w="746" w:type="dxa"/>
            <w:vMerge w:val="restart"/>
            <w:tcBorders>
              <w:left w:val="single" w:sz="4" w:space="0" w:color="auto"/>
              <w:right w:val="single" w:sz="4" w:space="0" w:color="auto"/>
            </w:tcBorders>
            <w:vAlign w:val="center"/>
          </w:tcPr>
          <w:p w14:paraId="2A6F9F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733EA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DB3CF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3C89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7485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3896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E48C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E3E9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283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29E0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9241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EF98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C8C2E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EA2FF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3E45D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08E97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F08CB0"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35200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6BB5035" w14:textId="77777777" w:rsidTr="009A5134">
        <w:trPr>
          <w:trHeight w:val="148"/>
          <w:jc w:val="center"/>
        </w:trPr>
        <w:tc>
          <w:tcPr>
            <w:tcW w:w="2065" w:type="dxa"/>
            <w:vMerge/>
            <w:tcBorders>
              <w:left w:val="single" w:sz="4" w:space="0" w:color="auto"/>
              <w:right w:val="single" w:sz="4" w:space="0" w:color="auto"/>
            </w:tcBorders>
            <w:vAlign w:val="center"/>
          </w:tcPr>
          <w:p w14:paraId="7B2A446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F8E9D80"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D3D04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CF5F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687C4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8FC6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B3B8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AE20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32A2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7ED6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FFDA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7737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8EE9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B180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5BA1E9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951F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F37E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49F1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439F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FBFA8CC" w14:textId="77777777" w:rsidR="00071EFC" w:rsidRPr="00232036" w:rsidRDefault="00071EFC" w:rsidP="00071EFC">
            <w:pPr>
              <w:jc w:val="center"/>
              <w:rPr>
                <w:rFonts w:ascii="Arial" w:hAnsi="Arial" w:cs="Arial"/>
                <w:sz w:val="18"/>
                <w:szCs w:val="18"/>
              </w:rPr>
            </w:pPr>
          </w:p>
        </w:tc>
      </w:tr>
      <w:tr w:rsidR="00071EFC" w:rsidRPr="00232036" w14:paraId="21DAB657" w14:textId="77777777" w:rsidTr="009A5134">
        <w:trPr>
          <w:trHeight w:val="148"/>
          <w:jc w:val="center"/>
        </w:trPr>
        <w:tc>
          <w:tcPr>
            <w:tcW w:w="2065" w:type="dxa"/>
            <w:vMerge/>
            <w:tcBorders>
              <w:left w:val="single" w:sz="4" w:space="0" w:color="auto"/>
              <w:right w:val="single" w:sz="4" w:space="0" w:color="auto"/>
            </w:tcBorders>
            <w:vAlign w:val="center"/>
          </w:tcPr>
          <w:p w14:paraId="1B00E0A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BB6AFD3"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A83E6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3372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DAC16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F181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F04C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BF2B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E7CA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439A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827AA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7F8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F59A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4807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55574B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EF911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9E4F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62EF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E74F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329B391" w14:textId="77777777" w:rsidR="00071EFC" w:rsidRPr="00232036" w:rsidRDefault="00071EFC" w:rsidP="00071EFC">
            <w:pPr>
              <w:jc w:val="center"/>
              <w:rPr>
                <w:rFonts w:ascii="Arial" w:hAnsi="Arial" w:cs="Arial"/>
                <w:sz w:val="18"/>
                <w:szCs w:val="18"/>
              </w:rPr>
            </w:pPr>
          </w:p>
        </w:tc>
      </w:tr>
      <w:tr w:rsidR="00071EFC" w:rsidRPr="00232036" w14:paraId="7B867256" w14:textId="77777777" w:rsidTr="009A5134">
        <w:trPr>
          <w:trHeight w:val="148"/>
          <w:jc w:val="center"/>
        </w:trPr>
        <w:tc>
          <w:tcPr>
            <w:tcW w:w="2065" w:type="dxa"/>
            <w:vMerge/>
            <w:tcBorders>
              <w:left w:val="single" w:sz="4" w:space="0" w:color="auto"/>
              <w:right w:val="single" w:sz="4" w:space="0" w:color="auto"/>
            </w:tcBorders>
            <w:vAlign w:val="center"/>
          </w:tcPr>
          <w:p w14:paraId="5E91FA6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140103F"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31BBF7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318DF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CA_n261(A-H) in Table 5.5A.2-2 in TS 38.101-2</w:t>
            </w:r>
          </w:p>
        </w:tc>
        <w:tc>
          <w:tcPr>
            <w:tcW w:w="749" w:type="dxa"/>
            <w:vMerge/>
            <w:tcBorders>
              <w:left w:val="single" w:sz="4" w:space="0" w:color="auto"/>
              <w:right w:val="single" w:sz="4" w:space="0" w:color="auto"/>
            </w:tcBorders>
            <w:vAlign w:val="center"/>
          </w:tcPr>
          <w:p w14:paraId="3C4D4615" w14:textId="77777777" w:rsidR="00071EFC" w:rsidRPr="00232036" w:rsidRDefault="00071EFC" w:rsidP="00071EFC">
            <w:pPr>
              <w:jc w:val="center"/>
              <w:rPr>
                <w:rFonts w:ascii="Arial" w:hAnsi="Arial" w:cs="Arial"/>
                <w:sz w:val="18"/>
                <w:szCs w:val="18"/>
              </w:rPr>
            </w:pPr>
          </w:p>
        </w:tc>
      </w:tr>
      <w:tr w:rsidR="00071EFC" w:rsidRPr="00232036" w14:paraId="684B6585" w14:textId="77777777" w:rsidTr="009A5134">
        <w:trPr>
          <w:trHeight w:val="148"/>
          <w:jc w:val="center"/>
        </w:trPr>
        <w:tc>
          <w:tcPr>
            <w:tcW w:w="2065" w:type="dxa"/>
            <w:vMerge w:val="restart"/>
            <w:tcBorders>
              <w:left w:val="single" w:sz="4" w:space="0" w:color="auto"/>
              <w:right w:val="single" w:sz="4" w:space="0" w:color="auto"/>
            </w:tcBorders>
            <w:vAlign w:val="center"/>
          </w:tcPr>
          <w:p w14:paraId="6FDD3DD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CA_n77A-n261(A-I)</w:t>
            </w:r>
          </w:p>
        </w:tc>
        <w:tc>
          <w:tcPr>
            <w:tcW w:w="1980" w:type="dxa"/>
            <w:vMerge w:val="restart"/>
            <w:tcBorders>
              <w:left w:val="single" w:sz="4" w:space="0" w:color="auto"/>
              <w:right w:val="single" w:sz="4" w:space="0" w:color="auto"/>
            </w:tcBorders>
            <w:vAlign w:val="center"/>
          </w:tcPr>
          <w:p w14:paraId="74424716" w14:textId="77777777" w:rsidR="00071EFC" w:rsidRDefault="00071EFC" w:rsidP="00071EFC">
            <w:pPr>
              <w:pStyle w:val="NoSpacing"/>
              <w:jc w:val="center"/>
              <w:rPr>
                <w:ins w:id="5063" w:author="Verizon" w:date="2020-08-03T15:21:00Z"/>
                <w:rFonts w:ascii="Arial" w:hAnsi="Arial" w:cs="Arial"/>
                <w:sz w:val="18"/>
                <w:szCs w:val="18"/>
              </w:rPr>
            </w:pPr>
            <w:r w:rsidRPr="009B63FE">
              <w:rPr>
                <w:rFonts w:ascii="Arial" w:hAnsi="Arial" w:cs="Arial"/>
                <w:sz w:val="18"/>
                <w:szCs w:val="18"/>
              </w:rPr>
              <w:t>CA_n77A-n261A</w:t>
            </w:r>
          </w:p>
          <w:p w14:paraId="2DAE018B" w14:textId="77777777" w:rsidR="00000B34" w:rsidRPr="009B63FE" w:rsidRDefault="00000B34" w:rsidP="00000B34">
            <w:pPr>
              <w:pStyle w:val="NoSpacing"/>
              <w:jc w:val="center"/>
              <w:rPr>
                <w:ins w:id="5064" w:author="Verizon" w:date="2020-08-03T15:21:00Z"/>
                <w:rFonts w:ascii="Arial" w:hAnsi="Arial" w:cs="Arial"/>
                <w:sz w:val="18"/>
                <w:szCs w:val="18"/>
                <w:lang w:eastAsia="zh-CN"/>
              </w:rPr>
            </w:pPr>
            <w:ins w:id="5065" w:author="Verizon" w:date="2020-08-03T15:21:00Z">
              <w:r w:rsidRPr="009B63FE">
                <w:rPr>
                  <w:rFonts w:ascii="Arial" w:hAnsi="Arial" w:cs="Arial"/>
                  <w:sz w:val="18"/>
                  <w:szCs w:val="18"/>
                  <w:lang w:eastAsia="zh-CN"/>
                </w:rPr>
                <w:t>CA_n77A-n261G</w:t>
              </w:r>
            </w:ins>
          </w:p>
          <w:p w14:paraId="077DF05D" w14:textId="77777777" w:rsidR="00000B34" w:rsidRPr="009B63FE" w:rsidRDefault="00000B34" w:rsidP="00000B34">
            <w:pPr>
              <w:pStyle w:val="NoSpacing"/>
              <w:jc w:val="center"/>
              <w:rPr>
                <w:ins w:id="5066" w:author="Verizon" w:date="2020-08-03T15:21:00Z"/>
                <w:rFonts w:ascii="Arial" w:hAnsi="Arial" w:cs="Arial"/>
                <w:sz w:val="18"/>
                <w:szCs w:val="18"/>
                <w:lang w:eastAsia="zh-CN"/>
              </w:rPr>
            </w:pPr>
            <w:ins w:id="5067" w:author="Verizon" w:date="2020-08-03T15:21:00Z">
              <w:r w:rsidRPr="009B63FE">
                <w:rPr>
                  <w:rFonts w:ascii="Arial" w:hAnsi="Arial" w:cs="Arial"/>
                  <w:sz w:val="18"/>
                  <w:szCs w:val="18"/>
                  <w:lang w:eastAsia="zh-CN"/>
                </w:rPr>
                <w:t>CA_n77A-n261H</w:t>
              </w:r>
            </w:ins>
          </w:p>
          <w:p w14:paraId="159AFB10" w14:textId="057AE27A" w:rsidR="00000B34" w:rsidRPr="009B63FE" w:rsidRDefault="00000B34" w:rsidP="00000B34">
            <w:pPr>
              <w:pStyle w:val="NoSpacing"/>
              <w:jc w:val="center"/>
              <w:rPr>
                <w:rFonts w:ascii="Arial" w:hAnsi="Arial" w:cs="Arial"/>
                <w:sz w:val="18"/>
                <w:szCs w:val="18"/>
              </w:rPr>
            </w:pPr>
            <w:ins w:id="5068" w:author="Verizon" w:date="2020-08-03T15:21:00Z">
              <w:r w:rsidRPr="009B63FE">
                <w:rPr>
                  <w:rFonts w:ascii="Arial" w:hAnsi="Arial" w:cs="Arial"/>
                  <w:sz w:val="18"/>
                  <w:szCs w:val="18"/>
                  <w:lang w:eastAsia="zh-CN"/>
                </w:rPr>
                <w:t>CA_n77A-n261I</w:t>
              </w:r>
            </w:ins>
          </w:p>
        </w:tc>
        <w:tc>
          <w:tcPr>
            <w:tcW w:w="746" w:type="dxa"/>
            <w:vMerge w:val="restart"/>
            <w:tcBorders>
              <w:left w:val="single" w:sz="4" w:space="0" w:color="auto"/>
              <w:right w:val="single" w:sz="4" w:space="0" w:color="auto"/>
            </w:tcBorders>
            <w:vAlign w:val="center"/>
          </w:tcPr>
          <w:p w14:paraId="759E5C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573EEE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44D244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74EA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4E06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A54D93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E0E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31CA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4525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CBC8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AC4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DD98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3CEF0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ABD7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75888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802B75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4190AE"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D581C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DB5D2C9" w14:textId="77777777" w:rsidTr="009A5134">
        <w:trPr>
          <w:trHeight w:val="148"/>
          <w:jc w:val="center"/>
        </w:trPr>
        <w:tc>
          <w:tcPr>
            <w:tcW w:w="2065" w:type="dxa"/>
            <w:vMerge/>
            <w:tcBorders>
              <w:left w:val="single" w:sz="4" w:space="0" w:color="auto"/>
              <w:right w:val="single" w:sz="4" w:space="0" w:color="auto"/>
            </w:tcBorders>
            <w:vAlign w:val="center"/>
          </w:tcPr>
          <w:p w14:paraId="2F82908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EEF9CDB"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961432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5A98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59ECB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F109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166D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6B7F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0581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4999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8388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15EC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812831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3BF6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6C5F06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7A7F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78FF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EDC80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EF56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6595F9D" w14:textId="77777777" w:rsidR="00071EFC" w:rsidRPr="00232036" w:rsidRDefault="00071EFC" w:rsidP="00071EFC">
            <w:pPr>
              <w:jc w:val="center"/>
              <w:rPr>
                <w:rFonts w:ascii="Arial" w:hAnsi="Arial" w:cs="Arial"/>
                <w:sz w:val="18"/>
                <w:szCs w:val="18"/>
              </w:rPr>
            </w:pPr>
          </w:p>
        </w:tc>
      </w:tr>
      <w:tr w:rsidR="00071EFC" w:rsidRPr="00232036" w14:paraId="6E891120" w14:textId="77777777" w:rsidTr="009A5134">
        <w:trPr>
          <w:trHeight w:val="148"/>
          <w:jc w:val="center"/>
        </w:trPr>
        <w:tc>
          <w:tcPr>
            <w:tcW w:w="2065" w:type="dxa"/>
            <w:vMerge/>
            <w:tcBorders>
              <w:left w:val="single" w:sz="4" w:space="0" w:color="auto"/>
              <w:right w:val="single" w:sz="4" w:space="0" w:color="auto"/>
            </w:tcBorders>
            <w:vAlign w:val="center"/>
          </w:tcPr>
          <w:p w14:paraId="4364778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04A88D5"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670007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CF7C3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FDD83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0ABB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D3ED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3D11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DA5D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3C15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22AC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5382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BFC7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4E7D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452A4E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2138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89FE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F09B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90C41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5BF7F73" w14:textId="77777777" w:rsidR="00071EFC" w:rsidRPr="00232036" w:rsidRDefault="00071EFC" w:rsidP="00071EFC">
            <w:pPr>
              <w:jc w:val="center"/>
              <w:rPr>
                <w:rFonts w:ascii="Arial" w:hAnsi="Arial" w:cs="Arial"/>
                <w:sz w:val="18"/>
                <w:szCs w:val="18"/>
              </w:rPr>
            </w:pPr>
          </w:p>
        </w:tc>
      </w:tr>
      <w:tr w:rsidR="00071EFC" w:rsidRPr="00232036" w14:paraId="6E3C1583" w14:textId="77777777" w:rsidTr="009A5134">
        <w:trPr>
          <w:trHeight w:val="148"/>
          <w:jc w:val="center"/>
        </w:trPr>
        <w:tc>
          <w:tcPr>
            <w:tcW w:w="2065" w:type="dxa"/>
            <w:vMerge/>
            <w:tcBorders>
              <w:left w:val="single" w:sz="4" w:space="0" w:color="auto"/>
              <w:right w:val="single" w:sz="4" w:space="0" w:color="auto"/>
            </w:tcBorders>
            <w:vAlign w:val="center"/>
          </w:tcPr>
          <w:p w14:paraId="1B62FB3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F4CAAA0"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7B3A8B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10676" w:type="dxa"/>
            <w:gridSpan w:val="19"/>
            <w:tcBorders>
              <w:top w:val="single" w:sz="4" w:space="0" w:color="auto"/>
              <w:left w:val="single" w:sz="4" w:space="0" w:color="auto"/>
              <w:bottom w:val="single" w:sz="4" w:space="0" w:color="auto"/>
              <w:right w:val="single" w:sz="4" w:space="0" w:color="auto"/>
            </w:tcBorders>
          </w:tcPr>
          <w:p w14:paraId="100E28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CA_n261(A-I) in Table 5.5A.2-2 in TS 38.101-2</w:t>
            </w:r>
          </w:p>
        </w:tc>
        <w:tc>
          <w:tcPr>
            <w:tcW w:w="749" w:type="dxa"/>
            <w:vMerge/>
            <w:tcBorders>
              <w:left w:val="single" w:sz="4" w:space="0" w:color="auto"/>
              <w:right w:val="single" w:sz="4" w:space="0" w:color="auto"/>
            </w:tcBorders>
            <w:vAlign w:val="center"/>
          </w:tcPr>
          <w:p w14:paraId="0A25FBDD" w14:textId="77777777" w:rsidR="00071EFC" w:rsidRPr="00232036" w:rsidRDefault="00071EFC" w:rsidP="00071EFC">
            <w:pPr>
              <w:jc w:val="center"/>
              <w:rPr>
                <w:rFonts w:ascii="Arial" w:hAnsi="Arial" w:cs="Arial"/>
                <w:sz w:val="18"/>
                <w:szCs w:val="18"/>
              </w:rPr>
            </w:pPr>
          </w:p>
        </w:tc>
      </w:tr>
      <w:tr w:rsidR="00071EFC" w:rsidRPr="00232036" w14:paraId="21B68040" w14:textId="77777777" w:rsidTr="009A5134">
        <w:trPr>
          <w:trHeight w:val="148"/>
          <w:jc w:val="center"/>
        </w:trPr>
        <w:tc>
          <w:tcPr>
            <w:tcW w:w="2065" w:type="dxa"/>
            <w:vMerge w:val="restart"/>
            <w:tcBorders>
              <w:left w:val="single" w:sz="4" w:space="0" w:color="auto"/>
              <w:right w:val="single" w:sz="4" w:space="0" w:color="auto"/>
            </w:tcBorders>
            <w:vAlign w:val="center"/>
          </w:tcPr>
          <w:p w14:paraId="121246B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CA_n77A-n261(G-H)</w:t>
            </w:r>
          </w:p>
        </w:tc>
        <w:tc>
          <w:tcPr>
            <w:tcW w:w="1980" w:type="dxa"/>
            <w:vMerge w:val="restart"/>
            <w:tcBorders>
              <w:left w:val="single" w:sz="4" w:space="0" w:color="auto"/>
              <w:right w:val="single" w:sz="4" w:space="0" w:color="auto"/>
            </w:tcBorders>
            <w:vAlign w:val="center"/>
          </w:tcPr>
          <w:p w14:paraId="4C99501B" w14:textId="77777777" w:rsidR="00071EFC" w:rsidRDefault="00071EFC" w:rsidP="00071EFC">
            <w:pPr>
              <w:pStyle w:val="NoSpacing"/>
              <w:jc w:val="center"/>
              <w:rPr>
                <w:ins w:id="5069" w:author="Verizon" w:date="2020-08-03T15:21:00Z"/>
                <w:rFonts w:ascii="Arial" w:hAnsi="Arial" w:cs="Arial"/>
                <w:sz w:val="18"/>
                <w:szCs w:val="18"/>
              </w:rPr>
            </w:pPr>
            <w:r w:rsidRPr="009B63FE">
              <w:rPr>
                <w:rFonts w:ascii="Arial" w:hAnsi="Arial" w:cs="Arial"/>
                <w:sz w:val="18"/>
                <w:szCs w:val="18"/>
              </w:rPr>
              <w:t>CA_n77A-n261A</w:t>
            </w:r>
          </w:p>
          <w:p w14:paraId="30A2EB89" w14:textId="77777777" w:rsidR="00BF1907" w:rsidRPr="009B63FE" w:rsidRDefault="00BF1907" w:rsidP="00BF1907">
            <w:pPr>
              <w:pStyle w:val="NoSpacing"/>
              <w:jc w:val="center"/>
              <w:rPr>
                <w:ins w:id="5070" w:author="Verizon" w:date="2020-08-03T15:21:00Z"/>
                <w:rFonts w:ascii="Arial" w:hAnsi="Arial" w:cs="Arial"/>
                <w:sz w:val="18"/>
                <w:szCs w:val="18"/>
                <w:lang w:eastAsia="zh-CN"/>
              </w:rPr>
            </w:pPr>
            <w:ins w:id="5071" w:author="Verizon" w:date="2020-08-03T15:21:00Z">
              <w:r w:rsidRPr="009B63FE">
                <w:rPr>
                  <w:rFonts w:ascii="Arial" w:hAnsi="Arial" w:cs="Arial"/>
                  <w:sz w:val="18"/>
                  <w:szCs w:val="18"/>
                  <w:lang w:eastAsia="zh-CN"/>
                </w:rPr>
                <w:t>CA_n77A-n261G</w:t>
              </w:r>
            </w:ins>
          </w:p>
          <w:p w14:paraId="622EB0C4" w14:textId="7532A46F" w:rsidR="00BF1907" w:rsidRPr="009B63FE" w:rsidRDefault="00BF1907" w:rsidP="00BF1907">
            <w:pPr>
              <w:pStyle w:val="NoSpacing"/>
              <w:jc w:val="center"/>
              <w:rPr>
                <w:rFonts w:ascii="Arial" w:hAnsi="Arial" w:cs="Arial"/>
                <w:sz w:val="18"/>
                <w:szCs w:val="18"/>
              </w:rPr>
            </w:pPr>
            <w:ins w:id="5072" w:author="Verizon" w:date="2020-08-03T15:21:00Z">
              <w:r w:rsidRPr="009B63FE">
                <w:rPr>
                  <w:rFonts w:ascii="Arial" w:hAnsi="Arial" w:cs="Arial"/>
                  <w:sz w:val="18"/>
                  <w:szCs w:val="18"/>
                  <w:lang w:eastAsia="zh-CN"/>
                </w:rPr>
                <w:t>CA_n77A-n261H</w:t>
              </w:r>
            </w:ins>
          </w:p>
        </w:tc>
        <w:tc>
          <w:tcPr>
            <w:tcW w:w="746" w:type="dxa"/>
            <w:vMerge w:val="restart"/>
            <w:tcBorders>
              <w:left w:val="single" w:sz="4" w:space="0" w:color="auto"/>
              <w:right w:val="single" w:sz="4" w:space="0" w:color="auto"/>
            </w:tcBorders>
            <w:vAlign w:val="center"/>
          </w:tcPr>
          <w:p w14:paraId="34403F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1FCED6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CF492D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B14D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5F4C9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AD02D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6368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3ACE8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941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41B9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6A864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AD7CA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94C5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69925F" w14:textId="77777777" w:rsidR="00071EFC" w:rsidRPr="00232036" w:rsidRDefault="00071EFC" w:rsidP="00071EFC">
            <w:pPr>
              <w:jc w:val="center"/>
              <w:rPr>
                <w:rFonts w:ascii="Arial"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0211C4E" w14:textId="77777777" w:rsidR="00071EFC" w:rsidRPr="00232036" w:rsidRDefault="00071EFC" w:rsidP="00071EFC">
            <w:pPr>
              <w:jc w:val="center"/>
              <w:rPr>
                <w:rFonts w:ascii="Arial" w:hAnsi="Arial" w:cs="Arial"/>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2147B55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050F71"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782E42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A55EFDE" w14:textId="77777777" w:rsidTr="009A5134">
        <w:trPr>
          <w:trHeight w:val="148"/>
          <w:jc w:val="center"/>
        </w:trPr>
        <w:tc>
          <w:tcPr>
            <w:tcW w:w="2065" w:type="dxa"/>
            <w:vMerge/>
            <w:tcBorders>
              <w:left w:val="single" w:sz="4" w:space="0" w:color="auto"/>
              <w:right w:val="single" w:sz="4" w:space="0" w:color="auto"/>
            </w:tcBorders>
            <w:vAlign w:val="center"/>
          </w:tcPr>
          <w:p w14:paraId="7162E37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9BCA890"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59B8A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29E4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12526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36E43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39DDF7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36FF4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09AF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3A216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4768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7086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9ED88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8760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6C9031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2D470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F559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183CD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AABE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522925D" w14:textId="77777777" w:rsidR="00071EFC" w:rsidRPr="00232036" w:rsidRDefault="00071EFC" w:rsidP="00071EFC">
            <w:pPr>
              <w:jc w:val="center"/>
              <w:rPr>
                <w:rFonts w:ascii="Arial" w:hAnsi="Arial" w:cs="Arial"/>
                <w:sz w:val="18"/>
                <w:szCs w:val="18"/>
              </w:rPr>
            </w:pPr>
          </w:p>
        </w:tc>
      </w:tr>
      <w:tr w:rsidR="00071EFC" w:rsidRPr="00232036" w14:paraId="1083904E" w14:textId="77777777" w:rsidTr="009A5134">
        <w:trPr>
          <w:trHeight w:val="148"/>
          <w:jc w:val="center"/>
        </w:trPr>
        <w:tc>
          <w:tcPr>
            <w:tcW w:w="2065" w:type="dxa"/>
            <w:vMerge/>
            <w:tcBorders>
              <w:left w:val="single" w:sz="4" w:space="0" w:color="auto"/>
              <w:right w:val="single" w:sz="4" w:space="0" w:color="auto"/>
            </w:tcBorders>
            <w:vAlign w:val="center"/>
          </w:tcPr>
          <w:p w14:paraId="4DE0220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A86C65B"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F745A0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AF08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3EDF38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7684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21C4D4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71705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94D75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BB2F09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C416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A260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4A3A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C120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18F879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5652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9619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025D5B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8B87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7EAA9DE" w14:textId="77777777" w:rsidR="00071EFC" w:rsidRPr="00232036" w:rsidRDefault="00071EFC" w:rsidP="00071EFC">
            <w:pPr>
              <w:jc w:val="center"/>
              <w:rPr>
                <w:rFonts w:ascii="Arial" w:hAnsi="Arial" w:cs="Arial"/>
                <w:sz w:val="18"/>
                <w:szCs w:val="18"/>
              </w:rPr>
            </w:pPr>
          </w:p>
        </w:tc>
      </w:tr>
      <w:tr w:rsidR="00071EFC" w:rsidRPr="00232036" w14:paraId="31460B83" w14:textId="77777777" w:rsidTr="009A5134">
        <w:trPr>
          <w:trHeight w:val="148"/>
          <w:jc w:val="center"/>
        </w:trPr>
        <w:tc>
          <w:tcPr>
            <w:tcW w:w="2065" w:type="dxa"/>
            <w:vMerge/>
            <w:tcBorders>
              <w:left w:val="single" w:sz="4" w:space="0" w:color="auto"/>
              <w:right w:val="single" w:sz="4" w:space="0" w:color="auto"/>
            </w:tcBorders>
            <w:vAlign w:val="center"/>
          </w:tcPr>
          <w:p w14:paraId="2243ADF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975CE53"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77907B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5929CED8"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33F12C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CA_n261(G-H) in Table 5.5A.2-2 in TS 38.101-2</w:t>
            </w:r>
          </w:p>
        </w:tc>
        <w:tc>
          <w:tcPr>
            <w:tcW w:w="749" w:type="dxa"/>
            <w:vMerge/>
            <w:tcBorders>
              <w:left w:val="single" w:sz="4" w:space="0" w:color="auto"/>
              <w:right w:val="single" w:sz="4" w:space="0" w:color="auto"/>
            </w:tcBorders>
            <w:vAlign w:val="center"/>
          </w:tcPr>
          <w:p w14:paraId="464DC9DD" w14:textId="77777777" w:rsidR="00071EFC" w:rsidRPr="00232036" w:rsidRDefault="00071EFC" w:rsidP="00071EFC">
            <w:pPr>
              <w:jc w:val="center"/>
              <w:rPr>
                <w:rFonts w:ascii="Arial" w:hAnsi="Arial" w:cs="Arial"/>
                <w:sz w:val="18"/>
                <w:szCs w:val="18"/>
              </w:rPr>
            </w:pPr>
          </w:p>
        </w:tc>
      </w:tr>
      <w:tr w:rsidR="00071EFC" w:rsidRPr="00232036" w14:paraId="55CA315B" w14:textId="77777777" w:rsidTr="009A5134">
        <w:trPr>
          <w:trHeight w:val="148"/>
          <w:jc w:val="center"/>
        </w:trPr>
        <w:tc>
          <w:tcPr>
            <w:tcW w:w="2065" w:type="dxa"/>
            <w:vMerge w:val="restart"/>
            <w:tcBorders>
              <w:left w:val="single" w:sz="4" w:space="0" w:color="auto"/>
              <w:right w:val="single" w:sz="4" w:space="0" w:color="auto"/>
            </w:tcBorders>
            <w:vAlign w:val="center"/>
          </w:tcPr>
          <w:p w14:paraId="67346D7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CA_n77A-n261(G-I)</w:t>
            </w:r>
          </w:p>
        </w:tc>
        <w:tc>
          <w:tcPr>
            <w:tcW w:w="1980" w:type="dxa"/>
            <w:vMerge w:val="restart"/>
            <w:tcBorders>
              <w:left w:val="single" w:sz="4" w:space="0" w:color="auto"/>
              <w:right w:val="single" w:sz="4" w:space="0" w:color="auto"/>
            </w:tcBorders>
            <w:vAlign w:val="center"/>
          </w:tcPr>
          <w:p w14:paraId="3F186AF4" w14:textId="77777777" w:rsidR="00071EFC" w:rsidRDefault="00071EFC" w:rsidP="00071EFC">
            <w:pPr>
              <w:pStyle w:val="NoSpacing"/>
              <w:jc w:val="center"/>
              <w:rPr>
                <w:ins w:id="5073" w:author="Verizon" w:date="2020-08-03T15:22:00Z"/>
                <w:rFonts w:ascii="Arial" w:hAnsi="Arial" w:cs="Arial"/>
                <w:sz w:val="18"/>
                <w:szCs w:val="18"/>
              </w:rPr>
            </w:pPr>
            <w:r w:rsidRPr="009B63FE">
              <w:rPr>
                <w:rFonts w:ascii="Arial" w:hAnsi="Arial" w:cs="Arial"/>
                <w:sz w:val="18"/>
                <w:szCs w:val="18"/>
              </w:rPr>
              <w:t>CA_n77A-n261A</w:t>
            </w:r>
          </w:p>
          <w:p w14:paraId="26CBEECE" w14:textId="77777777" w:rsidR="002A27C4" w:rsidRPr="009B63FE" w:rsidRDefault="002A27C4" w:rsidP="002A27C4">
            <w:pPr>
              <w:pStyle w:val="NoSpacing"/>
              <w:jc w:val="center"/>
              <w:rPr>
                <w:ins w:id="5074" w:author="Verizon" w:date="2020-08-03T15:22:00Z"/>
                <w:rFonts w:ascii="Arial" w:hAnsi="Arial" w:cs="Arial"/>
                <w:sz w:val="18"/>
                <w:szCs w:val="18"/>
                <w:lang w:eastAsia="zh-CN"/>
              </w:rPr>
            </w:pPr>
            <w:ins w:id="5075" w:author="Verizon" w:date="2020-08-03T15:22:00Z">
              <w:r w:rsidRPr="009B63FE">
                <w:rPr>
                  <w:rFonts w:ascii="Arial" w:hAnsi="Arial" w:cs="Arial"/>
                  <w:sz w:val="18"/>
                  <w:szCs w:val="18"/>
                  <w:lang w:eastAsia="zh-CN"/>
                </w:rPr>
                <w:t>CA_n77A-n261G</w:t>
              </w:r>
            </w:ins>
          </w:p>
          <w:p w14:paraId="78951858" w14:textId="77777777" w:rsidR="002A27C4" w:rsidRPr="009B63FE" w:rsidRDefault="002A27C4" w:rsidP="002A27C4">
            <w:pPr>
              <w:pStyle w:val="NoSpacing"/>
              <w:jc w:val="center"/>
              <w:rPr>
                <w:ins w:id="5076" w:author="Verizon" w:date="2020-08-03T15:22:00Z"/>
                <w:rFonts w:ascii="Arial" w:hAnsi="Arial" w:cs="Arial"/>
                <w:sz w:val="18"/>
                <w:szCs w:val="18"/>
                <w:lang w:eastAsia="zh-CN"/>
              </w:rPr>
            </w:pPr>
            <w:ins w:id="5077" w:author="Verizon" w:date="2020-08-03T15:22:00Z">
              <w:r w:rsidRPr="009B63FE">
                <w:rPr>
                  <w:rFonts w:ascii="Arial" w:hAnsi="Arial" w:cs="Arial"/>
                  <w:sz w:val="18"/>
                  <w:szCs w:val="18"/>
                  <w:lang w:eastAsia="zh-CN"/>
                </w:rPr>
                <w:t>CA_n77A-n261H</w:t>
              </w:r>
            </w:ins>
          </w:p>
          <w:p w14:paraId="61585601" w14:textId="0AD3DB10" w:rsidR="002A27C4" w:rsidRPr="009B63FE" w:rsidRDefault="002A27C4" w:rsidP="002A27C4">
            <w:pPr>
              <w:pStyle w:val="NoSpacing"/>
              <w:jc w:val="center"/>
              <w:rPr>
                <w:rFonts w:ascii="Arial" w:hAnsi="Arial" w:cs="Arial"/>
                <w:sz w:val="18"/>
                <w:szCs w:val="18"/>
              </w:rPr>
            </w:pPr>
            <w:ins w:id="5078" w:author="Verizon" w:date="2020-08-03T15:22:00Z">
              <w:r w:rsidRPr="009B63FE">
                <w:rPr>
                  <w:rFonts w:ascii="Arial" w:hAnsi="Arial" w:cs="Arial"/>
                  <w:sz w:val="18"/>
                  <w:szCs w:val="18"/>
                  <w:lang w:eastAsia="zh-CN"/>
                </w:rPr>
                <w:t>CA_n77A-n261I</w:t>
              </w:r>
            </w:ins>
          </w:p>
        </w:tc>
        <w:tc>
          <w:tcPr>
            <w:tcW w:w="746" w:type="dxa"/>
            <w:vMerge w:val="restart"/>
            <w:tcBorders>
              <w:left w:val="single" w:sz="4" w:space="0" w:color="auto"/>
              <w:right w:val="single" w:sz="4" w:space="0" w:color="auto"/>
            </w:tcBorders>
            <w:vAlign w:val="center"/>
          </w:tcPr>
          <w:p w14:paraId="14E854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n77</w:t>
            </w:r>
          </w:p>
        </w:tc>
        <w:tc>
          <w:tcPr>
            <w:tcW w:w="667" w:type="dxa"/>
            <w:tcBorders>
              <w:top w:val="single" w:sz="4" w:space="0" w:color="auto"/>
              <w:left w:val="single" w:sz="4" w:space="0" w:color="auto"/>
              <w:bottom w:val="single" w:sz="4" w:space="0" w:color="auto"/>
              <w:right w:val="single" w:sz="4" w:space="0" w:color="auto"/>
            </w:tcBorders>
            <w:vAlign w:val="center"/>
          </w:tcPr>
          <w:p w14:paraId="2FF15C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97CF9A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82DE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98C82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E6E4E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CF48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13231E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432F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8CEB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35E05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EC01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0B4F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F5E946" w14:textId="77777777" w:rsidR="00071EFC" w:rsidRPr="00232036" w:rsidRDefault="00071EFC" w:rsidP="00071EFC">
            <w:pPr>
              <w:jc w:val="center"/>
              <w:rPr>
                <w:rFonts w:ascii="Arial"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02DAFF" w14:textId="77777777" w:rsidR="00071EFC" w:rsidRPr="00232036" w:rsidRDefault="00071EFC" w:rsidP="00071EFC">
            <w:pPr>
              <w:jc w:val="center"/>
              <w:rPr>
                <w:rFonts w:ascii="Arial" w:hAnsi="Arial" w:cs="Arial"/>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09986E2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C6F423"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690A3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2744EF7" w14:textId="77777777" w:rsidTr="009A5134">
        <w:trPr>
          <w:trHeight w:val="148"/>
          <w:jc w:val="center"/>
        </w:trPr>
        <w:tc>
          <w:tcPr>
            <w:tcW w:w="2065" w:type="dxa"/>
            <w:vMerge/>
            <w:tcBorders>
              <w:left w:val="single" w:sz="4" w:space="0" w:color="auto"/>
              <w:right w:val="single" w:sz="4" w:space="0" w:color="auto"/>
            </w:tcBorders>
            <w:vAlign w:val="center"/>
          </w:tcPr>
          <w:p w14:paraId="48D461A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6B3053C"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CDC7F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1FAD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44ADD8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2100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80F7A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4DDA8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689933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6E1D9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6133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00A9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71DB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ED4A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7D54D2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1145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3A9B7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60F7BD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36D25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130A69B" w14:textId="77777777" w:rsidR="00071EFC" w:rsidRPr="00232036" w:rsidRDefault="00071EFC" w:rsidP="00071EFC">
            <w:pPr>
              <w:jc w:val="center"/>
              <w:rPr>
                <w:rFonts w:ascii="Arial" w:hAnsi="Arial" w:cs="Arial"/>
                <w:sz w:val="18"/>
                <w:szCs w:val="18"/>
              </w:rPr>
            </w:pPr>
          </w:p>
        </w:tc>
      </w:tr>
      <w:tr w:rsidR="00071EFC" w:rsidRPr="00232036" w14:paraId="1C551F4A" w14:textId="77777777" w:rsidTr="009A5134">
        <w:trPr>
          <w:trHeight w:val="148"/>
          <w:jc w:val="center"/>
        </w:trPr>
        <w:tc>
          <w:tcPr>
            <w:tcW w:w="2065" w:type="dxa"/>
            <w:vMerge/>
            <w:tcBorders>
              <w:left w:val="single" w:sz="4" w:space="0" w:color="auto"/>
              <w:right w:val="single" w:sz="4" w:space="0" w:color="auto"/>
            </w:tcBorders>
            <w:vAlign w:val="center"/>
          </w:tcPr>
          <w:p w14:paraId="23063E9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19BC6B3" w14:textId="77777777" w:rsidR="00071EFC" w:rsidRPr="009B63FE"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022A2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BE5B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70BFD22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ED56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11908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85FA1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D4C1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780CED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EEFA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1FB2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FF47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683B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28B795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DEB1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B57CC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244B2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3E27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E9384AA" w14:textId="77777777" w:rsidR="00071EFC" w:rsidRPr="00232036" w:rsidRDefault="00071EFC" w:rsidP="00071EFC">
            <w:pPr>
              <w:jc w:val="center"/>
              <w:rPr>
                <w:rFonts w:ascii="Arial" w:hAnsi="Arial" w:cs="Arial"/>
                <w:sz w:val="18"/>
                <w:szCs w:val="18"/>
              </w:rPr>
            </w:pPr>
          </w:p>
        </w:tc>
      </w:tr>
      <w:tr w:rsidR="00071EFC" w:rsidRPr="00232036" w14:paraId="0C95DB55" w14:textId="77777777" w:rsidTr="009A5134">
        <w:trPr>
          <w:trHeight w:val="148"/>
          <w:jc w:val="center"/>
        </w:trPr>
        <w:tc>
          <w:tcPr>
            <w:tcW w:w="2065" w:type="dxa"/>
            <w:vMerge/>
            <w:tcBorders>
              <w:left w:val="single" w:sz="4" w:space="0" w:color="auto"/>
              <w:right w:val="single" w:sz="4" w:space="0" w:color="auto"/>
            </w:tcBorders>
            <w:vAlign w:val="center"/>
          </w:tcPr>
          <w:p w14:paraId="089E0FD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2D22FD4" w14:textId="77777777" w:rsidR="00071EFC" w:rsidRPr="009B63FE"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44819C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3B5DB517"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14F8FD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CA_n261(G-I) in Table 5.5A.2-1 in TS 38.101-2</w:t>
            </w:r>
          </w:p>
        </w:tc>
        <w:tc>
          <w:tcPr>
            <w:tcW w:w="749" w:type="dxa"/>
            <w:vMerge/>
            <w:tcBorders>
              <w:left w:val="single" w:sz="4" w:space="0" w:color="auto"/>
              <w:right w:val="single" w:sz="4" w:space="0" w:color="auto"/>
            </w:tcBorders>
            <w:vAlign w:val="center"/>
          </w:tcPr>
          <w:p w14:paraId="2F348317" w14:textId="77777777" w:rsidR="00071EFC" w:rsidRPr="00232036" w:rsidRDefault="00071EFC" w:rsidP="00071EFC">
            <w:pPr>
              <w:jc w:val="center"/>
              <w:rPr>
                <w:rFonts w:ascii="Arial" w:hAnsi="Arial" w:cs="Arial"/>
                <w:sz w:val="18"/>
                <w:szCs w:val="18"/>
              </w:rPr>
            </w:pPr>
          </w:p>
        </w:tc>
      </w:tr>
      <w:tr w:rsidR="00071EFC" w:rsidRPr="00232036" w14:paraId="1A69119C" w14:textId="77777777" w:rsidTr="009A5134">
        <w:trPr>
          <w:trHeight w:val="148"/>
          <w:jc w:val="center"/>
        </w:trPr>
        <w:tc>
          <w:tcPr>
            <w:tcW w:w="2065" w:type="dxa"/>
            <w:vMerge w:val="restart"/>
            <w:tcBorders>
              <w:left w:val="single" w:sz="4" w:space="0" w:color="auto"/>
              <w:right w:val="single" w:sz="4" w:space="0" w:color="auto"/>
            </w:tcBorders>
            <w:vAlign w:val="center"/>
          </w:tcPr>
          <w:p w14:paraId="6C0BF46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CA_n77A-n261(H-I)</w:t>
            </w:r>
          </w:p>
        </w:tc>
        <w:tc>
          <w:tcPr>
            <w:tcW w:w="1980" w:type="dxa"/>
            <w:vMerge w:val="restart"/>
            <w:tcBorders>
              <w:left w:val="single" w:sz="4" w:space="0" w:color="auto"/>
              <w:right w:val="single" w:sz="4" w:space="0" w:color="auto"/>
            </w:tcBorders>
            <w:vAlign w:val="center"/>
          </w:tcPr>
          <w:p w14:paraId="62AE21F4" w14:textId="77777777" w:rsidR="00071EFC" w:rsidRDefault="00071EFC" w:rsidP="00071EFC">
            <w:pPr>
              <w:pStyle w:val="NoSpacing"/>
              <w:jc w:val="center"/>
              <w:rPr>
                <w:ins w:id="5079" w:author="Verizon" w:date="2020-08-03T15:22:00Z"/>
                <w:rFonts w:ascii="Arial" w:hAnsi="Arial" w:cs="Arial"/>
                <w:sz w:val="18"/>
                <w:szCs w:val="18"/>
              </w:rPr>
            </w:pPr>
            <w:r w:rsidRPr="009B63FE">
              <w:rPr>
                <w:rFonts w:ascii="Arial" w:hAnsi="Arial" w:cs="Arial"/>
                <w:sz w:val="18"/>
                <w:szCs w:val="18"/>
              </w:rPr>
              <w:t>CA_n77A-n261A</w:t>
            </w:r>
          </w:p>
          <w:p w14:paraId="4D596F7F" w14:textId="77777777" w:rsidR="00303C7A" w:rsidRPr="009B63FE" w:rsidRDefault="00303C7A" w:rsidP="00303C7A">
            <w:pPr>
              <w:pStyle w:val="NoSpacing"/>
              <w:jc w:val="center"/>
              <w:rPr>
                <w:ins w:id="5080" w:author="Verizon" w:date="2020-08-03T15:22:00Z"/>
                <w:rFonts w:ascii="Arial" w:hAnsi="Arial" w:cs="Arial"/>
                <w:sz w:val="18"/>
                <w:szCs w:val="18"/>
                <w:lang w:eastAsia="zh-CN"/>
              </w:rPr>
            </w:pPr>
            <w:ins w:id="5081" w:author="Verizon" w:date="2020-08-03T15:22:00Z">
              <w:r w:rsidRPr="009B63FE">
                <w:rPr>
                  <w:rFonts w:ascii="Arial" w:hAnsi="Arial" w:cs="Arial"/>
                  <w:sz w:val="18"/>
                  <w:szCs w:val="18"/>
                  <w:lang w:eastAsia="zh-CN"/>
                </w:rPr>
                <w:lastRenderedPageBreak/>
                <w:t>CA_n77A-n261G</w:t>
              </w:r>
            </w:ins>
          </w:p>
          <w:p w14:paraId="7B173D84" w14:textId="77777777" w:rsidR="00303C7A" w:rsidRPr="009B63FE" w:rsidRDefault="00303C7A" w:rsidP="00303C7A">
            <w:pPr>
              <w:pStyle w:val="NoSpacing"/>
              <w:jc w:val="center"/>
              <w:rPr>
                <w:ins w:id="5082" w:author="Verizon" w:date="2020-08-03T15:22:00Z"/>
                <w:rFonts w:ascii="Arial" w:hAnsi="Arial" w:cs="Arial"/>
                <w:sz w:val="18"/>
                <w:szCs w:val="18"/>
                <w:lang w:eastAsia="zh-CN"/>
              </w:rPr>
            </w:pPr>
            <w:ins w:id="5083" w:author="Verizon" w:date="2020-08-03T15:22:00Z">
              <w:r w:rsidRPr="009B63FE">
                <w:rPr>
                  <w:rFonts w:ascii="Arial" w:hAnsi="Arial" w:cs="Arial"/>
                  <w:sz w:val="18"/>
                  <w:szCs w:val="18"/>
                  <w:lang w:eastAsia="zh-CN"/>
                </w:rPr>
                <w:t>CA_n77A-n261H</w:t>
              </w:r>
            </w:ins>
          </w:p>
          <w:p w14:paraId="21AC6A9D" w14:textId="459FDDC0" w:rsidR="00303C7A" w:rsidRPr="009B63FE" w:rsidRDefault="00303C7A" w:rsidP="00303C7A">
            <w:pPr>
              <w:pStyle w:val="NoSpacing"/>
              <w:jc w:val="center"/>
              <w:rPr>
                <w:rFonts w:ascii="Arial" w:hAnsi="Arial" w:cs="Arial"/>
                <w:sz w:val="18"/>
                <w:szCs w:val="18"/>
              </w:rPr>
            </w:pPr>
            <w:ins w:id="5084" w:author="Verizon" w:date="2020-08-03T15:22:00Z">
              <w:r w:rsidRPr="009B63FE">
                <w:rPr>
                  <w:rFonts w:ascii="Arial" w:hAnsi="Arial" w:cs="Arial"/>
                  <w:sz w:val="18"/>
                  <w:szCs w:val="18"/>
                  <w:lang w:eastAsia="zh-CN"/>
                </w:rPr>
                <w:t>CA_n77A-n261I</w:t>
              </w:r>
            </w:ins>
          </w:p>
        </w:tc>
        <w:tc>
          <w:tcPr>
            <w:tcW w:w="746" w:type="dxa"/>
            <w:vMerge w:val="restart"/>
            <w:tcBorders>
              <w:left w:val="single" w:sz="4" w:space="0" w:color="auto"/>
              <w:right w:val="single" w:sz="4" w:space="0" w:color="auto"/>
            </w:tcBorders>
            <w:vAlign w:val="center"/>
          </w:tcPr>
          <w:p w14:paraId="6E82D6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lastRenderedPageBreak/>
              <w:t>n77</w:t>
            </w:r>
          </w:p>
        </w:tc>
        <w:tc>
          <w:tcPr>
            <w:tcW w:w="667" w:type="dxa"/>
            <w:tcBorders>
              <w:top w:val="single" w:sz="4" w:space="0" w:color="auto"/>
              <w:left w:val="single" w:sz="4" w:space="0" w:color="auto"/>
              <w:bottom w:val="single" w:sz="4" w:space="0" w:color="auto"/>
              <w:right w:val="single" w:sz="4" w:space="0" w:color="auto"/>
            </w:tcBorders>
            <w:vAlign w:val="center"/>
          </w:tcPr>
          <w:p w14:paraId="2C6392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030291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8BC7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517725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62E14D8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8673D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BA3F0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5F53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226C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D017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44D38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906CA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A5DAD4" w14:textId="77777777" w:rsidR="00071EFC" w:rsidRPr="00232036" w:rsidRDefault="00071EFC" w:rsidP="00071EFC">
            <w:pPr>
              <w:jc w:val="center"/>
              <w:rPr>
                <w:rFonts w:ascii="Arial"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C8B068" w14:textId="77777777" w:rsidR="00071EFC" w:rsidRPr="00232036" w:rsidRDefault="00071EFC" w:rsidP="00071EFC">
            <w:pPr>
              <w:jc w:val="center"/>
              <w:rPr>
                <w:rFonts w:ascii="Arial" w:hAnsi="Arial" w:cs="Arial"/>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14:paraId="3B248B3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FE1D3F"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46B49F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7EBB9E1" w14:textId="77777777" w:rsidTr="009A5134">
        <w:trPr>
          <w:trHeight w:val="148"/>
          <w:jc w:val="center"/>
        </w:trPr>
        <w:tc>
          <w:tcPr>
            <w:tcW w:w="2065" w:type="dxa"/>
            <w:vMerge/>
            <w:tcBorders>
              <w:left w:val="single" w:sz="4" w:space="0" w:color="auto"/>
              <w:right w:val="single" w:sz="4" w:space="0" w:color="auto"/>
            </w:tcBorders>
            <w:vAlign w:val="center"/>
          </w:tcPr>
          <w:p w14:paraId="4BD5497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070321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B3FAB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A5F7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E222A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CF0F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59900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9A74A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CEFB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3CA2AA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686C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0BBC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3E76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D34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0EA2D4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B778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48ECB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252C9F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E1AF5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C10B48F" w14:textId="77777777" w:rsidR="00071EFC" w:rsidRPr="00232036" w:rsidRDefault="00071EFC" w:rsidP="00071EFC">
            <w:pPr>
              <w:jc w:val="center"/>
              <w:rPr>
                <w:rFonts w:ascii="Arial" w:hAnsi="Arial" w:cs="Arial"/>
                <w:sz w:val="18"/>
                <w:szCs w:val="18"/>
              </w:rPr>
            </w:pPr>
          </w:p>
        </w:tc>
      </w:tr>
      <w:tr w:rsidR="00071EFC" w:rsidRPr="00232036" w14:paraId="3E848BF6" w14:textId="77777777" w:rsidTr="009A5134">
        <w:trPr>
          <w:trHeight w:val="148"/>
          <w:jc w:val="center"/>
        </w:trPr>
        <w:tc>
          <w:tcPr>
            <w:tcW w:w="2065" w:type="dxa"/>
            <w:vMerge/>
            <w:tcBorders>
              <w:left w:val="single" w:sz="4" w:space="0" w:color="auto"/>
              <w:right w:val="single" w:sz="4" w:space="0" w:color="auto"/>
            </w:tcBorders>
            <w:vAlign w:val="center"/>
          </w:tcPr>
          <w:p w14:paraId="79469DB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51E53E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7864C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3ADDD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B5DE3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E65C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1F6C70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49" w:type="dxa"/>
            <w:tcBorders>
              <w:top w:val="single" w:sz="4" w:space="0" w:color="auto"/>
              <w:left w:val="single" w:sz="4" w:space="0" w:color="auto"/>
              <w:bottom w:val="single" w:sz="4" w:space="0" w:color="auto"/>
              <w:right w:val="single" w:sz="4" w:space="0" w:color="auto"/>
            </w:tcBorders>
            <w:vAlign w:val="center"/>
          </w:tcPr>
          <w:p w14:paraId="1E1303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6AE3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1AB29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5751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E737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3A5E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5A77F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Yes1</w:t>
            </w:r>
          </w:p>
        </w:tc>
        <w:tc>
          <w:tcPr>
            <w:tcW w:w="667" w:type="dxa"/>
            <w:tcBorders>
              <w:top w:val="single" w:sz="4" w:space="0" w:color="auto"/>
              <w:left w:val="single" w:sz="4" w:space="0" w:color="auto"/>
              <w:bottom w:val="single" w:sz="4" w:space="0" w:color="auto"/>
              <w:right w:val="single" w:sz="4" w:space="0" w:color="auto"/>
            </w:tcBorders>
            <w:vAlign w:val="center"/>
          </w:tcPr>
          <w:p w14:paraId="62B7E0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3A84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01E8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54" w:type="dxa"/>
            <w:tcBorders>
              <w:top w:val="single" w:sz="4" w:space="0" w:color="auto"/>
              <w:left w:val="single" w:sz="4" w:space="0" w:color="auto"/>
              <w:bottom w:val="single" w:sz="4" w:space="0" w:color="auto"/>
              <w:right w:val="single" w:sz="4" w:space="0" w:color="auto"/>
            </w:tcBorders>
            <w:vAlign w:val="center"/>
          </w:tcPr>
          <w:p w14:paraId="5F3B7A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85CE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83FB15F" w14:textId="77777777" w:rsidR="00071EFC" w:rsidRPr="00232036" w:rsidRDefault="00071EFC" w:rsidP="00071EFC">
            <w:pPr>
              <w:jc w:val="center"/>
              <w:rPr>
                <w:rFonts w:ascii="Arial" w:hAnsi="Arial" w:cs="Arial"/>
                <w:sz w:val="18"/>
                <w:szCs w:val="18"/>
              </w:rPr>
            </w:pPr>
          </w:p>
        </w:tc>
      </w:tr>
      <w:tr w:rsidR="00071EFC" w:rsidRPr="00232036" w14:paraId="54731B69" w14:textId="77777777" w:rsidTr="009A5134">
        <w:trPr>
          <w:trHeight w:val="148"/>
          <w:jc w:val="center"/>
        </w:trPr>
        <w:tc>
          <w:tcPr>
            <w:tcW w:w="2065" w:type="dxa"/>
            <w:vMerge/>
            <w:tcBorders>
              <w:left w:val="single" w:sz="4" w:space="0" w:color="auto"/>
              <w:right w:val="single" w:sz="4" w:space="0" w:color="auto"/>
            </w:tcBorders>
            <w:vAlign w:val="center"/>
          </w:tcPr>
          <w:p w14:paraId="7DFA3F5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45D1127"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0167B4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n261</w:t>
            </w:r>
          </w:p>
        </w:tc>
        <w:tc>
          <w:tcPr>
            <w:tcW w:w="667" w:type="dxa"/>
            <w:tcBorders>
              <w:top w:val="single" w:sz="4" w:space="0" w:color="auto"/>
              <w:left w:val="single" w:sz="4" w:space="0" w:color="auto"/>
              <w:bottom w:val="single" w:sz="4" w:space="0" w:color="auto"/>
              <w:right w:val="single" w:sz="4" w:space="0" w:color="auto"/>
            </w:tcBorders>
          </w:tcPr>
          <w:p w14:paraId="0276EB60" w14:textId="77777777" w:rsidR="00071EFC" w:rsidRPr="00232036" w:rsidRDefault="00071EFC" w:rsidP="00071EFC">
            <w:pPr>
              <w:jc w:val="center"/>
              <w:rPr>
                <w:rFonts w:ascii="Arial" w:hAnsi="Arial" w:cs="Arial"/>
                <w:sz w:val="18"/>
                <w:szCs w:val="18"/>
              </w:rPr>
            </w:pPr>
          </w:p>
        </w:tc>
        <w:tc>
          <w:tcPr>
            <w:tcW w:w="10009" w:type="dxa"/>
            <w:gridSpan w:val="18"/>
            <w:tcBorders>
              <w:top w:val="single" w:sz="4" w:space="0" w:color="auto"/>
              <w:left w:val="single" w:sz="4" w:space="0" w:color="auto"/>
              <w:bottom w:val="single" w:sz="4" w:space="0" w:color="auto"/>
              <w:right w:val="single" w:sz="4" w:space="0" w:color="auto"/>
            </w:tcBorders>
            <w:vAlign w:val="center"/>
          </w:tcPr>
          <w:p w14:paraId="273085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CA_n261(H-I) in Table 5.5A.2-2 in TS 38.101-2</w:t>
            </w:r>
          </w:p>
        </w:tc>
        <w:tc>
          <w:tcPr>
            <w:tcW w:w="749" w:type="dxa"/>
            <w:vMerge/>
            <w:tcBorders>
              <w:left w:val="single" w:sz="4" w:space="0" w:color="auto"/>
              <w:right w:val="single" w:sz="4" w:space="0" w:color="auto"/>
            </w:tcBorders>
            <w:vAlign w:val="center"/>
          </w:tcPr>
          <w:p w14:paraId="0B90FE29" w14:textId="77777777" w:rsidR="00071EFC" w:rsidRPr="00232036" w:rsidRDefault="00071EFC" w:rsidP="00071EFC">
            <w:pPr>
              <w:jc w:val="center"/>
              <w:rPr>
                <w:rFonts w:ascii="Arial" w:hAnsi="Arial" w:cs="Arial"/>
                <w:sz w:val="18"/>
                <w:szCs w:val="18"/>
              </w:rPr>
            </w:pPr>
          </w:p>
        </w:tc>
      </w:tr>
      <w:tr w:rsidR="00F6727F" w:rsidRPr="00232036" w14:paraId="1A8C828C" w14:textId="77777777" w:rsidTr="00F017CA">
        <w:trPr>
          <w:trHeight w:val="148"/>
          <w:jc w:val="center"/>
          <w:ins w:id="5085" w:author="Verizon" w:date="2020-08-03T15:23:00Z"/>
        </w:trPr>
        <w:tc>
          <w:tcPr>
            <w:tcW w:w="2065" w:type="dxa"/>
            <w:vMerge w:val="restart"/>
            <w:tcBorders>
              <w:left w:val="single" w:sz="4" w:space="0" w:color="auto"/>
              <w:right w:val="single" w:sz="4" w:space="0" w:color="auto"/>
            </w:tcBorders>
            <w:vAlign w:val="center"/>
          </w:tcPr>
          <w:p w14:paraId="355AB763" w14:textId="77777777" w:rsidR="00F6727F" w:rsidRPr="006E2D90" w:rsidRDefault="00F6727F" w:rsidP="00F017CA">
            <w:pPr>
              <w:pStyle w:val="NoSpacing"/>
              <w:jc w:val="center"/>
              <w:rPr>
                <w:ins w:id="5086" w:author="Verizon" w:date="2020-08-03T15:23:00Z"/>
                <w:rFonts w:ascii="Arial" w:hAnsi="Arial" w:cs="Arial"/>
                <w:sz w:val="18"/>
                <w:szCs w:val="18"/>
              </w:rPr>
            </w:pPr>
            <w:ins w:id="5087" w:author="Verizon" w:date="2020-08-03T15:23:00Z">
              <w:r w:rsidRPr="006E2D90">
                <w:rPr>
                  <w:rFonts w:ascii="Arial" w:hAnsi="Arial" w:cs="Arial"/>
                  <w:sz w:val="18"/>
                  <w:szCs w:val="18"/>
                  <w:lang w:eastAsia="zh-CN"/>
                </w:rPr>
                <w:t>CA_n77A-n261(A-J)</w:t>
              </w:r>
            </w:ins>
          </w:p>
        </w:tc>
        <w:tc>
          <w:tcPr>
            <w:tcW w:w="1980" w:type="dxa"/>
            <w:vMerge w:val="restart"/>
            <w:tcBorders>
              <w:left w:val="single" w:sz="4" w:space="0" w:color="auto"/>
              <w:right w:val="single" w:sz="4" w:space="0" w:color="auto"/>
            </w:tcBorders>
            <w:vAlign w:val="center"/>
          </w:tcPr>
          <w:p w14:paraId="743A2807" w14:textId="77777777" w:rsidR="00F6727F" w:rsidRPr="006E2D90" w:rsidRDefault="00F6727F" w:rsidP="00F017CA">
            <w:pPr>
              <w:pStyle w:val="NoSpacing"/>
              <w:keepNext/>
              <w:keepLines/>
              <w:jc w:val="center"/>
              <w:rPr>
                <w:ins w:id="5088" w:author="Verizon" w:date="2020-08-03T15:23:00Z"/>
                <w:rFonts w:ascii="Arial" w:hAnsi="Arial" w:cs="Arial"/>
                <w:sz w:val="18"/>
                <w:szCs w:val="18"/>
                <w:lang w:eastAsia="zh-CN"/>
              </w:rPr>
            </w:pPr>
            <w:ins w:id="5089" w:author="Verizon" w:date="2020-08-03T15:23:00Z">
              <w:r w:rsidRPr="006E2D90">
                <w:rPr>
                  <w:rFonts w:ascii="Arial" w:hAnsi="Arial" w:cs="Arial"/>
                  <w:sz w:val="18"/>
                  <w:szCs w:val="18"/>
                  <w:lang w:eastAsia="zh-CN"/>
                </w:rPr>
                <w:t>CA_n77A-n261A</w:t>
              </w:r>
            </w:ins>
          </w:p>
          <w:p w14:paraId="761E974A" w14:textId="77777777" w:rsidR="00F6727F" w:rsidRPr="006E2D90" w:rsidRDefault="00F6727F" w:rsidP="00F017CA">
            <w:pPr>
              <w:pStyle w:val="NoSpacing"/>
              <w:keepNext/>
              <w:keepLines/>
              <w:jc w:val="center"/>
              <w:rPr>
                <w:ins w:id="5090" w:author="Verizon" w:date="2020-08-03T15:23:00Z"/>
                <w:rFonts w:ascii="Arial" w:hAnsi="Arial" w:cs="Arial"/>
                <w:sz w:val="18"/>
                <w:szCs w:val="18"/>
                <w:lang w:eastAsia="zh-CN"/>
              </w:rPr>
            </w:pPr>
            <w:ins w:id="5091" w:author="Verizon" w:date="2020-08-03T15:23:00Z">
              <w:r w:rsidRPr="006E2D90">
                <w:rPr>
                  <w:rFonts w:ascii="Arial" w:hAnsi="Arial" w:cs="Arial"/>
                  <w:sz w:val="18"/>
                  <w:szCs w:val="18"/>
                  <w:lang w:eastAsia="zh-CN"/>
                </w:rPr>
                <w:t>CA_n77A-n261G</w:t>
              </w:r>
            </w:ins>
          </w:p>
          <w:p w14:paraId="0E9EF0BD" w14:textId="77777777" w:rsidR="00F6727F" w:rsidRPr="006E2D90" w:rsidRDefault="00F6727F" w:rsidP="00F017CA">
            <w:pPr>
              <w:pStyle w:val="NoSpacing"/>
              <w:keepNext/>
              <w:keepLines/>
              <w:jc w:val="center"/>
              <w:rPr>
                <w:ins w:id="5092" w:author="Verizon" w:date="2020-08-03T15:23:00Z"/>
                <w:rFonts w:ascii="Arial" w:hAnsi="Arial" w:cs="Arial"/>
                <w:sz w:val="18"/>
                <w:szCs w:val="18"/>
                <w:lang w:eastAsia="zh-CN"/>
              </w:rPr>
            </w:pPr>
            <w:ins w:id="5093" w:author="Verizon" w:date="2020-08-03T15:23:00Z">
              <w:r w:rsidRPr="006E2D90">
                <w:rPr>
                  <w:rFonts w:ascii="Arial" w:hAnsi="Arial" w:cs="Arial"/>
                  <w:sz w:val="18"/>
                  <w:szCs w:val="18"/>
                  <w:lang w:eastAsia="zh-CN"/>
                </w:rPr>
                <w:t>CA_n77A-n261H</w:t>
              </w:r>
            </w:ins>
          </w:p>
          <w:p w14:paraId="02864A12" w14:textId="77777777" w:rsidR="00F6727F" w:rsidRPr="006E2D90" w:rsidRDefault="00F6727F" w:rsidP="00F017CA">
            <w:pPr>
              <w:pStyle w:val="NoSpacing"/>
              <w:jc w:val="center"/>
              <w:rPr>
                <w:ins w:id="5094" w:author="Verizon" w:date="2020-08-03T15:23:00Z"/>
                <w:rFonts w:ascii="Arial" w:hAnsi="Arial" w:cs="Arial"/>
                <w:sz w:val="18"/>
                <w:szCs w:val="18"/>
              </w:rPr>
            </w:pPr>
            <w:ins w:id="5095" w:author="Verizon" w:date="2020-08-03T15:23:00Z">
              <w:r w:rsidRPr="006E2D90">
                <w:rPr>
                  <w:rFonts w:ascii="Arial" w:hAnsi="Arial" w:cs="Arial"/>
                  <w:sz w:val="18"/>
                  <w:szCs w:val="18"/>
                  <w:lang w:eastAsia="zh-CN"/>
                </w:rPr>
                <w:t>CA_n77A-n261I</w:t>
              </w:r>
            </w:ins>
          </w:p>
        </w:tc>
        <w:tc>
          <w:tcPr>
            <w:tcW w:w="746" w:type="dxa"/>
            <w:vMerge w:val="restart"/>
            <w:tcBorders>
              <w:left w:val="single" w:sz="4" w:space="0" w:color="auto"/>
              <w:right w:val="single" w:sz="4" w:space="0" w:color="auto"/>
            </w:tcBorders>
            <w:vAlign w:val="center"/>
          </w:tcPr>
          <w:p w14:paraId="74D44BFC" w14:textId="77777777" w:rsidR="00F6727F" w:rsidRPr="00232036" w:rsidRDefault="00F6727F" w:rsidP="00F017CA">
            <w:pPr>
              <w:jc w:val="center"/>
              <w:rPr>
                <w:ins w:id="5096" w:author="Verizon" w:date="2020-08-03T15:23:00Z"/>
                <w:rFonts w:ascii="Arial" w:hAnsi="Arial" w:cs="Arial"/>
                <w:sz w:val="18"/>
                <w:szCs w:val="18"/>
              </w:rPr>
            </w:pPr>
            <w:ins w:id="5097"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0F73EC47" w14:textId="77777777" w:rsidR="00F6727F" w:rsidRPr="00232036" w:rsidRDefault="00F6727F" w:rsidP="00F017CA">
            <w:pPr>
              <w:jc w:val="center"/>
              <w:rPr>
                <w:ins w:id="5098" w:author="Verizon" w:date="2020-08-03T15:23:00Z"/>
                <w:rFonts w:ascii="Arial" w:hAnsi="Arial" w:cs="Arial"/>
                <w:sz w:val="18"/>
                <w:szCs w:val="18"/>
              </w:rPr>
            </w:pPr>
            <w:ins w:id="5099"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6D3C0F38" w14:textId="77777777" w:rsidR="00F6727F" w:rsidRPr="00232036" w:rsidRDefault="00F6727F" w:rsidP="00F017CA">
            <w:pPr>
              <w:jc w:val="center"/>
              <w:rPr>
                <w:ins w:id="5100"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20D6B9" w14:textId="77777777" w:rsidR="00F6727F" w:rsidRPr="00232036" w:rsidRDefault="00F6727F" w:rsidP="00F017CA">
            <w:pPr>
              <w:jc w:val="center"/>
              <w:rPr>
                <w:ins w:id="5101" w:author="Verizon" w:date="2020-08-03T15:23:00Z"/>
                <w:rFonts w:ascii="Arial" w:hAnsi="Arial" w:cs="Arial"/>
                <w:sz w:val="18"/>
                <w:szCs w:val="18"/>
              </w:rPr>
            </w:pPr>
            <w:ins w:id="510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DA48F4" w14:textId="77777777" w:rsidR="00F6727F" w:rsidRPr="00232036" w:rsidRDefault="00F6727F" w:rsidP="00F017CA">
            <w:pPr>
              <w:jc w:val="center"/>
              <w:rPr>
                <w:ins w:id="5103" w:author="Verizon" w:date="2020-08-03T15:23:00Z"/>
                <w:rFonts w:ascii="Arial" w:hAnsi="Arial" w:cs="Arial"/>
                <w:sz w:val="18"/>
                <w:szCs w:val="18"/>
              </w:rPr>
            </w:pPr>
            <w:ins w:id="5104"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2D98FF" w14:textId="77777777" w:rsidR="00F6727F" w:rsidRPr="00232036" w:rsidRDefault="00F6727F" w:rsidP="00F017CA">
            <w:pPr>
              <w:jc w:val="center"/>
              <w:rPr>
                <w:ins w:id="5105" w:author="Verizon" w:date="2020-08-03T15:23:00Z"/>
                <w:rFonts w:ascii="Arial" w:hAnsi="Arial" w:cs="Arial"/>
                <w:sz w:val="18"/>
                <w:szCs w:val="18"/>
              </w:rPr>
            </w:pPr>
            <w:ins w:id="510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7535F42" w14:textId="77777777" w:rsidR="00F6727F" w:rsidRPr="00232036" w:rsidRDefault="00F6727F" w:rsidP="00F017CA">
            <w:pPr>
              <w:jc w:val="center"/>
              <w:rPr>
                <w:ins w:id="5107" w:author="Verizon" w:date="2020-08-03T15:23:00Z"/>
                <w:rFonts w:ascii="Arial" w:hAnsi="Arial" w:cs="Arial"/>
                <w:sz w:val="18"/>
                <w:szCs w:val="18"/>
              </w:rPr>
            </w:pPr>
            <w:ins w:id="510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47A1AAD" w14:textId="77777777" w:rsidR="00F6727F" w:rsidRPr="00232036" w:rsidRDefault="00F6727F" w:rsidP="00F017CA">
            <w:pPr>
              <w:jc w:val="center"/>
              <w:rPr>
                <w:ins w:id="5109" w:author="Verizon" w:date="2020-08-03T15:23:00Z"/>
                <w:rFonts w:ascii="Arial" w:hAnsi="Arial" w:cs="Arial"/>
                <w:sz w:val="18"/>
                <w:szCs w:val="18"/>
              </w:rPr>
            </w:pPr>
            <w:ins w:id="511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5E456E" w14:textId="77777777" w:rsidR="00F6727F" w:rsidRPr="00232036" w:rsidRDefault="00F6727F" w:rsidP="00F017CA">
            <w:pPr>
              <w:jc w:val="center"/>
              <w:rPr>
                <w:ins w:id="5111" w:author="Verizon" w:date="2020-08-03T15:23:00Z"/>
                <w:rFonts w:ascii="Arial" w:hAnsi="Arial" w:cs="Arial"/>
                <w:sz w:val="18"/>
                <w:szCs w:val="18"/>
              </w:rPr>
            </w:pPr>
            <w:ins w:id="511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9A33B3" w14:textId="77777777" w:rsidR="00F6727F" w:rsidRPr="00232036" w:rsidRDefault="00F6727F" w:rsidP="00F017CA">
            <w:pPr>
              <w:jc w:val="center"/>
              <w:rPr>
                <w:ins w:id="5113" w:author="Verizon" w:date="2020-08-03T15:23:00Z"/>
                <w:rFonts w:ascii="Arial" w:hAnsi="Arial" w:cs="Arial"/>
                <w:sz w:val="18"/>
                <w:szCs w:val="18"/>
              </w:rPr>
            </w:pPr>
            <w:ins w:id="511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BE3058" w14:textId="77777777" w:rsidR="00F6727F" w:rsidRPr="00232036" w:rsidRDefault="00F6727F" w:rsidP="00F017CA">
            <w:pPr>
              <w:jc w:val="center"/>
              <w:rPr>
                <w:ins w:id="5115"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18366" w14:textId="77777777" w:rsidR="00F6727F" w:rsidRPr="00232036" w:rsidRDefault="00F6727F" w:rsidP="00F017CA">
            <w:pPr>
              <w:jc w:val="center"/>
              <w:rPr>
                <w:ins w:id="511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ABB52" w14:textId="77777777" w:rsidR="00F6727F" w:rsidRPr="00232036" w:rsidRDefault="00F6727F" w:rsidP="00F017CA">
            <w:pPr>
              <w:jc w:val="center"/>
              <w:rPr>
                <w:ins w:id="5117"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60F567" w14:textId="77777777" w:rsidR="00F6727F" w:rsidRPr="00232036" w:rsidRDefault="00F6727F" w:rsidP="00F017CA">
            <w:pPr>
              <w:jc w:val="center"/>
              <w:rPr>
                <w:ins w:id="5118"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B36E9A" w14:textId="77777777" w:rsidR="00F6727F" w:rsidRPr="00232036" w:rsidRDefault="00F6727F" w:rsidP="00F017CA">
            <w:pPr>
              <w:jc w:val="center"/>
              <w:rPr>
                <w:ins w:id="5119"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A6B8ED" w14:textId="77777777" w:rsidR="00F6727F" w:rsidRPr="00232036" w:rsidRDefault="00F6727F" w:rsidP="00F017CA">
            <w:pPr>
              <w:jc w:val="center"/>
              <w:rPr>
                <w:ins w:id="5120"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1131AB" w14:textId="77777777" w:rsidR="00F6727F" w:rsidRPr="00232036" w:rsidRDefault="00F6727F" w:rsidP="00F017CA">
            <w:pPr>
              <w:jc w:val="center"/>
              <w:rPr>
                <w:ins w:id="5121"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38AB313B" w14:textId="77777777" w:rsidR="00F6727F" w:rsidRPr="00232036" w:rsidRDefault="00F6727F" w:rsidP="00F017CA">
            <w:pPr>
              <w:jc w:val="center"/>
              <w:rPr>
                <w:ins w:id="5122" w:author="Verizon" w:date="2020-08-03T15:23:00Z"/>
                <w:rFonts w:ascii="Arial" w:hAnsi="Arial" w:cs="Arial"/>
                <w:sz w:val="18"/>
                <w:szCs w:val="18"/>
              </w:rPr>
            </w:pPr>
            <w:ins w:id="5123" w:author="Verizon" w:date="2020-08-03T15:23:00Z">
              <w:r w:rsidRPr="00232036">
                <w:rPr>
                  <w:rFonts w:ascii="Arial" w:hAnsi="Arial" w:cs="Arial"/>
                  <w:sz w:val="18"/>
                  <w:szCs w:val="18"/>
                </w:rPr>
                <w:t>0</w:t>
              </w:r>
            </w:ins>
          </w:p>
        </w:tc>
      </w:tr>
      <w:tr w:rsidR="00F6727F" w:rsidRPr="00232036" w14:paraId="1AFFA94A" w14:textId="77777777" w:rsidTr="00F017CA">
        <w:trPr>
          <w:trHeight w:val="148"/>
          <w:jc w:val="center"/>
          <w:ins w:id="5124" w:author="Verizon" w:date="2020-08-03T15:23:00Z"/>
        </w:trPr>
        <w:tc>
          <w:tcPr>
            <w:tcW w:w="2065" w:type="dxa"/>
            <w:vMerge/>
            <w:tcBorders>
              <w:left w:val="single" w:sz="4" w:space="0" w:color="auto"/>
              <w:right w:val="single" w:sz="4" w:space="0" w:color="auto"/>
            </w:tcBorders>
            <w:vAlign w:val="center"/>
          </w:tcPr>
          <w:p w14:paraId="1B78EDBC" w14:textId="77777777" w:rsidR="00F6727F" w:rsidRPr="007C1C81" w:rsidRDefault="00F6727F" w:rsidP="00F017CA">
            <w:pPr>
              <w:pStyle w:val="NoSpacing"/>
              <w:jc w:val="center"/>
              <w:rPr>
                <w:ins w:id="5125"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0944F39B" w14:textId="77777777" w:rsidR="00F6727F" w:rsidRPr="007C1C81" w:rsidRDefault="00F6727F" w:rsidP="00F017CA">
            <w:pPr>
              <w:pStyle w:val="NoSpacing"/>
              <w:jc w:val="center"/>
              <w:rPr>
                <w:ins w:id="5126"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35423E87" w14:textId="77777777" w:rsidR="00F6727F" w:rsidRPr="00232036" w:rsidRDefault="00F6727F" w:rsidP="00F017CA">
            <w:pPr>
              <w:jc w:val="center"/>
              <w:rPr>
                <w:ins w:id="5127"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6583E1" w14:textId="77777777" w:rsidR="00F6727F" w:rsidRPr="00232036" w:rsidRDefault="00F6727F" w:rsidP="00F017CA">
            <w:pPr>
              <w:jc w:val="center"/>
              <w:rPr>
                <w:ins w:id="5128" w:author="Verizon" w:date="2020-08-03T15:23:00Z"/>
                <w:rFonts w:ascii="Arial" w:hAnsi="Arial" w:cs="Arial"/>
                <w:sz w:val="18"/>
                <w:szCs w:val="18"/>
              </w:rPr>
            </w:pPr>
            <w:ins w:id="5129"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5681297A" w14:textId="77777777" w:rsidR="00F6727F" w:rsidRPr="00232036" w:rsidRDefault="00F6727F" w:rsidP="00F017CA">
            <w:pPr>
              <w:jc w:val="center"/>
              <w:rPr>
                <w:ins w:id="5130"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2105E3" w14:textId="77777777" w:rsidR="00F6727F" w:rsidRPr="00232036" w:rsidRDefault="00F6727F" w:rsidP="00F017CA">
            <w:pPr>
              <w:jc w:val="center"/>
              <w:rPr>
                <w:ins w:id="5131" w:author="Verizon" w:date="2020-08-03T15:23:00Z"/>
                <w:rFonts w:ascii="Arial" w:hAnsi="Arial" w:cs="Arial"/>
                <w:sz w:val="18"/>
                <w:szCs w:val="18"/>
              </w:rPr>
            </w:pPr>
            <w:ins w:id="513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EBA3C3" w14:textId="77777777" w:rsidR="00F6727F" w:rsidRPr="00232036" w:rsidRDefault="00F6727F" w:rsidP="00F017CA">
            <w:pPr>
              <w:jc w:val="center"/>
              <w:rPr>
                <w:ins w:id="5133" w:author="Verizon" w:date="2020-08-03T15:23:00Z"/>
                <w:rFonts w:ascii="Arial" w:hAnsi="Arial" w:cs="Arial"/>
                <w:sz w:val="18"/>
                <w:szCs w:val="18"/>
              </w:rPr>
            </w:pPr>
            <w:ins w:id="5134"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F668EC" w14:textId="77777777" w:rsidR="00F6727F" w:rsidRPr="00232036" w:rsidRDefault="00F6727F" w:rsidP="00F017CA">
            <w:pPr>
              <w:jc w:val="center"/>
              <w:rPr>
                <w:ins w:id="5135" w:author="Verizon" w:date="2020-08-03T15:23:00Z"/>
                <w:rFonts w:ascii="Arial" w:hAnsi="Arial" w:cs="Arial"/>
                <w:sz w:val="18"/>
                <w:szCs w:val="18"/>
              </w:rPr>
            </w:pPr>
            <w:ins w:id="513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2413F4" w14:textId="77777777" w:rsidR="00F6727F" w:rsidRPr="00232036" w:rsidRDefault="00F6727F" w:rsidP="00F017CA">
            <w:pPr>
              <w:jc w:val="center"/>
              <w:rPr>
                <w:ins w:id="5137" w:author="Verizon" w:date="2020-08-03T15:23:00Z"/>
                <w:rFonts w:ascii="Arial" w:hAnsi="Arial" w:cs="Arial"/>
                <w:sz w:val="18"/>
                <w:szCs w:val="18"/>
              </w:rPr>
            </w:pPr>
            <w:ins w:id="513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1E58F9" w14:textId="77777777" w:rsidR="00F6727F" w:rsidRPr="00232036" w:rsidRDefault="00F6727F" w:rsidP="00F017CA">
            <w:pPr>
              <w:jc w:val="center"/>
              <w:rPr>
                <w:ins w:id="5139" w:author="Verizon" w:date="2020-08-03T15:23:00Z"/>
                <w:rFonts w:ascii="Arial" w:hAnsi="Arial" w:cs="Arial"/>
                <w:sz w:val="18"/>
                <w:szCs w:val="18"/>
              </w:rPr>
            </w:pPr>
            <w:ins w:id="514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948206C" w14:textId="77777777" w:rsidR="00F6727F" w:rsidRPr="00232036" w:rsidRDefault="00F6727F" w:rsidP="00F017CA">
            <w:pPr>
              <w:jc w:val="center"/>
              <w:rPr>
                <w:ins w:id="5141" w:author="Verizon" w:date="2020-08-03T15:23:00Z"/>
                <w:rFonts w:ascii="Arial" w:hAnsi="Arial" w:cs="Arial"/>
                <w:sz w:val="18"/>
                <w:szCs w:val="18"/>
              </w:rPr>
            </w:pPr>
            <w:ins w:id="514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10B284" w14:textId="77777777" w:rsidR="00F6727F" w:rsidRPr="00232036" w:rsidRDefault="00F6727F" w:rsidP="00F017CA">
            <w:pPr>
              <w:jc w:val="center"/>
              <w:rPr>
                <w:ins w:id="5143" w:author="Verizon" w:date="2020-08-03T15:23:00Z"/>
                <w:rFonts w:ascii="Arial" w:hAnsi="Arial" w:cs="Arial"/>
                <w:sz w:val="18"/>
                <w:szCs w:val="18"/>
              </w:rPr>
            </w:pPr>
            <w:ins w:id="514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9D3F47" w14:textId="77777777" w:rsidR="00F6727F" w:rsidRPr="00232036" w:rsidRDefault="00F6727F" w:rsidP="00F017CA">
            <w:pPr>
              <w:jc w:val="center"/>
              <w:rPr>
                <w:ins w:id="5145" w:author="Verizon" w:date="2020-08-03T15:23:00Z"/>
                <w:rFonts w:ascii="Arial" w:hAnsi="Arial" w:cs="Arial"/>
                <w:sz w:val="18"/>
                <w:szCs w:val="18"/>
              </w:rPr>
            </w:pPr>
            <w:ins w:id="514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917203" w14:textId="77777777" w:rsidR="00F6727F" w:rsidRPr="00232036" w:rsidRDefault="00F6727F" w:rsidP="00F017CA">
            <w:pPr>
              <w:jc w:val="center"/>
              <w:rPr>
                <w:ins w:id="5147" w:author="Verizon" w:date="2020-08-03T15:23:00Z"/>
                <w:rFonts w:ascii="Arial" w:hAnsi="Arial" w:cs="Arial"/>
                <w:sz w:val="18"/>
                <w:szCs w:val="18"/>
              </w:rPr>
            </w:pPr>
            <w:ins w:id="5148"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73CFDA98" w14:textId="77777777" w:rsidR="00F6727F" w:rsidRPr="00232036" w:rsidRDefault="00F6727F" w:rsidP="00F017CA">
            <w:pPr>
              <w:jc w:val="center"/>
              <w:rPr>
                <w:ins w:id="5149" w:author="Verizon" w:date="2020-08-03T15:23:00Z"/>
                <w:rFonts w:ascii="Arial" w:hAnsi="Arial" w:cs="Arial"/>
                <w:sz w:val="18"/>
                <w:szCs w:val="18"/>
              </w:rPr>
            </w:pPr>
            <w:ins w:id="515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01DCA7" w14:textId="77777777" w:rsidR="00F6727F" w:rsidRPr="00232036" w:rsidRDefault="00F6727F" w:rsidP="00F017CA">
            <w:pPr>
              <w:jc w:val="center"/>
              <w:rPr>
                <w:ins w:id="5151" w:author="Verizon" w:date="2020-08-03T15:23:00Z"/>
                <w:rFonts w:ascii="Arial" w:hAnsi="Arial" w:cs="Arial"/>
                <w:sz w:val="18"/>
                <w:szCs w:val="18"/>
              </w:rPr>
            </w:pPr>
            <w:ins w:id="515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7AA7A4" w14:textId="77777777" w:rsidR="00F6727F" w:rsidRPr="00232036" w:rsidRDefault="00F6727F" w:rsidP="00F017CA">
            <w:pPr>
              <w:jc w:val="center"/>
              <w:rPr>
                <w:ins w:id="5153" w:author="Verizon" w:date="2020-08-03T15:23:00Z"/>
                <w:rFonts w:ascii="Arial" w:hAnsi="Arial" w:cs="Arial"/>
                <w:sz w:val="18"/>
                <w:szCs w:val="18"/>
              </w:rPr>
            </w:pPr>
            <w:ins w:id="5154"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7E2886" w14:textId="77777777" w:rsidR="00F6727F" w:rsidRPr="00232036" w:rsidRDefault="00F6727F" w:rsidP="00F017CA">
            <w:pPr>
              <w:jc w:val="center"/>
              <w:rPr>
                <w:ins w:id="5155" w:author="Verizon" w:date="2020-08-03T15:23:00Z"/>
                <w:rFonts w:ascii="Arial" w:hAnsi="Arial" w:cs="Arial"/>
                <w:sz w:val="18"/>
                <w:szCs w:val="18"/>
              </w:rPr>
            </w:pPr>
            <w:ins w:id="5156"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8E596BD" w14:textId="77777777" w:rsidR="00F6727F" w:rsidRPr="00232036" w:rsidRDefault="00F6727F" w:rsidP="00F017CA">
            <w:pPr>
              <w:jc w:val="center"/>
              <w:rPr>
                <w:ins w:id="5157"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0AD4A662" w14:textId="77777777" w:rsidR="00F6727F" w:rsidRPr="00232036" w:rsidRDefault="00F6727F" w:rsidP="00F017CA">
            <w:pPr>
              <w:jc w:val="center"/>
              <w:rPr>
                <w:ins w:id="5158" w:author="Verizon" w:date="2020-08-03T15:23:00Z"/>
                <w:rFonts w:ascii="Arial" w:hAnsi="Arial" w:cs="Arial"/>
                <w:sz w:val="18"/>
                <w:szCs w:val="18"/>
              </w:rPr>
            </w:pPr>
          </w:p>
        </w:tc>
      </w:tr>
      <w:tr w:rsidR="00F6727F" w:rsidRPr="00232036" w14:paraId="2AB159D8" w14:textId="77777777" w:rsidTr="00F017CA">
        <w:trPr>
          <w:trHeight w:val="148"/>
          <w:jc w:val="center"/>
          <w:ins w:id="5159" w:author="Verizon" w:date="2020-08-03T15:23:00Z"/>
        </w:trPr>
        <w:tc>
          <w:tcPr>
            <w:tcW w:w="2065" w:type="dxa"/>
            <w:vMerge/>
            <w:tcBorders>
              <w:left w:val="single" w:sz="4" w:space="0" w:color="auto"/>
              <w:right w:val="single" w:sz="4" w:space="0" w:color="auto"/>
            </w:tcBorders>
            <w:vAlign w:val="center"/>
          </w:tcPr>
          <w:p w14:paraId="5D0E2B63" w14:textId="77777777" w:rsidR="00F6727F" w:rsidRPr="007C1C81" w:rsidRDefault="00F6727F" w:rsidP="00F017CA">
            <w:pPr>
              <w:pStyle w:val="NoSpacing"/>
              <w:jc w:val="center"/>
              <w:rPr>
                <w:ins w:id="5160"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03A354F4" w14:textId="77777777" w:rsidR="00F6727F" w:rsidRPr="007C1C81" w:rsidRDefault="00F6727F" w:rsidP="00F017CA">
            <w:pPr>
              <w:pStyle w:val="NoSpacing"/>
              <w:jc w:val="center"/>
              <w:rPr>
                <w:ins w:id="5161"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2BFEBBE8" w14:textId="77777777" w:rsidR="00F6727F" w:rsidRPr="00232036" w:rsidRDefault="00F6727F" w:rsidP="00F017CA">
            <w:pPr>
              <w:jc w:val="center"/>
              <w:rPr>
                <w:ins w:id="5162"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7B6DA6" w14:textId="77777777" w:rsidR="00F6727F" w:rsidRPr="00232036" w:rsidRDefault="00F6727F" w:rsidP="00F017CA">
            <w:pPr>
              <w:jc w:val="center"/>
              <w:rPr>
                <w:ins w:id="5163" w:author="Verizon" w:date="2020-08-03T15:23:00Z"/>
                <w:rFonts w:ascii="Arial" w:hAnsi="Arial" w:cs="Arial"/>
                <w:sz w:val="18"/>
                <w:szCs w:val="18"/>
              </w:rPr>
            </w:pPr>
            <w:ins w:id="5164"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282A6641" w14:textId="77777777" w:rsidR="00F6727F" w:rsidRPr="00232036" w:rsidRDefault="00F6727F" w:rsidP="00F017CA">
            <w:pPr>
              <w:jc w:val="center"/>
              <w:rPr>
                <w:ins w:id="5165"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A18322" w14:textId="77777777" w:rsidR="00F6727F" w:rsidRPr="00232036" w:rsidRDefault="00F6727F" w:rsidP="00F017CA">
            <w:pPr>
              <w:jc w:val="center"/>
              <w:rPr>
                <w:ins w:id="5166" w:author="Verizon" w:date="2020-08-03T15:23:00Z"/>
                <w:rFonts w:ascii="Arial" w:hAnsi="Arial" w:cs="Arial"/>
                <w:sz w:val="18"/>
                <w:szCs w:val="18"/>
              </w:rPr>
            </w:pPr>
            <w:ins w:id="516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830A00B" w14:textId="77777777" w:rsidR="00F6727F" w:rsidRPr="00232036" w:rsidRDefault="00F6727F" w:rsidP="00F017CA">
            <w:pPr>
              <w:jc w:val="center"/>
              <w:rPr>
                <w:ins w:id="5168" w:author="Verizon" w:date="2020-08-03T15:23:00Z"/>
                <w:rFonts w:ascii="Arial" w:hAnsi="Arial" w:cs="Arial"/>
                <w:sz w:val="18"/>
                <w:szCs w:val="18"/>
              </w:rPr>
            </w:pPr>
            <w:ins w:id="5169"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C78A707" w14:textId="77777777" w:rsidR="00F6727F" w:rsidRPr="00232036" w:rsidRDefault="00F6727F" w:rsidP="00F017CA">
            <w:pPr>
              <w:jc w:val="center"/>
              <w:rPr>
                <w:ins w:id="5170" w:author="Verizon" w:date="2020-08-03T15:23:00Z"/>
                <w:rFonts w:ascii="Arial" w:hAnsi="Arial" w:cs="Arial"/>
                <w:sz w:val="18"/>
                <w:szCs w:val="18"/>
              </w:rPr>
            </w:pPr>
            <w:ins w:id="517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AC99FF" w14:textId="77777777" w:rsidR="00F6727F" w:rsidRPr="00232036" w:rsidRDefault="00F6727F" w:rsidP="00F017CA">
            <w:pPr>
              <w:jc w:val="center"/>
              <w:rPr>
                <w:ins w:id="5172" w:author="Verizon" w:date="2020-08-03T15:23:00Z"/>
                <w:rFonts w:ascii="Arial" w:hAnsi="Arial" w:cs="Arial"/>
                <w:sz w:val="18"/>
                <w:szCs w:val="18"/>
              </w:rPr>
            </w:pPr>
            <w:ins w:id="517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9CBF67" w14:textId="77777777" w:rsidR="00F6727F" w:rsidRPr="00232036" w:rsidRDefault="00F6727F" w:rsidP="00F017CA">
            <w:pPr>
              <w:jc w:val="center"/>
              <w:rPr>
                <w:ins w:id="5174" w:author="Verizon" w:date="2020-08-03T15:23:00Z"/>
                <w:rFonts w:ascii="Arial" w:hAnsi="Arial" w:cs="Arial"/>
                <w:sz w:val="18"/>
                <w:szCs w:val="18"/>
              </w:rPr>
            </w:pPr>
            <w:ins w:id="517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679E52" w14:textId="77777777" w:rsidR="00F6727F" w:rsidRPr="00232036" w:rsidRDefault="00F6727F" w:rsidP="00F017CA">
            <w:pPr>
              <w:jc w:val="center"/>
              <w:rPr>
                <w:ins w:id="5176" w:author="Verizon" w:date="2020-08-03T15:23:00Z"/>
                <w:rFonts w:ascii="Arial" w:hAnsi="Arial" w:cs="Arial"/>
                <w:sz w:val="18"/>
                <w:szCs w:val="18"/>
              </w:rPr>
            </w:pPr>
            <w:ins w:id="517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3189B3" w14:textId="77777777" w:rsidR="00F6727F" w:rsidRPr="00232036" w:rsidRDefault="00F6727F" w:rsidP="00F017CA">
            <w:pPr>
              <w:jc w:val="center"/>
              <w:rPr>
                <w:ins w:id="5178" w:author="Verizon" w:date="2020-08-03T15:23:00Z"/>
                <w:rFonts w:ascii="Arial" w:hAnsi="Arial" w:cs="Arial"/>
                <w:sz w:val="18"/>
                <w:szCs w:val="18"/>
              </w:rPr>
            </w:pPr>
            <w:ins w:id="517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7C9707" w14:textId="77777777" w:rsidR="00F6727F" w:rsidRPr="00232036" w:rsidRDefault="00F6727F" w:rsidP="00F017CA">
            <w:pPr>
              <w:jc w:val="center"/>
              <w:rPr>
                <w:ins w:id="5180" w:author="Verizon" w:date="2020-08-03T15:23:00Z"/>
                <w:rFonts w:ascii="Arial" w:hAnsi="Arial" w:cs="Arial"/>
                <w:sz w:val="18"/>
                <w:szCs w:val="18"/>
              </w:rPr>
            </w:pPr>
            <w:ins w:id="518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2BAE340" w14:textId="77777777" w:rsidR="00F6727F" w:rsidRPr="00232036" w:rsidRDefault="00F6727F" w:rsidP="00F017CA">
            <w:pPr>
              <w:jc w:val="center"/>
              <w:rPr>
                <w:ins w:id="5182" w:author="Verizon" w:date="2020-08-03T15:23:00Z"/>
                <w:rFonts w:ascii="Arial" w:hAnsi="Arial" w:cs="Arial"/>
                <w:sz w:val="18"/>
                <w:szCs w:val="18"/>
              </w:rPr>
            </w:pPr>
            <w:ins w:id="5183"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66ACE3E4" w14:textId="77777777" w:rsidR="00F6727F" w:rsidRPr="00232036" w:rsidRDefault="00F6727F" w:rsidP="00F017CA">
            <w:pPr>
              <w:jc w:val="center"/>
              <w:rPr>
                <w:ins w:id="5184" w:author="Verizon" w:date="2020-08-03T15:23:00Z"/>
                <w:rFonts w:ascii="Arial" w:hAnsi="Arial" w:cs="Arial"/>
                <w:sz w:val="18"/>
                <w:szCs w:val="18"/>
              </w:rPr>
            </w:pPr>
            <w:ins w:id="518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AF9346" w14:textId="77777777" w:rsidR="00F6727F" w:rsidRPr="00232036" w:rsidRDefault="00F6727F" w:rsidP="00F017CA">
            <w:pPr>
              <w:jc w:val="center"/>
              <w:rPr>
                <w:ins w:id="5186" w:author="Verizon" w:date="2020-08-03T15:23:00Z"/>
                <w:rFonts w:ascii="Arial" w:hAnsi="Arial" w:cs="Arial"/>
                <w:sz w:val="18"/>
                <w:szCs w:val="18"/>
              </w:rPr>
            </w:pPr>
            <w:ins w:id="518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7B1980F" w14:textId="77777777" w:rsidR="00F6727F" w:rsidRPr="00232036" w:rsidRDefault="00F6727F" w:rsidP="00F017CA">
            <w:pPr>
              <w:jc w:val="center"/>
              <w:rPr>
                <w:ins w:id="5188" w:author="Verizon" w:date="2020-08-03T15:23:00Z"/>
                <w:rFonts w:ascii="Arial" w:hAnsi="Arial" w:cs="Arial"/>
                <w:sz w:val="18"/>
                <w:szCs w:val="18"/>
              </w:rPr>
            </w:pPr>
            <w:ins w:id="5189"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2330B3" w14:textId="77777777" w:rsidR="00F6727F" w:rsidRPr="00232036" w:rsidRDefault="00F6727F" w:rsidP="00F017CA">
            <w:pPr>
              <w:jc w:val="center"/>
              <w:rPr>
                <w:ins w:id="5190" w:author="Verizon" w:date="2020-08-03T15:23:00Z"/>
                <w:rFonts w:ascii="Arial" w:hAnsi="Arial" w:cs="Arial"/>
                <w:sz w:val="18"/>
                <w:szCs w:val="18"/>
              </w:rPr>
            </w:pPr>
            <w:ins w:id="5191"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80FEDD0" w14:textId="77777777" w:rsidR="00F6727F" w:rsidRPr="00232036" w:rsidRDefault="00F6727F" w:rsidP="00F017CA">
            <w:pPr>
              <w:jc w:val="center"/>
              <w:rPr>
                <w:ins w:id="5192"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2623138A" w14:textId="77777777" w:rsidR="00F6727F" w:rsidRPr="00232036" w:rsidRDefault="00F6727F" w:rsidP="00F017CA">
            <w:pPr>
              <w:jc w:val="center"/>
              <w:rPr>
                <w:ins w:id="5193" w:author="Verizon" w:date="2020-08-03T15:23:00Z"/>
                <w:rFonts w:ascii="Arial" w:hAnsi="Arial" w:cs="Arial"/>
                <w:sz w:val="18"/>
                <w:szCs w:val="18"/>
              </w:rPr>
            </w:pPr>
          </w:p>
        </w:tc>
      </w:tr>
      <w:tr w:rsidR="00F6727F" w:rsidRPr="00232036" w14:paraId="031ED336" w14:textId="77777777" w:rsidTr="00F017CA">
        <w:trPr>
          <w:trHeight w:val="148"/>
          <w:jc w:val="center"/>
          <w:ins w:id="5194" w:author="Verizon" w:date="2020-08-03T15:23:00Z"/>
        </w:trPr>
        <w:tc>
          <w:tcPr>
            <w:tcW w:w="2065" w:type="dxa"/>
            <w:vMerge/>
            <w:tcBorders>
              <w:left w:val="single" w:sz="4" w:space="0" w:color="auto"/>
              <w:right w:val="single" w:sz="4" w:space="0" w:color="auto"/>
            </w:tcBorders>
            <w:vAlign w:val="center"/>
          </w:tcPr>
          <w:p w14:paraId="70D07C99" w14:textId="77777777" w:rsidR="00F6727F" w:rsidRPr="007C1C81" w:rsidRDefault="00F6727F" w:rsidP="00F017CA">
            <w:pPr>
              <w:pStyle w:val="NoSpacing"/>
              <w:jc w:val="center"/>
              <w:rPr>
                <w:ins w:id="5195"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0948DE37" w14:textId="77777777" w:rsidR="00F6727F" w:rsidRPr="007C1C81" w:rsidRDefault="00F6727F" w:rsidP="00F017CA">
            <w:pPr>
              <w:pStyle w:val="NoSpacing"/>
              <w:jc w:val="center"/>
              <w:rPr>
                <w:ins w:id="5196"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4B81955C" w14:textId="77777777" w:rsidR="00F6727F" w:rsidRPr="00232036" w:rsidRDefault="00F6727F" w:rsidP="00F017CA">
            <w:pPr>
              <w:jc w:val="center"/>
              <w:rPr>
                <w:ins w:id="5197" w:author="Verizon" w:date="2020-08-03T15:23:00Z"/>
                <w:rFonts w:ascii="Arial" w:hAnsi="Arial" w:cs="Arial"/>
                <w:sz w:val="18"/>
                <w:szCs w:val="18"/>
              </w:rPr>
            </w:pPr>
            <w:ins w:id="5198"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454BB8CC" w14:textId="77777777" w:rsidR="00F6727F" w:rsidRPr="00232036" w:rsidRDefault="00F6727F" w:rsidP="00F017CA">
            <w:pPr>
              <w:jc w:val="center"/>
              <w:rPr>
                <w:ins w:id="5199" w:author="Verizon" w:date="2020-08-03T15:23:00Z"/>
                <w:rFonts w:ascii="Arial" w:hAnsi="Arial" w:cs="Arial"/>
                <w:sz w:val="18"/>
                <w:szCs w:val="18"/>
              </w:rPr>
            </w:pPr>
            <w:ins w:id="5200" w:author="Verizon" w:date="2020-08-03T15:23:00Z">
              <w:r w:rsidRPr="00232036">
                <w:rPr>
                  <w:rFonts w:ascii="Arial" w:hAnsi="Arial" w:cs="Arial"/>
                  <w:sz w:val="18"/>
                  <w:szCs w:val="18"/>
                </w:rPr>
                <w:t>See CA_n261(</w:t>
              </w:r>
              <w:r>
                <w:rPr>
                  <w:rFonts w:ascii="Arial" w:hAnsi="Arial" w:cs="Arial"/>
                  <w:sz w:val="18"/>
                  <w:szCs w:val="18"/>
                </w:rPr>
                <w:t>A-J</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04FD43CD" w14:textId="77777777" w:rsidR="00F6727F" w:rsidRPr="00232036" w:rsidRDefault="00F6727F" w:rsidP="00F017CA">
            <w:pPr>
              <w:jc w:val="center"/>
              <w:rPr>
                <w:ins w:id="5201" w:author="Verizon" w:date="2020-08-03T15:23:00Z"/>
                <w:rFonts w:ascii="Arial" w:hAnsi="Arial" w:cs="Arial"/>
                <w:sz w:val="18"/>
                <w:szCs w:val="18"/>
              </w:rPr>
            </w:pPr>
          </w:p>
        </w:tc>
      </w:tr>
      <w:tr w:rsidR="00F6727F" w:rsidRPr="00232036" w14:paraId="080F6757" w14:textId="77777777" w:rsidTr="00F017CA">
        <w:trPr>
          <w:trHeight w:val="148"/>
          <w:jc w:val="center"/>
          <w:ins w:id="5202" w:author="Verizon" w:date="2020-08-03T15:23:00Z"/>
        </w:trPr>
        <w:tc>
          <w:tcPr>
            <w:tcW w:w="2065" w:type="dxa"/>
            <w:vMerge w:val="restart"/>
            <w:tcBorders>
              <w:left w:val="single" w:sz="4" w:space="0" w:color="auto"/>
              <w:right w:val="single" w:sz="4" w:space="0" w:color="auto"/>
            </w:tcBorders>
            <w:vAlign w:val="center"/>
          </w:tcPr>
          <w:p w14:paraId="509979E3" w14:textId="77777777" w:rsidR="00F6727F" w:rsidRPr="006E2D90" w:rsidRDefault="00F6727F" w:rsidP="00F017CA">
            <w:pPr>
              <w:pStyle w:val="NoSpacing"/>
              <w:jc w:val="center"/>
              <w:rPr>
                <w:ins w:id="5203" w:author="Verizon" w:date="2020-08-03T15:23:00Z"/>
                <w:rFonts w:ascii="Arial" w:hAnsi="Arial" w:cs="Arial"/>
                <w:sz w:val="18"/>
                <w:szCs w:val="18"/>
              </w:rPr>
            </w:pPr>
            <w:ins w:id="5204" w:author="Verizon" w:date="2020-08-03T15:23:00Z">
              <w:r w:rsidRPr="006E2D90">
                <w:rPr>
                  <w:rFonts w:ascii="Arial" w:hAnsi="Arial" w:cs="Arial"/>
                  <w:sz w:val="18"/>
                  <w:szCs w:val="18"/>
                  <w:lang w:eastAsia="zh-CN"/>
                </w:rPr>
                <w:t>CA_n77A-n261(A-K)</w:t>
              </w:r>
            </w:ins>
          </w:p>
        </w:tc>
        <w:tc>
          <w:tcPr>
            <w:tcW w:w="1980" w:type="dxa"/>
            <w:vMerge w:val="restart"/>
            <w:tcBorders>
              <w:left w:val="single" w:sz="4" w:space="0" w:color="auto"/>
              <w:right w:val="single" w:sz="4" w:space="0" w:color="auto"/>
            </w:tcBorders>
            <w:vAlign w:val="center"/>
          </w:tcPr>
          <w:p w14:paraId="2AE5C6F2" w14:textId="77777777" w:rsidR="00F6727F" w:rsidRPr="006E2D90" w:rsidRDefault="00F6727F" w:rsidP="00F017CA">
            <w:pPr>
              <w:pStyle w:val="NoSpacing"/>
              <w:keepNext/>
              <w:keepLines/>
              <w:jc w:val="center"/>
              <w:rPr>
                <w:ins w:id="5205" w:author="Verizon" w:date="2020-08-03T15:23:00Z"/>
                <w:rFonts w:ascii="Arial" w:hAnsi="Arial" w:cs="Arial"/>
                <w:sz w:val="18"/>
                <w:szCs w:val="18"/>
                <w:lang w:eastAsia="zh-CN"/>
              </w:rPr>
            </w:pPr>
            <w:ins w:id="5206" w:author="Verizon" w:date="2020-08-03T15:23:00Z">
              <w:r w:rsidRPr="006E2D90">
                <w:rPr>
                  <w:rFonts w:ascii="Arial" w:hAnsi="Arial" w:cs="Arial"/>
                  <w:sz w:val="18"/>
                  <w:szCs w:val="18"/>
                  <w:lang w:eastAsia="zh-CN"/>
                </w:rPr>
                <w:t>CA_n77A-n261A</w:t>
              </w:r>
            </w:ins>
          </w:p>
          <w:p w14:paraId="4C0DF559" w14:textId="77777777" w:rsidR="00F6727F" w:rsidRPr="006E2D90" w:rsidRDefault="00F6727F" w:rsidP="00F017CA">
            <w:pPr>
              <w:pStyle w:val="NoSpacing"/>
              <w:keepNext/>
              <w:keepLines/>
              <w:jc w:val="center"/>
              <w:rPr>
                <w:ins w:id="5207" w:author="Verizon" w:date="2020-08-03T15:23:00Z"/>
                <w:rFonts w:ascii="Arial" w:hAnsi="Arial" w:cs="Arial"/>
                <w:sz w:val="18"/>
                <w:szCs w:val="18"/>
                <w:lang w:eastAsia="zh-CN"/>
              </w:rPr>
            </w:pPr>
            <w:ins w:id="5208" w:author="Verizon" w:date="2020-08-03T15:23:00Z">
              <w:r w:rsidRPr="006E2D90">
                <w:rPr>
                  <w:rFonts w:ascii="Arial" w:hAnsi="Arial" w:cs="Arial"/>
                  <w:sz w:val="18"/>
                  <w:szCs w:val="18"/>
                  <w:lang w:eastAsia="zh-CN"/>
                </w:rPr>
                <w:t>CA_n77A-n261G</w:t>
              </w:r>
            </w:ins>
          </w:p>
          <w:p w14:paraId="4E8A4374" w14:textId="77777777" w:rsidR="00F6727F" w:rsidRPr="006E2D90" w:rsidRDefault="00F6727F" w:rsidP="00F017CA">
            <w:pPr>
              <w:pStyle w:val="NoSpacing"/>
              <w:keepNext/>
              <w:keepLines/>
              <w:jc w:val="center"/>
              <w:rPr>
                <w:ins w:id="5209" w:author="Verizon" w:date="2020-08-03T15:23:00Z"/>
                <w:rFonts w:ascii="Arial" w:hAnsi="Arial" w:cs="Arial"/>
                <w:sz w:val="18"/>
                <w:szCs w:val="18"/>
                <w:lang w:eastAsia="zh-CN"/>
              </w:rPr>
            </w:pPr>
            <w:ins w:id="5210" w:author="Verizon" w:date="2020-08-03T15:23:00Z">
              <w:r w:rsidRPr="006E2D90">
                <w:rPr>
                  <w:rFonts w:ascii="Arial" w:hAnsi="Arial" w:cs="Arial"/>
                  <w:sz w:val="18"/>
                  <w:szCs w:val="18"/>
                  <w:lang w:eastAsia="zh-CN"/>
                </w:rPr>
                <w:t>CA_n77A-n261H</w:t>
              </w:r>
            </w:ins>
          </w:p>
          <w:p w14:paraId="294A971A" w14:textId="77777777" w:rsidR="00F6727F" w:rsidRPr="006E2D90" w:rsidRDefault="00F6727F" w:rsidP="00F017CA">
            <w:pPr>
              <w:pStyle w:val="NoSpacing"/>
              <w:jc w:val="center"/>
              <w:rPr>
                <w:ins w:id="5211" w:author="Verizon" w:date="2020-08-03T15:23:00Z"/>
                <w:rFonts w:ascii="Arial" w:hAnsi="Arial" w:cs="Arial"/>
                <w:sz w:val="18"/>
                <w:szCs w:val="18"/>
              </w:rPr>
            </w:pPr>
            <w:ins w:id="5212" w:author="Verizon" w:date="2020-08-03T15:23:00Z">
              <w:r w:rsidRPr="006E2D90">
                <w:rPr>
                  <w:rFonts w:ascii="Arial" w:hAnsi="Arial" w:cs="Arial"/>
                  <w:sz w:val="18"/>
                  <w:szCs w:val="18"/>
                  <w:lang w:eastAsia="zh-CN"/>
                </w:rPr>
                <w:t>CA_n77A-n261I</w:t>
              </w:r>
            </w:ins>
          </w:p>
        </w:tc>
        <w:tc>
          <w:tcPr>
            <w:tcW w:w="746" w:type="dxa"/>
            <w:vMerge w:val="restart"/>
            <w:tcBorders>
              <w:left w:val="single" w:sz="4" w:space="0" w:color="auto"/>
              <w:right w:val="single" w:sz="4" w:space="0" w:color="auto"/>
            </w:tcBorders>
            <w:vAlign w:val="center"/>
          </w:tcPr>
          <w:p w14:paraId="2D9391BE" w14:textId="77777777" w:rsidR="00F6727F" w:rsidRPr="00232036" w:rsidRDefault="00F6727F" w:rsidP="00F017CA">
            <w:pPr>
              <w:jc w:val="center"/>
              <w:rPr>
                <w:ins w:id="5213" w:author="Verizon" w:date="2020-08-03T15:23:00Z"/>
                <w:rFonts w:ascii="Arial" w:hAnsi="Arial" w:cs="Arial"/>
                <w:sz w:val="18"/>
                <w:szCs w:val="18"/>
              </w:rPr>
            </w:pPr>
            <w:ins w:id="5214"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114B02F0" w14:textId="77777777" w:rsidR="00F6727F" w:rsidRPr="00232036" w:rsidRDefault="00F6727F" w:rsidP="00F017CA">
            <w:pPr>
              <w:jc w:val="center"/>
              <w:rPr>
                <w:ins w:id="5215" w:author="Verizon" w:date="2020-08-03T15:23:00Z"/>
                <w:rFonts w:ascii="Arial" w:hAnsi="Arial" w:cs="Arial"/>
                <w:sz w:val="18"/>
                <w:szCs w:val="18"/>
              </w:rPr>
            </w:pPr>
            <w:ins w:id="5216"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05BC6DA9" w14:textId="77777777" w:rsidR="00F6727F" w:rsidRPr="00232036" w:rsidRDefault="00F6727F" w:rsidP="00F017CA">
            <w:pPr>
              <w:jc w:val="center"/>
              <w:rPr>
                <w:ins w:id="5217"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C78FEA" w14:textId="77777777" w:rsidR="00F6727F" w:rsidRPr="00232036" w:rsidRDefault="00F6727F" w:rsidP="00F017CA">
            <w:pPr>
              <w:jc w:val="center"/>
              <w:rPr>
                <w:ins w:id="5218" w:author="Verizon" w:date="2020-08-03T15:23:00Z"/>
                <w:rFonts w:ascii="Arial" w:hAnsi="Arial" w:cs="Arial"/>
                <w:sz w:val="18"/>
                <w:szCs w:val="18"/>
              </w:rPr>
            </w:pPr>
            <w:ins w:id="521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AE8BB3C" w14:textId="77777777" w:rsidR="00F6727F" w:rsidRPr="00232036" w:rsidRDefault="00F6727F" w:rsidP="00F017CA">
            <w:pPr>
              <w:jc w:val="center"/>
              <w:rPr>
                <w:ins w:id="5220" w:author="Verizon" w:date="2020-08-03T15:23:00Z"/>
                <w:rFonts w:ascii="Arial" w:hAnsi="Arial" w:cs="Arial"/>
                <w:sz w:val="18"/>
                <w:szCs w:val="18"/>
              </w:rPr>
            </w:pPr>
            <w:ins w:id="5221"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D639B41" w14:textId="77777777" w:rsidR="00F6727F" w:rsidRPr="00232036" w:rsidRDefault="00F6727F" w:rsidP="00F017CA">
            <w:pPr>
              <w:jc w:val="center"/>
              <w:rPr>
                <w:ins w:id="5222" w:author="Verizon" w:date="2020-08-03T15:23:00Z"/>
                <w:rFonts w:ascii="Arial" w:hAnsi="Arial" w:cs="Arial"/>
                <w:sz w:val="18"/>
                <w:szCs w:val="18"/>
              </w:rPr>
            </w:pPr>
            <w:ins w:id="522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47D7C5" w14:textId="77777777" w:rsidR="00F6727F" w:rsidRPr="00232036" w:rsidRDefault="00F6727F" w:rsidP="00F017CA">
            <w:pPr>
              <w:jc w:val="center"/>
              <w:rPr>
                <w:ins w:id="5224" w:author="Verizon" w:date="2020-08-03T15:23:00Z"/>
                <w:rFonts w:ascii="Arial" w:hAnsi="Arial" w:cs="Arial"/>
                <w:sz w:val="18"/>
                <w:szCs w:val="18"/>
              </w:rPr>
            </w:pPr>
            <w:ins w:id="522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2D5B2A" w14:textId="77777777" w:rsidR="00F6727F" w:rsidRPr="00232036" w:rsidRDefault="00F6727F" w:rsidP="00F017CA">
            <w:pPr>
              <w:jc w:val="center"/>
              <w:rPr>
                <w:ins w:id="5226" w:author="Verizon" w:date="2020-08-03T15:23:00Z"/>
                <w:rFonts w:ascii="Arial" w:hAnsi="Arial" w:cs="Arial"/>
                <w:sz w:val="18"/>
                <w:szCs w:val="18"/>
              </w:rPr>
            </w:pPr>
            <w:ins w:id="522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0F0F62" w14:textId="77777777" w:rsidR="00F6727F" w:rsidRPr="00232036" w:rsidRDefault="00F6727F" w:rsidP="00F017CA">
            <w:pPr>
              <w:jc w:val="center"/>
              <w:rPr>
                <w:ins w:id="5228" w:author="Verizon" w:date="2020-08-03T15:23:00Z"/>
                <w:rFonts w:ascii="Arial" w:hAnsi="Arial" w:cs="Arial"/>
                <w:sz w:val="18"/>
                <w:szCs w:val="18"/>
              </w:rPr>
            </w:pPr>
            <w:ins w:id="522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CDF420" w14:textId="77777777" w:rsidR="00F6727F" w:rsidRPr="00232036" w:rsidRDefault="00F6727F" w:rsidP="00F017CA">
            <w:pPr>
              <w:jc w:val="center"/>
              <w:rPr>
                <w:ins w:id="5230" w:author="Verizon" w:date="2020-08-03T15:23:00Z"/>
                <w:rFonts w:ascii="Arial" w:hAnsi="Arial" w:cs="Arial"/>
                <w:sz w:val="18"/>
                <w:szCs w:val="18"/>
              </w:rPr>
            </w:pPr>
            <w:ins w:id="523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1B3B13" w14:textId="77777777" w:rsidR="00F6727F" w:rsidRPr="00232036" w:rsidRDefault="00F6727F" w:rsidP="00F017CA">
            <w:pPr>
              <w:jc w:val="center"/>
              <w:rPr>
                <w:ins w:id="5232"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B644BB" w14:textId="77777777" w:rsidR="00F6727F" w:rsidRPr="00232036" w:rsidRDefault="00F6727F" w:rsidP="00F017CA">
            <w:pPr>
              <w:jc w:val="center"/>
              <w:rPr>
                <w:ins w:id="5233"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77AB73" w14:textId="77777777" w:rsidR="00F6727F" w:rsidRPr="00232036" w:rsidRDefault="00F6727F" w:rsidP="00F017CA">
            <w:pPr>
              <w:jc w:val="center"/>
              <w:rPr>
                <w:ins w:id="523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F93BBC" w14:textId="77777777" w:rsidR="00F6727F" w:rsidRPr="00232036" w:rsidRDefault="00F6727F" w:rsidP="00F017CA">
            <w:pPr>
              <w:jc w:val="center"/>
              <w:rPr>
                <w:ins w:id="5235"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7576C9" w14:textId="77777777" w:rsidR="00F6727F" w:rsidRPr="00232036" w:rsidRDefault="00F6727F" w:rsidP="00F017CA">
            <w:pPr>
              <w:jc w:val="center"/>
              <w:rPr>
                <w:ins w:id="5236"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ACE8A" w14:textId="77777777" w:rsidR="00F6727F" w:rsidRPr="00232036" w:rsidRDefault="00F6727F" w:rsidP="00F017CA">
            <w:pPr>
              <w:jc w:val="center"/>
              <w:rPr>
                <w:ins w:id="5237"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B275F2" w14:textId="77777777" w:rsidR="00F6727F" w:rsidRPr="00232036" w:rsidRDefault="00F6727F" w:rsidP="00F017CA">
            <w:pPr>
              <w:jc w:val="center"/>
              <w:rPr>
                <w:ins w:id="5238"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4263C1D2" w14:textId="77777777" w:rsidR="00F6727F" w:rsidRPr="00232036" w:rsidRDefault="00F6727F" w:rsidP="00F017CA">
            <w:pPr>
              <w:jc w:val="center"/>
              <w:rPr>
                <w:ins w:id="5239" w:author="Verizon" w:date="2020-08-03T15:23:00Z"/>
                <w:rFonts w:ascii="Arial" w:hAnsi="Arial" w:cs="Arial"/>
                <w:sz w:val="18"/>
                <w:szCs w:val="18"/>
              </w:rPr>
            </w:pPr>
            <w:ins w:id="5240" w:author="Verizon" w:date="2020-08-03T15:23:00Z">
              <w:r w:rsidRPr="00232036">
                <w:rPr>
                  <w:rFonts w:ascii="Arial" w:hAnsi="Arial" w:cs="Arial"/>
                  <w:sz w:val="18"/>
                  <w:szCs w:val="18"/>
                </w:rPr>
                <w:t>0</w:t>
              </w:r>
            </w:ins>
          </w:p>
        </w:tc>
      </w:tr>
      <w:tr w:rsidR="00F6727F" w:rsidRPr="00232036" w14:paraId="4817541B" w14:textId="77777777" w:rsidTr="00F017CA">
        <w:trPr>
          <w:trHeight w:val="148"/>
          <w:jc w:val="center"/>
          <w:ins w:id="5241" w:author="Verizon" w:date="2020-08-03T15:23:00Z"/>
        </w:trPr>
        <w:tc>
          <w:tcPr>
            <w:tcW w:w="2065" w:type="dxa"/>
            <w:vMerge/>
            <w:tcBorders>
              <w:left w:val="single" w:sz="4" w:space="0" w:color="auto"/>
              <w:right w:val="single" w:sz="4" w:space="0" w:color="auto"/>
            </w:tcBorders>
            <w:vAlign w:val="center"/>
          </w:tcPr>
          <w:p w14:paraId="51FC241C" w14:textId="77777777" w:rsidR="00F6727F" w:rsidRPr="007C1C81" w:rsidRDefault="00F6727F" w:rsidP="00F017CA">
            <w:pPr>
              <w:pStyle w:val="NoSpacing"/>
              <w:jc w:val="center"/>
              <w:rPr>
                <w:ins w:id="5242"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51022628" w14:textId="77777777" w:rsidR="00F6727F" w:rsidRPr="007C1C81" w:rsidRDefault="00F6727F" w:rsidP="00F017CA">
            <w:pPr>
              <w:pStyle w:val="NoSpacing"/>
              <w:jc w:val="center"/>
              <w:rPr>
                <w:ins w:id="5243"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5A7E9A28" w14:textId="77777777" w:rsidR="00F6727F" w:rsidRPr="00232036" w:rsidRDefault="00F6727F" w:rsidP="00F017CA">
            <w:pPr>
              <w:jc w:val="center"/>
              <w:rPr>
                <w:ins w:id="524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5ECD143" w14:textId="77777777" w:rsidR="00F6727F" w:rsidRPr="00232036" w:rsidRDefault="00F6727F" w:rsidP="00F017CA">
            <w:pPr>
              <w:jc w:val="center"/>
              <w:rPr>
                <w:ins w:id="5245" w:author="Verizon" w:date="2020-08-03T15:23:00Z"/>
                <w:rFonts w:ascii="Arial" w:hAnsi="Arial" w:cs="Arial"/>
                <w:sz w:val="18"/>
                <w:szCs w:val="18"/>
              </w:rPr>
            </w:pPr>
            <w:ins w:id="5246"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2924E44A" w14:textId="77777777" w:rsidR="00F6727F" w:rsidRPr="00232036" w:rsidRDefault="00F6727F" w:rsidP="00F017CA">
            <w:pPr>
              <w:jc w:val="center"/>
              <w:rPr>
                <w:ins w:id="5247"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56A269" w14:textId="77777777" w:rsidR="00F6727F" w:rsidRPr="00232036" w:rsidRDefault="00F6727F" w:rsidP="00F017CA">
            <w:pPr>
              <w:jc w:val="center"/>
              <w:rPr>
                <w:ins w:id="5248" w:author="Verizon" w:date="2020-08-03T15:23:00Z"/>
                <w:rFonts w:ascii="Arial" w:hAnsi="Arial" w:cs="Arial"/>
                <w:sz w:val="18"/>
                <w:szCs w:val="18"/>
              </w:rPr>
            </w:pPr>
            <w:ins w:id="524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1A13A1D" w14:textId="77777777" w:rsidR="00F6727F" w:rsidRPr="00232036" w:rsidRDefault="00F6727F" w:rsidP="00F017CA">
            <w:pPr>
              <w:jc w:val="center"/>
              <w:rPr>
                <w:ins w:id="5250" w:author="Verizon" w:date="2020-08-03T15:23:00Z"/>
                <w:rFonts w:ascii="Arial" w:hAnsi="Arial" w:cs="Arial"/>
                <w:sz w:val="18"/>
                <w:szCs w:val="18"/>
              </w:rPr>
            </w:pPr>
            <w:ins w:id="5251"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3F2534" w14:textId="77777777" w:rsidR="00F6727F" w:rsidRPr="00232036" w:rsidRDefault="00F6727F" w:rsidP="00F017CA">
            <w:pPr>
              <w:jc w:val="center"/>
              <w:rPr>
                <w:ins w:id="5252" w:author="Verizon" w:date="2020-08-03T15:23:00Z"/>
                <w:rFonts w:ascii="Arial" w:hAnsi="Arial" w:cs="Arial"/>
                <w:sz w:val="18"/>
                <w:szCs w:val="18"/>
              </w:rPr>
            </w:pPr>
            <w:ins w:id="525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831E59" w14:textId="77777777" w:rsidR="00F6727F" w:rsidRPr="00232036" w:rsidRDefault="00F6727F" w:rsidP="00F017CA">
            <w:pPr>
              <w:jc w:val="center"/>
              <w:rPr>
                <w:ins w:id="5254" w:author="Verizon" w:date="2020-08-03T15:23:00Z"/>
                <w:rFonts w:ascii="Arial" w:hAnsi="Arial" w:cs="Arial"/>
                <w:sz w:val="18"/>
                <w:szCs w:val="18"/>
              </w:rPr>
            </w:pPr>
            <w:ins w:id="525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3009BB" w14:textId="77777777" w:rsidR="00F6727F" w:rsidRPr="00232036" w:rsidRDefault="00F6727F" w:rsidP="00F017CA">
            <w:pPr>
              <w:jc w:val="center"/>
              <w:rPr>
                <w:ins w:id="5256" w:author="Verizon" w:date="2020-08-03T15:23:00Z"/>
                <w:rFonts w:ascii="Arial" w:hAnsi="Arial" w:cs="Arial"/>
                <w:sz w:val="18"/>
                <w:szCs w:val="18"/>
              </w:rPr>
            </w:pPr>
            <w:ins w:id="525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F23D21" w14:textId="77777777" w:rsidR="00F6727F" w:rsidRPr="00232036" w:rsidRDefault="00F6727F" w:rsidP="00F017CA">
            <w:pPr>
              <w:jc w:val="center"/>
              <w:rPr>
                <w:ins w:id="5258" w:author="Verizon" w:date="2020-08-03T15:23:00Z"/>
                <w:rFonts w:ascii="Arial" w:hAnsi="Arial" w:cs="Arial"/>
                <w:sz w:val="18"/>
                <w:szCs w:val="18"/>
              </w:rPr>
            </w:pPr>
            <w:ins w:id="525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01FC792" w14:textId="77777777" w:rsidR="00F6727F" w:rsidRPr="00232036" w:rsidRDefault="00F6727F" w:rsidP="00F017CA">
            <w:pPr>
              <w:jc w:val="center"/>
              <w:rPr>
                <w:ins w:id="5260" w:author="Verizon" w:date="2020-08-03T15:23:00Z"/>
                <w:rFonts w:ascii="Arial" w:hAnsi="Arial" w:cs="Arial"/>
                <w:sz w:val="18"/>
                <w:szCs w:val="18"/>
              </w:rPr>
            </w:pPr>
            <w:ins w:id="526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3808CC" w14:textId="77777777" w:rsidR="00F6727F" w:rsidRPr="00232036" w:rsidRDefault="00F6727F" w:rsidP="00F017CA">
            <w:pPr>
              <w:jc w:val="center"/>
              <w:rPr>
                <w:ins w:id="5262" w:author="Verizon" w:date="2020-08-03T15:23:00Z"/>
                <w:rFonts w:ascii="Arial" w:hAnsi="Arial" w:cs="Arial"/>
                <w:sz w:val="18"/>
                <w:szCs w:val="18"/>
              </w:rPr>
            </w:pPr>
            <w:ins w:id="526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B6755D" w14:textId="77777777" w:rsidR="00F6727F" w:rsidRPr="00232036" w:rsidRDefault="00F6727F" w:rsidP="00F017CA">
            <w:pPr>
              <w:jc w:val="center"/>
              <w:rPr>
                <w:ins w:id="5264" w:author="Verizon" w:date="2020-08-03T15:23:00Z"/>
                <w:rFonts w:ascii="Arial" w:hAnsi="Arial" w:cs="Arial"/>
                <w:sz w:val="18"/>
                <w:szCs w:val="18"/>
              </w:rPr>
            </w:pPr>
            <w:ins w:id="5265"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50C16958" w14:textId="77777777" w:rsidR="00F6727F" w:rsidRPr="00232036" w:rsidRDefault="00F6727F" w:rsidP="00F017CA">
            <w:pPr>
              <w:jc w:val="center"/>
              <w:rPr>
                <w:ins w:id="5266" w:author="Verizon" w:date="2020-08-03T15:23:00Z"/>
                <w:rFonts w:ascii="Arial" w:hAnsi="Arial" w:cs="Arial"/>
                <w:sz w:val="18"/>
                <w:szCs w:val="18"/>
              </w:rPr>
            </w:pPr>
            <w:ins w:id="526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F338DA" w14:textId="77777777" w:rsidR="00F6727F" w:rsidRPr="00232036" w:rsidRDefault="00F6727F" w:rsidP="00F017CA">
            <w:pPr>
              <w:jc w:val="center"/>
              <w:rPr>
                <w:ins w:id="5268" w:author="Verizon" w:date="2020-08-03T15:23:00Z"/>
                <w:rFonts w:ascii="Arial" w:hAnsi="Arial" w:cs="Arial"/>
                <w:sz w:val="18"/>
                <w:szCs w:val="18"/>
              </w:rPr>
            </w:pPr>
            <w:ins w:id="526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D8BB8A" w14:textId="77777777" w:rsidR="00F6727F" w:rsidRPr="00232036" w:rsidRDefault="00F6727F" w:rsidP="00F017CA">
            <w:pPr>
              <w:jc w:val="center"/>
              <w:rPr>
                <w:ins w:id="5270" w:author="Verizon" w:date="2020-08-03T15:23:00Z"/>
                <w:rFonts w:ascii="Arial" w:hAnsi="Arial" w:cs="Arial"/>
                <w:sz w:val="18"/>
                <w:szCs w:val="18"/>
              </w:rPr>
            </w:pPr>
            <w:ins w:id="5271"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9F8DC1" w14:textId="77777777" w:rsidR="00F6727F" w:rsidRPr="00232036" w:rsidRDefault="00F6727F" w:rsidP="00F017CA">
            <w:pPr>
              <w:jc w:val="center"/>
              <w:rPr>
                <w:ins w:id="5272" w:author="Verizon" w:date="2020-08-03T15:23:00Z"/>
                <w:rFonts w:ascii="Arial" w:hAnsi="Arial" w:cs="Arial"/>
                <w:sz w:val="18"/>
                <w:szCs w:val="18"/>
              </w:rPr>
            </w:pPr>
            <w:ins w:id="5273"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0DD8D1" w14:textId="77777777" w:rsidR="00F6727F" w:rsidRPr="00232036" w:rsidRDefault="00F6727F" w:rsidP="00F017CA">
            <w:pPr>
              <w:jc w:val="center"/>
              <w:rPr>
                <w:ins w:id="5274"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66438A23" w14:textId="77777777" w:rsidR="00F6727F" w:rsidRPr="00232036" w:rsidRDefault="00F6727F" w:rsidP="00F017CA">
            <w:pPr>
              <w:jc w:val="center"/>
              <w:rPr>
                <w:ins w:id="5275" w:author="Verizon" w:date="2020-08-03T15:23:00Z"/>
                <w:rFonts w:ascii="Arial" w:hAnsi="Arial" w:cs="Arial"/>
                <w:sz w:val="18"/>
                <w:szCs w:val="18"/>
              </w:rPr>
            </w:pPr>
          </w:p>
        </w:tc>
      </w:tr>
      <w:tr w:rsidR="00F6727F" w:rsidRPr="00232036" w14:paraId="0A769621" w14:textId="77777777" w:rsidTr="00F017CA">
        <w:trPr>
          <w:trHeight w:val="148"/>
          <w:jc w:val="center"/>
          <w:ins w:id="5276" w:author="Verizon" w:date="2020-08-03T15:23:00Z"/>
        </w:trPr>
        <w:tc>
          <w:tcPr>
            <w:tcW w:w="2065" w:type="dxa"/>
            <w:vMerge/>
            <w:tcBorders>
              <w:left w:val="single" w:sz="4" w:space="0" w:color="auto"/>
              <w:right w:val="single" w:sz="4" w:space="0" w:color="auto"/>
            </w:tcBorders>
            <w:vAlign w:val="center"/>
          </w:tcPr>
          <w:p w14:paraId="42025F28" w14:textId="77777777" w:rsidR="00F6727F" w:rsidRPr="007C1C81" w:rsidRDefault="00F6727F" w:rsidP="00F017CA">
            <w:pPr>
              <w:pStyle w:val="NoSpacing"/>
              <w:jc w:val="center"/>
              <w:rPr>
                <w:ins w:id="5277"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70096914" w14:textId="77777777" w:rsidR="00F6727F" w:rsidRPr="007C1C81" w:rsidRDefault="00F6727F" w:rsidP="00F017CA">
            <w:pPr>
              <w:pStyle w:val="NoSpacing"/>
              <w:jc w:val="center"/>
              <w:rPr>
                <w:ins w:id="5278"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34112585" w14:textId="77777777" w:rsidR="00F6727F" w:rsidRPr="00232036" w:rsidRDefault="00F6727F" w:rsidP="00F017CA">
            <w:pPr>
              <w:jc w:val="center"/>
              <w:rPr>
                <w:ins w:id="527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D91F88" w14:textId="77777777" w:rsidR="00F6727F" w:rsidRPr="00232036" w:rsidRDefault="00F6727F" w:rsidP="00F017CA">
            <w:pPr>
              <w:jc w:val="center"/>
              <w:rPr>
                <w:ins w:id="5280" w:author="Verizon" w:date="2020-08-03T15:23:00Z"/>
                <w:rFonts w:ascii="Arial" w:hAnsi="Arial" w:cs="Arial"/>
                <w:sz w:val="18"/>
                <w:szCs w:val="18"/>
              </w:rPr>
            </w:pPr>
            <w:ins w:id="5281"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749B716E" w14:textId="77777777" w:rsidR="00F6727F" w:rsidRPr="00232036" w:rsidRDefault="00F6727F" w:rsidP="00F017CA">
            <w:pPr>
              <w:jc w:val="center"/>
              <w:rPr>
                <w:ins w:id="5282"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5B7EAD" w14:textId="77777777" w:rsidR="00F6727F" w:rsidRPr="00232036" w:rsidRDefault="00F6727F" w:rsidP="00F017CA">
            <w:pPr>
              <w:jc w:val="center"/>
              <w:rPr>
                <w:ins w:id="5283" w:author="Verizon" w:date="2020-08-03T15:23:00Z"/>
                <w:rFonts w:ascii="Arial" w:hAnsi="Arial" w:cs="Arial"/>
                <w:sz w:val="18"/>
                <w:szCs w:val="18"/>
              </w:rPr>
            </w:pPr>
            <w:ins w:id="528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17741B" w14:textId="77777777" w:rsidR="00F6727F" w:rsidRPr="00232036" w:rsidRDefault="00F6727F" w:rsidP="00F017CA">
            <w:pPr>
              <w:jc w:val="center"/>
              <w:rPr>
                <w:ins w:id="5285" w:author="Verizon" w:date="2020-08-03T15:23:00Z"/>
                <w:rFonts w:ascii="Arial" w:hAnsi="Arial" w:cs="Arial"/>
                <w:sz w:val="18"/>
                <w:szCs w:val="18"/>
              </w:rPr>
            </w:pPr>
            <w:ins w:id="5286"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CE3807" w14:textId="77777777" w:rsidR="00F6727F" w:rsidRPr="00232036" w:rsidRDefault="00F6727F" w:rsidP="00F017CA">
            <w:pPr>
              <w:jc w:val="center"/>
              <w:rPr>
                <w:ins w:id="5287" w:author="Verizon" w:date="2020-08-03T15:23:00Z"/>
                <w:rFonts w:ascii="Arial" w:hAnsi="Arial" w:cs="Arial"/>
                <w:sz w:val="18"/>
                <w:szCs w:val="18"/>
              </w:rPr>
            </w:pPr>
            <w:ins w:id="528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484713" w14:textId="77777777" w:rsidR="00F6727F" w:rsidRPr="00232036" w:rsidRDefault="00F6727F" w:rsidP="00F017CA">
            <w:pPr>
              <w:jc w:val="center"/>
              <w:rPr>
                <w:ins w:id="5289" w:author="Verizon" w:date="2020-08-03T15:23:00Z"/>
                <w:rFonts w:ascii="Arial" w:hAnsi="Arial" w:cs="Arial"/>
                <w:sz w:val="18"/>
                <w:szCs w:val="18"/>
              </w:rPr>
            </w:pPr>
            <w:ins w:id="5290"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DB7845" w14:textId="77777777" w:rsidR="00F6727F" w:rsidRPr="00232036" w:rsidRDefault="00F6727F" w:rsidP="00F017CA">
            <w:pPr>
              <w:jc w:val="center"/>
              <w:rPr>
                <w:ins w:id="5291" w:author="Verizon" w:date="2020-08-03T15:23:00Z"/>
                <w:rFonts w:ascii="Arial" w:hAnsi="Arial" w:cs="Arial"/>
                <w:sz w:val="18"/>
                <w:szCs w:val="18"/>
              </w:rPr>
            </w:pPr>
            <w:ins w:id="529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A1DD22" w14:textId="77777777" w:rsidR="00F6727F" w:rsidRPr="00232036" w:rsidRDefault="00F6727F" w:rsidP="00F017CA">
            <w:pPr>
              <w:jc w:val="center"/>
              <w:rPr>
                <w:ins w:id="5293" w:author="Verizon" w:date="2020-08-03T15:23:00Z"/>
                <w:rFonts w:ascii="Arial" w:hAnsi="Arial" w:cs="Arial"/>
                <w:sz w:val="18"/>
                <w:szCs w:val="18"/>
              </w:rPr>
            </w:pPr>
            <w:ins w:id="529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AD5B1C" w14:textId="77777777" w:rsidR="00F6727F" w:rsidRPr="00232036" w:rsidRDefault="00F6727F" w:rsidP="00F017CA">
            <w:pPr>
              <w:jc w:val="center"/>
              <w:rPr>
                <w:ins w:id="5295" w:author="Verizon" w:date="2020-08-03T15:23:00Z"/>
                <w:rFonts w:ascii="Arial" w:hAnsi="Arial" w:cs="Arial"/>
                <w:sz w:val="18"/>
                <w:szCs w:val="18"/>
              </w:rPr>
            </w:pPr>
            <w:ins w:id="529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8D2161" w14:textId="77777777" w:rsidR="00F6727F" w:rsidRPr="00232036" w:rsidRDefault="00F6727F" w:rsidP="00F017CA">
            <w:pPr>
              <w:jc w:val="center"/>
              <w:rPr>
                <w:ins w:id="5297" w:author="Verizon" w:date="2020-08-03T15:23:00Z"/>
                <w:rFonts w:ascii="Arial" w:hAnsi="Arial" w:cs="Arial"/>
                <w:sz w:val="18"/>
                <w:szCs w:val="18"/>
              </w:rPr>
            </w:pPr>
            <w:ins w:id="529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4668C4" w14:textId="77777777" w:rsidR="00F6727F" w:rsidRPr="00232036" w:rsidRDefault="00F6727F" w:rsidP="00F017CA">
            <w:pPr>
              <w:jc w:val="center"/>
              <w:rPr>
                <w:ins w:id="5299" w:author="Verizon" w:date="2020-08-03T15:23:00Z"/>
                <w:rFonts w:ascii="Arial" w:hAnsi="Arial" w:cs="Arial"/>
                <w:sz w:val="18"/>
                <w:szCs w:val="18"/>
              </w:rPr>
            </w:pPr>
            <w:ins w:id="5300"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2A2E21F0" w14:textId="77777777" w:rsidR="00F6727F" w:rsidRPr="00232036" w:rsidRDefault="00F6727F" w:rsidP="00F017CA">
            <w:pPr>
              <w:jc w:val="center"/>
              <w:rPr>
                <w:ins w:id="5301" w:author="Verizon" w:date="2020-08-03T15:23:00Z"/>
                <w:rFonts w:ascii="Arial" w:hAnsi="Arial" w:cs="Arial"/>
                <w:sz w:val="18"/>
                <w:szCs w:val="18"/>
              </w:rPr>
            </w:pPr>
            <w:ins w:id="530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6D8BBE5" w14:textId="77777777" w:rsidR="00F6727F" w:rsidRPr="00232036" w:rsidRDefault="00F6727F" w:rsidP="00F017CA">
            <w:pPr>
              <w:jc w:val="center"/>
              <w:rPr>
                <w:ins w:id="5303" w:author="Verizon" w:date="2020-08-03T15:23:00Z"/>
                <w:rFonts w:ascii="Arial" w:hAnsi="Arial" w:cs="Arial"/>
                <w:sz w:val="18"/>
                <w:szCs w:val="18"/>
              </w:rPr>
            </w:pPr>
            <w:ins w:id="530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3AD1384" w14:textId="77777777" w:rsidR="00F6727F" w:rsidRPr="00232036" w:rsidRDefault="00F6727F" w:rsidP="00F017CA">
            <w:pPr>
              <w:jc w:val="center"/>
              <w:rPr>
                <w:ins w:id="5305" w:author="Verizon" w:date="2020-08-03T15:23:00Z"/>
                <w:rFonts w:ascii="Arial" w:hAnsi="Arial" w:cs="Arial"/>
                <w:sz w:val="18"/>
                <w:szCs w:val="18"/>
              </w:rPr>
            </w:pPr>
            <w:ins w:id="5306"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D261D5" w14:textId="77777777" w:rsidR="00F6727F" w:rsidRPr="00232036" w:rsidRDefault="00F6727F" w:rsidP="00F017CA">
            <w:pPr>
              <w:jc w:val="center"/>
              <w:rPr>
                <w:ins w:id="5307" w:author="Verizon" w:date="2020-08-03T15:23:00Z"/>
                <w:rFonts w:ascii="Arial" w:hAnsi="Arial" w:cs="Arial"/>
                <w:sz w:val="18"/>
                <w:szCs w:val="18"/>
              </w:rPr>
            </w:pPr>
            <w:ins w:id="5308"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EFFE8AB" w14:textId="77777777" w:rsidR="00F6727F" w:rsidRPr="00232036" w:rsidRDefault="00F6727F" w:rsidP="00F017CA">
            <w:pPr>
              <w:jc w:val="center"/>
              <w:rPr>
                <w:ins w:id="5309"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5A8DBC1D" w14:textId="77777777" w:rsidR="00F6727F" w:rsidRPr="00232036" w:rsidRDefault="00F6727F" w:rsidP="00F017CA">
            <w:pPr>
              <w:jc w:val="center"/>
              <w:rPr>
                <w:ins w:id="5310" w:author="Verizon" w:date="2020-08-03T15:23:00Z"/>
                <w:rFonts w:ascii="Arial" w:hAnsi="Arial" w:cs="Arial"/>
                <w:sz w:val="18"/>
                <w:szCs w:val="18"/>
              </w:rPr>
            </w:pPr>
          </w:p>
        </w:tc>
      </w:tr>
      <w:tr w:rsidR="00F6727F" w:rsidRPr="00232036" w14:paraId="47164D04" w14:textId="77777777" w:rsidTr="00F017CA">
        <w:trPr>
          <w:trHeight w:val="148"/>
          <w:jc w:val="center"/>
          <w:ins w:id="5311" w:author="Verizon" w:date="2020-08-03T15:23:00Z"/>
        </w:trPr>
        <w:tc>
          <w:tcPr>
            <w:tcW w:w="2065" w:type="dxa"/>
            <w:vMerge/>
            <w:tcBorders>
              <w:left w:val="single" w:sz="4" w:space="0" w:color="auto"/>
              <w:right w:val="single" w:sz="4" w:space="0" w:color="auto"/>
            </w:tcBorders>
            <w:vAlign w:val="center"/>
          </w:tcPr>
          <w:p w14:paraId="026A318E" w14:textId="77777777" w:rsidR="00F6727F" w:rsidRPr="007C1C81" w:rsidRDefault="00F6727F" w:rsidP="00F017CA">
            <w:pPr>
              <w:pStyle w:val="NoSpacing"/>
              <w:jc w:val="center"/>
              <w:rPr>
                <w:ins w:id="5312"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3EFBC597" w14:textId="77777777" w:rsidR="00F6727F" w:rsidRPr="007C1C81" w:rsidRDefault="00F6727F" w:rsidP="00F017CA">
            <w:pPr>
              <w:pStyle w:val="NoSpacing"/>
              <w:jc w:val="center"/>
              <w:rPr>
                <w:ins w:id="5313"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5BD803C1" w14:textId="77777777" w:rsidR="00F6727F" w:rsidRPr="00232036" w:rsidRDefault="00F6727F" w:rsidP="00F017CA">
            <w:pPr>
              <w:jc w:val="center"/>
              <w:rPr>
                <w:ins w:id="5314" w:author="Verizon" w:date="2020-08-03T15:23:00Z"/>
                <w:rFonts w:ascii="Arial" w:hAnsi="Arial" w:cs="Arial"/>
                <w:sz w:val="18"/>
                <w:szCs w:val="18"/>
              </w:rPr>
            </w:pPr>
            <w:ins w:id="5315"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0914E20D" w14:textId="77777777" w:rsidR="00F6727F" w:rsidRPr="00232036" w:rsidRDefault="00F6727F" w:rsidP="00F017CA">
            <w:pPr>
              <w:jc w:val="center"/>
              <w:rPr>
                <w:ins w:id="5316" w:author="Verizon" w:date="2020-08-03T15:23:00Z"/>
                <w:rFonts w:ascii="Arial" w:hAnsi="Arial" w:cs="Arial"/>
                <w:sz w:val="18"/>
                <w:szCs w:val="18"/>
              </w:rPr>
            </w:pPr>
            <w:ins w:id="5317" w:author="Verizon" w:date="2020-08-03T15:23:00Z">
              <w:r w:rsidRPr="00232036">
                <w:rPr>
                  <w:rFonts w:ascii="Arial" w:hAnsi="Arial" w:cs="Arial"/>
                  <w:sz w:val="18"/>
                  <w:szCs w:val="18"/>
                </w:rPr>
                <w:t>See CA_n261(</w:t>
              </w:r>
              <w:r>
                <w:rPr>
                  <w:rFonts w:ascii="Arial" w:hAnsi="Arial" w:cs="Arial"/>
                  <w:sz w:val="18"/>
                  <w:szCs w:val="18"/>
                </w:rPr>
                <w:t>A-K</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0130C586" w14:textId="77777777" w:rsidR="00F6727F" w:rsidRPr="00232036" w:rsidRDefault="00F6727F" w:rsidP="00F017CA">
            <w:pPr>
              <w:jc w:val="center"/>
              <w:rPr>
                <w:ins w:id="5318" w:author="Verizon" w:date="2020-08-03T15:23:00Z"/>
                <w:rFonts w:ascii="Arial" w:hAnsi="Arial" w:cs="Arial"/>
                <w:sz w:val="18"/>
                <w:szCs w:val="18"/>
              </w:rPr>
            </w:pPr>
          </w:p>
        </w:tc>
      </w:tr>
      <w:tr w:rsidR="00F6727F" w:rsidRPr="00232036" w14:paraId="36F21358" w14:textId="77777777" w:rsidTr="00F017CA">
        <w:trPr>
          <w:trHeight w:val="148"/>
          <w:jc w:val="center"/>
          <w:ins w:id="5319" w:author="Verizon" w:date="2020-08-03T15:23:00Z"/>
        </w:trPr>
        <w:tc>
          <w:tcPr>
            <w:tcW w:w="2065" w:type="dxa"/>
            <w:vMerge w:val="restart"/>
            <w:tcBorders>
              <w:left w:val="single" w:sz="4" w:space="0" w:color="auto"/>
              <w:right w:val="single" w:sz="4" w:space="0" w:color="auto"/>
            </w:tcBorders>
            <w:vAlign w:val="center"/>
          </w:tcPr>
          <w:p w14:paraId="3D957A28" w14:textId="77777777" w:rsidR="00F6727F" w:rsidRPr="006E2D90" w:rsidRDefault="00F6727F" w:rsidP="00F017CA">
            <w:pPr>
              <w:pStyle w:val="NoSpacing"/>
              <w:jc w:val="center"/>
              <w:rPr>
                <w:ins w:id="5320" w:author="Verizon" w:date="2020-08-03T15:23:00Z"/>
                <w:rFonts w:ascii="Arial" w:hAnsi="Arial" w:cs="Arial"/>
                <w:sz w:val="18"/>
                <w:szCs w:val="18"/>
              </w:rPr>
            </w:pPr>
            <w:ins w:id="5321" w:author="Verizon" w:date="2020-08-03T15:23:00Z">
              <w:r w:rsidRPr="006E2D90">
                <w:rPr>
                  <w:rFonts w:ascii="Arial" w:hAnsi="Arial" w:cs="Arial"/>
                  <w:sz w:val="18"/>
                  <w:szCs w:val="18"/>
                  <w:lang w:eastAsia="zh-CN"/>
                </w:rPr>
                <w:t>CA_n77A-n261(A-L)</w:t>
              </w:r>
            </w:ins>
          </w:p>
        </w:tc>
        <w:tc>
          <w:tcPr>
            <w:tcW w:w="1980" w:type="dxa"/>
            <w:vMerge w:val="restart"/>
            <w:tcBorders>
              <w:left w:val="single" w:sz="4" w:space="0" w:color="auto"/>
              <w:right w:val="single" w:sz="4" w:space="0" w:color="auto"/>
            </w:tcBorders>
            <w:vAlign w:val="center"/>
          </w:tcPr>
          <w:p w14:paraId="2A7C1E75" w14:textId="77777777" w:rsidR="00F6727F" w:rsidRPr="006E2D90" w:rsidRDefault="00F6727F" w:rsidP="00F017CA">
            <w:pPr>
              <w:pStyle w:val="NoSpacing"/>
              <w:keepNext/>
              <w:keepLines/>
              <w:jc w:val="center"/>
              <w:rPr>
                <w:ins w:id="5322" w:author="Verizon" w:date="2020-08-03T15:23:00Z"/>
                <w:rFonts w:ascii="Arial" w:hAnsi="Arial" w:cs="Arial"/>
                <w:sz w:val="18"/>
                <w:szCs w:val="18"/>
                <w:lang w:eastAsia="zh-CN"/>
              </w:rPr>
            </w:pPr>
            <w:ins w:id="5323" w:author="Verizon" w:date="2020-08-03T15:23:00Z">
              <w:r w:rsidRPr="006E2D90">
                <w:rPr>
                  <w:rFonts w:ascii="Arial" w:hAnsi="Arial" w:cs="Arial"/>
                  <w:sz w:val="18"/>
                  <w:szCs w:val="18"/>
                  <w:lang w:eastAsia="zh-CN"/>
                </w:rPr>
                <w:t>CA_n77A-n261A</w:t>
              </w:r>
            </w:ins>
          </w:p>
          <w:p w14:paraId="76A944BE" w14:textId="77777777" w:rsidR="00F6727F" w:rsidRPr="006E2D90" w:rsidRDefault="00F6727F" w:rsidP="00F017CA">
            <w:pPr>
              <w:pStyle w:val="NoSpacing"/>
              <w:keepNext/>
              <w:keepLines/>
              <w:jc w:val="center"/>
              <w:rPr>
                <w:ins w:id="5324" w:author="Verizon" w:date="2020-08-03T15:23:00Z"/>
                <w:rFonts w:ascii="Arial" w:hAnsi="Arial" w:cs="Arial"/>
                <w:sz w:val="18"/>
                <w:szCs w:val="18"/>
                <w:lang w:eastAsia="zh-CN"/>
              </w:rPr>
            </w:pPr>
            <w:ins w:id="5325" w:author="Verizon" w:date="2020-08-03T15:23:00Z">
              <w:r w:rsidRPr="006E2D90">
                <w:rPr>
                  <w:rFonts w:ascii="Arial" w:hAnsi="Arial" w:cs="Arial"/>
                  <w:sz w:val="18"/>
                  <w:szCs w:val="18"/>
                  <w:lang w:eastAsia="zh-CN"/>
                </w:rPr>
                <w:t>CA_n77A-n261G</w:t>
              </w:r>
            </w:ins>
          </w:p>
          <w:p w14:paraId="56BF2FD9" w14:textId="77777777" w:rsidR="00F6727F" w:rsidRPr="006E2D90" w:rsidRDefault="00F6727F" w:rsidP="00F017CA">
            <w:pPr>
              <w:pStyle w:val="NoSpacing"/>
              <w:keepNext/>
              <w:keepLines/>
              <w:jc w:val="center"/>
              <w:rPr>
                <w:ins w:id="5326" w:author="Verizon" w:date="2020-08-03T15:23:00Z"/>
                <w:rFonts w:ascii="Arial" w:hAnsi="Arial" w:cs="Arial"/>
                <w:sz w:val="18"/>
                <w:szCs w:val="18"/>
                <w:lang w:eastAsia="zh-CN"/>
              </w:rPr>
            </w:pPr>
            <w:ins w:id="5327" w:author="Verizon" w:date="2020-08-03T15:23:00Z">
              <w:r w:rsidRPr="006E2D90">
                <w:rPr>
                  <w:rFonts w:ascii="Arial" w:hAnsi="Arial" w:cs="Arial"/>
                  <w:sz w:val="18"/>
                  <w:szCs w:val="18"/>
                  <w:lang w:eastAsia="zh-CN"/>
                </w:rPr>
                <w:t>CA_n77A-n261H</w:t>
              </w:r>
            </w:ins>
          </w:p>
          <w:p w14:paraId="7F9B775D" w14:textId="77777777" w:rsidR="00F6727F" w:rsidRPr="006E2D90" w:rsidRDefault="00F6727F" w:rsidP="00F017CA">
            <w:pPr>
              <w:pStyle w:val="NoSpacing"/>
              <w:jc w:val="center"/>
              <w:rPr>
                <w:ins w:id="5328" w:author="Verizon" w:date="2020-08-03T15:23:00Z"/>
                <w:rFonts w:ascii="Arial" w:hAnsi="Arial" w:cs="Arial"/>
                <w:sz w:val="18"/>
                <w:szCs w:val="18"/>
              </w:rPr>
            </w:pPr>
            <w:ins w:id="5329" w:author="Verizon" w:date="2020-08-03T15:23:00Z">
              <w:r w:rsidRPr="006E2D90">
                <w:rPr>
                  <w:rFonts w:ascii="Arial" w:hAnsi="Arial" w:cs="Arial"/>
                  <w:sz w:val="18"/>
                  <w:szCs w:val="18"/>
                  <w:lang w:eastAsia="zh-CN"/>
                </w:rPr>
                <w:t>CA_n77A-n261I</w:t>
              </w:r>
            </w:ins>
          </w:p>
        </w:tc>
        <w:tc>
          <w:tcPr>
            <w:tcW w:w="746" w:type="dxa"/>
            <w:vMerge w:val="restart"/>
            <w:tcBorders>
              <w:left w:val="single" w:sz="4" w:space="0" w:color="auto"/>
              <w:right w:val="single" w:sz="4" w:space="0" w:color="auto"/>
            </w:tcBorders>
            <w:vAlign w:val="center"/>
          </w:tcPr>
          <w:p w14:paraId="0A3F1B55" w14:textId="77777777" w:rsidR="00F6727F" w:rsidRPr="00232036" w:rsidRDefault="00F6727F" w:rsidP="00F017CA">
            <w:pPr>
              <w:jc w:val="center"/>
              <w:rPr>
                <w:ins w:id="5330" w:author="Verizon" w:date="2020-08-03T15:23:00Z"/>
                <w:rFonts w:ascii="Arial" w:hAnsi="Arial" w:cs="Arial"/>
                <w:sz w:val="18"/>
                <w:szCs w:val="18"/>
              </w:rPr>
            </w:pPr>
            <w:ins w:id="5331"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20838C3" w14:textId="77777777" w:rsidR="00F6727F" w:rsidRPr="00232036" w:rsidRDefault="00F6727F" w:rsidP="00F017CA">
            <w:pPr>
              <w:jc w:val="center"/>
              <w:rPr>
                <w:ins w:id="5332" w:author="Verizon" w:date="2020-08-03T15:23:00Z"/>
                <w:rFonts w:ascii="Arial" w:hAnsi="Arial" w:cs="Arial"/>
                <w:sz w:val="18"/>
                <w:szCs w:val="18"/>
              </w:rPr>
            </w:pPr>
            <w:ins w:id="5333"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0076631E" w14:textId="77777777" w:rsidR="00F6727F" w:rsidRPr="00232036" w:rsidRDefault="00F6727F" w:rsidP="00F017CA">
            <w:pPr>
              <w:jc w:val="center"/>
              <w:rPr>
                <w:ins w:id="533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C513F2" w14:textId="77777777" w:rsidR="00F6727F" w:rsidRPr="00232036" w:rsidRDefault="00F6727F" w:rsidP="00F017CA">
            <w:pPr>
              <w:jc w:val="center"/>
              <w:rPr>
                <w:ins w:id="5335" w:author="Verizon" w:date="2020-08-03T15:23:00Z"/>
                <w:rFonts w:ascii="Arial" w:hAnsi="Arial" w:cs="Arial"/>
                <w:sz w:val="18"/>
                <w:szCs w:val="18"/>
              </w:rPr>
            </w:pPr>
            <w:ins w:id="533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B9AFE8A" w14:textId="77777777" w:rsidR="00F6727F" w:rsidRPr="00232036" w:rsidRDefault="00F6727F" w:rsidP="00F017CA">
            <w:pPr>
              <w:jc w:val="center"/>
              <w:rPr>
                <w:ins w:id="5337" w:author="Verizon" w:date="2020-08-03T15:23:00Z"/>
                <w:rFonts w:ascii="Arial" w:hAnsi="Arial" w:cs="Arial"/>
                <w:sz w:val="18"/>
                <w:szCs w:val="18"/>
              </w:rPr>
            </w:pPr>
            <w:ins w:id="533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23A7FC" w14:textId="77777777" w:rsidR="00F6727F" w:rsidRPr="00232036" w:rsidRDefault="00F6727F" w:rsidP="00F017CA">
            <w:pPr>
              <w:jc w:val="center"/>
              <w:rPr>
                <w:ins w:id="5339" w:author="Verizon" w:date="2020-08-03T15:23:00Z"/>
                <w:rFonts w:ascii="Arial" w:hAnsi="Arial" w:cs="Arial"/>
                <w:sz w:val="18"/>
                <w:szCs w:val="18"/>
              </w:rPr>
            </w:pPr>
            <w:ins w:id="534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6F03CB3" w14:textId="77777777" w:rsidR="00F6727F" w:rsidRPr="00232036" w:rsidRDefault="00F6727F" w:rsidP="00F017CA">
            <w:pPr>
              <w:jc w:val="center"/>
              <w:rPr>
                <w:ins w:id="5341" w:author="Verizon" w:date="2020-08-03T15:23:00Z"/>
                <w:rFonts w:ascii="Arial" w:hAnsi="Arial" w:cs="Arial"/>
                <w:sz w:val="18"/>
                <w:szCs w:val="18"/>
              </w:rPr>
            </w:pPr>
            <w:ins w:id="5342"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5563D0" w14:textId="77777777" w:rsidR="00F6727F" w:rsidRPr="00232036" w:rsidRDefault="00F6727F" w:rsidP="00F017CA">
            <w:pPr>
              <w:jc w:val="center"/>
              <w:rPr>
                <w:ins w:id="5343" w:author="Verizon" w:date="2020-08-03T15:23:00Z"/>
                <w:rFonts w:ascii="Arial" w:hAnsi="Arial" w:cs="Arial"/>
                <w:sz w:val="18"/>
                <w:szCs w:val="18"/>
              </w:rPr>
            </w:pPr>
            <w:ins w:id="534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E2F2A9" w14:textId="77777777" w:rsidR="00F6727F" w:rsidRPr="00232036" w:rsidRDefault="00F6727F" w:rsidP="00F017CA">
            <w:pPr>
              <w:jc w:val="center"/>
              <w:rPr>
                <w:ins w:id="5345" w:author="Verizon" w:date="2020-08-03T15:23:00Z"/>
                <w:rFonts w:ascii="Arial" w:hAnsi="Arial" w:cs="Arial"/>
                <w:sz w:val="18"/>
                <w:szCs w:val="18"/>
              </w:rPr>
            </w:pPr>
            <w:ins w:id="534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841DE6" w14:textId="77777777" w:rsidR="00F6727F" w:rsidRPr="00232036" w:rsidRDefault="00F6727F" w:rsidP="00F017CA">
            <w:pPr>
              <w:jc w:val="center"/>
              <w:rPr>
                <w:ins w:id="5347" w:author="Verizon" w:date="2020-08-03T15:23:00Z"/>
                <w:rFonts w:ascii="Arial" w:hAnsi="Arial" w:cs="Arial"/>
                <w:sz w:val="18"/>
                <w:szCs w:val="18"/>
              </w:rPr>
            </w:pPr>
            <w:ins w:id="534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7BFEF5" w14:textId="77777777" w:rsidR="00F6727F" w:rsidRPr="00232036" w:rsidRDefault="00F6727F" w:rsidP="00F017CA">
            <w:pPr>
              <w:jc w:val="center"/>
              <w:rPr>
                <w:ins w:id="534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F0E753" w14:textId="77777777" w:rsidR="00F6727F" w:rsidRPr="00232036" w:rsidRDefault="00F6727F" w:rsidP="00F017CA">
            <w:pPr>
              <w:jc w:val="center"/>
              <w:rPr>
                <w:ins w:id="5350"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E751C4" w14:textId="77777777" w:rsidR="00F6727F" w:rsidRPr="00232036" w:rsidRDefault="00F6727F" w:rsidP="00F017CA">
            <w:pPr>
              <w:jc w:val="center"/>
              <w:rPr>
                <w:ins w:id="535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38945C" w14:textId="77777777" w:rsidR="00F6727F" w:rsidRPr="00232036" w:rsidRDefault="00F6727F" w:rsidP="00F017CA">
            <w:pPr>
              <w:jc w:val="center"/>
              <w:rPr>
                <w:ins w:id="5352"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A06430" w14:textId="77777777" w:rsidR="00F6727F" w:rsidRPr="00232036" w:rsidRDefault="00F6727F" w:rsidP="00F017CA">
            <w:pPr>
              <w:jc w:val="center"/>
              <w:rPr>
                <w:ins w:id="5353"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306C50" w14:textId="77777777" w:rsidR="00F6727F" w:rsidRPr="00232036" w:rsidRDefault="00F6727F" w:rsidP="00F017CA">
            <w:pPr>
              <w:jc w:val="center"/>
              <w:rPr>
                <w:ins w:id="5354"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B821F5" w14:textId="77777777" w:rsidR="00F6727F" w:rsidRPr="00232036" w:rsidRDefault="00F6727F" w:rsidP="00F017CA">
            <w:pPr>
              <w:jc w:val="center"/>
              <w:rPr>
                <w:ins w:id="5355"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4AFBBF98" w14:textId="77777777" w:rsidR="00F6727F" w:rsidRPr="00232036" w:rsidRDefault="00F6727F" w:rsidP="00F017CA">
            <w:pPr>
              <w:jc w:val="center"/>
              <w:rPr>
                <w:ins w:id="5356" w:author="Verizon" w:date="2020-08-03T15:23:00Z"/>
                <w:rFonts w:ascii="Arial" w:hAnsi="Arial" w:cs="Arial"/>
                <w:sz w:val="18"/>
                <w:szCs w:val="18"/>
              </w:rPr>
            </w:pPr>
            <w:ins w:id="5357" w:author="Verizon" w:date="2020-08-03T15:23:00Z">
              <w:r w:rsidRPr="00232036">
                <w:rPr>
                  <w:rFonts w:ascii="Arial" w:hAnsi="Arial" w:cs="Arial"/>
                  <w:sz w:val="18"/>
                  <w:szCs w:val="18"/>
                </w:rPr>
                <w:t>0</w:t>
              </w:r>
            </w:ins>
          </w:p>
        </w:tc>
      </w:tr>
      <w:tr w:rsidR="00F6727F" w:rsidRPr="00232036" w14:paraId="754B9663" w14:textId="77777777" w:rsidTr="00F017CA">
        <w:trPr>
          <w:trHeight w:val="148"/>
          <w:jc w:val="center"/>
          <w:ins w:id="5358" w:author="Verizon" w:date="2020-08-03T15:23:00Z"/>
        </w:trPr>
        <w:tc>
          <w:tcPr>
            <w:tcW w:w="2065" w:type="dxa"/>
            <w:vMerge/>
            <w:tcBorders>
              <w:left w:val="single" w:sz="4" w:space="0" w:color="auto"/>
              <w:right w:val="single" w:sz="4" w:space="0" w:color="auto"/>
            </w:tcBorders>
            <w:vAlign w:val="center"/>
          </w:tcPr>
          <w:p w14:paraId="7FDCEABC" w14:textId="77777777" w:rsidR="00F6727F" w:rsidRPr="007C1C81" w:rsidRDefault="00F6727F" w:rsidP="00F017CA">
            <w:pPr>
              <w:pStyle w:val="NoSpacing"/>
              <w:jc w:val="center"/>
              <w:rPr>
                <w:ins w:id="5359"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59263158" w14:textId="77777777" w:rsidR="00F6727F" w:rsidRPr="007C1C81" w:rsidRDefault="00F6727F" w:rsidP="00F017CA">
            <w:pPr>
              <w:pStyle w:val="NoSpacing"/>
              <w:jc w:val="center"/>
              <w:rPr>
                <w:ins w:id="5360"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293FF156" w14:textId="77777777" w:rsidR="00F6727F" w:rsidRPr="00232036" w:rsidRDefault="00F6727F" w:rsidP="00F017CA">
            <w:pPr>
              <w:jc w:val="center"/>
              <w:rPr>
                <w:ins w:id="536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1A2718" w14:textId="77777777" w:rsidR="00F6727F" w:rsidRPr="00232036" w:rsidRDefault="00F6727F" w:rsidP="00F017CA">
            <w:pPr>
              <w:jc w:val="center"/>
              <w:rPr>
                <w:ins w:id="5362" w:author="Verizon" w:date="2020-08-03T15:23:00Z"/>
                <w:rFonts w:ascii="Arial" w:hAnsi="Arial" w:cs="Arial"/>
                <w:sz w:val="18"/>
                <w:szCs w:val="18"/>
              </w:rPr>
            </w:pPr>
            <w:ins w:id="5363"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275A75B3" w14:textId="77777777" w:rsidR="00F6727F" w:rsidRPr="00232036" w:rsidRDefault="00F6727F" w:rsidP="00F017CA">
            <w:pPr>
              <w:jc w:val="center"/>
              <w:rPr>
                <w:ins w:id="536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620D6C" w14:textId="77777777" w:rsidR="00F6727F" w:rsidRPr="00232036" w:rsidRDefault="00F6727F" w:rsidP="00F017CA">
            <w:pPr>
              <w:jc w:val="center"/>
              <w:rPr>
                <w:ins w:id="5365" w:author="Verizon" w:date="2020-08-03T15:23:00Z"/>
                <w:rFonts w:ascii="Arial" w:hAnsi="Arial" w:cs="Arial"/>
                <w:sz w:val="18"/>
                <w:szCs w:val="18"/>
              </w:rPr>
            </w:pPr>
            <w:ins w:id="536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0A9C751" w14:textId="77777777" w:rsidR="00F6727F" w:rsidRPr="00232036" w:rsidRDefault="00F6727F" w:rsidP="00F017CA">
            <w:pPr>
              <w:jc w:val="center"/>
              <w:rPr>
                <w:ins w:id="5367" w:author="Verizon" w:date="2020-08-03T15:23:00Z"/>
                <w:rFonts w:ascii="Arial" w:hAnsi="Arial" w:cs="Arial"/>
                <w:sz w:val="18"/>
                <w:szCs w:val="18"/>
              </w:rPr>
            </w:pPr>
            <w:ins w:id="536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505B86" w14:textId="77777777" w:rsidR="00F6727F" w:rsidRPr="00232036" w:rsidRDefault="00F6727F" w:rsidP="00F017CA">
            <w:pPr>
              <w:jc w:val="center"/>
              <w:rPr>
                <w:ins w:id="5369" w:author="Verizon" w:date="2020-08-03T15:23:00Z"/>
                <w:rFonts w:ascii="Arial" w:hAnsi="Arial" w:cs="Arial"/>
                <w:sz w:val="18"/>
                <w:szCs w:val="18"/>
              </w:rPr>
            </w:pPr>
            <w:ins w:id="537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D3E923" w14:textId="77777777" w:rsidR="00F6727F" w:rsidRPr="00232036" w:rsidRDefault="00F6727F" w:rsidP="00F017CA">
            <w:pPr>
              <w:jc w:val="center"/>
              <w:rPr>
                <w:ins w:id="5371" w:author="Verizon" w:date="2020-08-03T15:23:00Z"/>
                <w:rFonts w:ascii="Arial" w:hAnsi="Arial" w:cs="Arial"/>
                <w:sz w:val="18"/>
                <w:szCs w:val="18"/>
              </w:rPr>
            </w:pPr>
            <w:ins w:id="5372"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9A3CC2A" w14:textId="77777777" w:rsidR="00F6727F" w:rsidRPr="00232036" w:rsidRDefault="00F6727F" w:rsidP="00F017CA">
            <w:pPr>
              <w:jc w:val="center"/>
              <w:rPr>
                <w:ins w:id="5373" w:author="Verizon" w:date="2020-08-03T15:23:00Z"/>
                <w:rFonts w:ascii="Arial" w:hAnsi="Arial" w:cs="Arial"/>
                <w:sz w:val="18"/>
                <w:szCs w:val="18"/>
              </w:rPr>
            </w:pPr>
            <w:ins w:id="537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BDC490A" w14:textId="77777777" w:rsidR="00F6727F" w:rsidRPr="00232036" w:rsidRDefault="00F6727F" w:rsidP="00F017CA">
            <w:pPr>
              <w:jc w:val="center"/>
              <w:rPr>
                <w:ins w:id="5375" w:author="Verizon" w:date="2020-08-03T15:23:00Z"/>
                <w:rFonts w:ascii="Arial" w:hAnsi="Arial" w:cs="Arial"/>
                <w:sz w:val="18"/>
                <w:szCs w:val="18"/>
              </w:rPr>
            </w:pPr>
            <w:ins w:id="537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EAE00C" w14:textId="77777777" w:rsidR="00F6727F" w:rsidRPr="00232036" w:rsidRDefault="00F6727F" w:rsidP="00F017CA">
            <w:pPr>
              <w:jc w:val="center"/>
              <w:rPr>
                <w:ins w:id="5377" w:author="Verizon" w:date="2020-08-03T15:23:00Z"/>
                <w:rFonts w:ascii="Arial" w:hAnsi="Arial" w:cs="Arial"/>
                <w:sz w:val="18"/>
                <w:szCs w:val="18"/>
              </w:rPr>
            </w:pPr>
            <w:ins w:id="537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A1F6EA" w14:textId="77777777" w:rsidR="00F6727F" w:rsidRPr="00232036" w:rsidRDefault="00F6727F" w:rsidP="00F017CA">
            <w:pPr>
              <w:jc w:val="center"/>
              <w:rPr>
                <w:ins w:id="5379" w:author="Verizon" w:date="2020-08-03T15:23:00Z"/>
                <w:rFonts w:ascii="Arial" w:hAnsi="Arial" w:cs="Arial"/>
                <w:sz w:val="18"/>
                <w:szCs w:val="18"/>
              </w:rPr>
            </w:pPr>
            <w:ins w:id="538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58A3E94" w14:textId="77777777" w:rsidR="00F6727F" w:rsidRPr="00232036" w:rsidRDefault="00F6727F" w:rsidP="00F017CA">
            <w:pPr>
              <w:jc w:val="center"/>
              <w:rPr>
                <w:ins w:id="5381" w:author="Verizon" w:date="2020-08-03T15:23:00Z"/>
                <w:rFonts w:ascii="Arial" w:hAnsi="Arial" w:cs="Arial"/>
                <w:sz w:val="18"/>
                <w:szCs w:val="18"/>
              </w:rPr>
            </w:pPr>
            <w:ins w:id="5382"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538FB038" w14:textId="77777777" w:rsidR="00F6727F" w:rsidRPr="00232036" w:rsidRDefault="00F6727F" w:rsidP="00F017CA">
            <w:pPr>
              <w:jc w:val="center"/>
              <w:rPr>
                <w:ins w:id="5383" w:author="Verizon" w:date="2020-08-03T15:23:00Z"/>
                <w:rFonts w:ascii="Arial" w:hAnsi="Arial" w:cs="Arial"/>
                <w:sz w:val="18"/>
                <w:szCs w:val="18"/>
              </w:rPr>
            </w:pPr>
            <w:ins w:id="538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68494E" w14:textId="77777777" w:rsidR="00F6727F" w:rsidRPr="00232036" w:rsidRDefault="00F6727F" w:rsidP="00F017CA">
            <w:pPr>
              <w:jc w:val="center"/>
              <w:rPr>
                <w:ins w:id="5385" w:author="Verizon" w:date="2020-08-03T15:23:00Z"/>
                <w:rFonts w:ascii="Arial" w:hAnsi="Arial" w:cs="Arial"/>
                <w:sz w:val="18"/>
                <w:szCs w:val="18"/>
              </w:rPr>
            </w:pPr>
            <w:ins w:id="538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D123EF" w14:textId="77777777" w:rsidR="00F6727F" w:rsidRPr="00232036" w:rsidRDefault="00F6727F" w:rsidP="00F017CA">
            <w:pPr>
              <w:jc w:val="center"/>
              <w:rPr>
                <w:ins w:id="5387" w:author="Verizon" w:date="2020-08-03T15:23:00Z"/>
                <w:rFonts w:ascii="Arial" w:hAnsi="Arial" w:cs="Arial"/>
                <w:sz w:val="18"/>
                <w:szCs w:val="18"/>
              </w:rPr>
            </w:pPr>
            <w:ins w:id="538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5C3F31" w14:textId="77777777" w:rsidR="00F6727F" w:rsidRPr="00232036" w:rsidRDefault="00F6727F" w:rsidP="00F017CA">
            <w:pPr>
              <w:jc w:val="center"/>
              <w:rPr>
                <w:ins w:id="5389" w:author="Verizon" w:date="2020-08-03T15:23:00Z"/>
                <w:rFonts w:ascii="Arial" w:hAnsi="Arial" w:cs="Arial"/>
                <w:sz w:val="18"/>
                <w:szCs w:val="18"/>
              </w:rPr>
            </w:pPr>
            <w:ins w:id="5390"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CF143EC" w14:textId="77777777" w:rsidR="00F6727F" w:rsidRPr="00232036" w:rsidRDefault="00F6727F" w:rsidP="00F017CA">
            <w:pPr>
              <w:jc w:val="center"/>
              <w:rPr>
                <w:ins w:id="5391"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6EC777CB" w14:textId="77777777" w:rsidR="00F6727F" w:rsidRPr="00232036" w:rsidRDefault="00F6727F" w:rsidP="00F017CA">
            <w:pPr>
              <w:jc w:val="center"/>
              <w:rPr>
                <w:ins w:id="5392" w:author="Verizon" w:date="2020-08-03T15:23:00Z"/>
                <w:rFonts w:ascii="Arial" w:hAnsi="Arial" w:cs="Arial"/>
                <w:sz w:val="18"/>
                <w:szCs w:val="18"/>
              </w:rPr>
            </w:pPr>
          </w:p>
        </w:tc>
      </w:tr>
      <w:tr w:rsidR="00F6727F" w:rsidRPr="00232036" w14:paraId="7DA9661B" w14:textId="77777777" w:rsidTr="00F017CA">
        <w:trPr>
          <w:trHeight w:val="148"/>
          <w:jc w:val="center"/>
          <w:ins w:id="5393" w:author="Verizon" w:date="2020-08-03T15:23:00Z"/>
        </w:trPr>
        <w:tc>
          <w:tcPr>
            <w:tcW w:w="2065" w:type="dxa"/>
            <w:vMerge/>
            <w:tcBorders>
              <w:left w:val="single" w:sz="4" w:space="0" w:color="auto"/>
              <w:right w:val="single" w:sz="4" w:space="0" w:color="auto"/>
            </w:tcBorders>
            <w:vAlign w:val="center"/>
          </w:tcPr>
          <w:p w14:paraId="6FD546AD" w14:textId="77777777" w:rsidR="00F6727F" w:rsidRPr="007C1C81" w:rsidRDefault="00F6727F" w:rsidP="00F017CA">
            <w:pPr>
              <w:pStyle w:val="NoSpacing"/>
              <w:jc w:val="center"/>
              <w:rPr>
                <w:ins w:id="5394"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64055EA5" w14:textId="77777777" w:rsidR="00F6727F" w:rsidRPr="007C1C81" w:rsidRDefault="00F6727F" w:rsidP="00F017CA">
            <w:pPr>
              <w:pStyle w:val="NoSpacing"/>
              <w:jc w:val="center"/>
              <w:rPr>
                <w:ins w:id="5395"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3D0CCD43" w14:textId="77777777" w:rsidR="00F6727F" w:rsidRPr="00232036" w:rsidRDefault="00F6727F" w:rsidP="00F017CA">
            <w:pPr>
              <w:jc w:val="center"/>
              <w:rPr>
                <w:ins w:id="539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2B5DB4" w14:textId="77777777" w:rsidR="00F6727F" w:rsidRPr="00232036" w:rsidRDefault="00F6727F" w:rsidP="00F017CA">
            <w:pPr>
              <w:jc w:val="center"/>
              <w:rPr>
                <w:ins w:id="5397" w:author="Verizon" w:date="2020-08-03T15:23:00Z"/>
                <w:rFonts w:ascii="Arial" w:hAnsi="Arial" w:cs="Arial"/>
                <w:sz w:val="18"/>
                <w:szCs w:val="18"/>
              </w:rPr>
            </w:pPr>
            <w:ins w:id="5398"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2DB69E7B" w14:textId="77777777" w:rsidR="00F6727F" w:rsidRPr="00232036" w:rsidRDefault="00F6727F" w:rsidP="00F017CA">
            <w:pPr>
              <w:jc w:val="center"/>
              <w:rPr>
                <w:ins w:id="539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A913A" w14:textId="77777777" w:rsidR="00F6727F" w:rsidRPr="00232036" w:rsidRDefault="00F6727F" w:rsidP="00F017CA">
            <w:pPr>
              <w:jc w:val="center"/>
              <w:rPr>
                <w:ins w:id="5400" w:author="Verizon" w:date="2020-08-03T15:23:00Z"/>
                <w:rFonts w:ascii="Arial" w:hAnsi="Arial" w:cs="Arial"/>
                <w:sz w:val="18"/>
                <w:szCs w:val="18"/>
              </w:rPr>
            </w:pPr>
            <w:ins w:id="540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D22EEB" w14:textId="77777777" w:rsidR="00F6727F" w:rsidRPr="00232036" w:rsidRDefault="00F6727F" w:rsidP="00F017CA">
            <w:pPr>
              <w:jc w:val="center"/>
              <w:rPr>
                <w:ins w:id="5402" w:author="Verizon" w:date="2020-08-03T15:23:00Z"/>
                <w:rFonts w:ascii="Arial" w:hAnsi="Arial" w:cs="Arial"/>
                <w:sz w:val="18"/>
                <w:szCs w:val="18"/>
              </w:rPr>
            </w:pPr>
            <w:ins w:id="540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5EC6D6" w14:textId="77777777" w:rsidR="00F6727F" w:rsidRPr="00232036" w:rsidRDefault="00F6727F" w:rsidP="00F017CA">
            <w:pPr>
              <w:jc w:val="center"/>
              <w:rPr>
                <w:ins w:id="5404" w:author="Verizon" w:date="2020-08-03T15:23:00Z"/>
                <w:rFonts w:ascii="Arial" w:hAnsi="Arial" w:cs="Arial"/>
                <w:sz w:val="18"/>
                <w:szCs w:val="18"/>
              </w:rPr>
            </w:pPr>
            <w:ins w:id="540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EFED4EF" w14:textId="77777777" w:rsidR="00F6727F" w:rsidRPr="00232036" w:rsidRDefault="00F6727F" w:rsidP="00F017CA">
            <w:pPr>
              <w:jc w:val="center"/>
              <w:rPr>
                <w:ins w:id="5406" w:author="Verizon" w:date="2020-08-03T15:23:00Z"/>
                <w:rFonts w:ascii="Arial" w:hAnsi="Arial" w:cs="Arial"/>
                <w:sz w:val="18"/>
                <w:szCs w:val="18"/>
              </w:rPr>
            </w:pPr>
            <w:ins w:id="5407"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3BC2D1" w14:textId="77777777" w:rsidR="00F6727F" w:rsidRPr="00232036" w:rsidRDefault="00F6727F" w:rsidP="00F017CA">
            <w:pPr>
              <w:jc w:val="center"/>
              <w:rPr>
                <w:ins w:id="5408" w:author="Verizon" w:date="2020-08-03T15:23:00Z"/>
                <w:rFonts w:ascii="Arial" w:hAnsi="Arial" w:cs="Arial"/>
                <w:sz w:val="18"/>
                <w:szCs w:val="18"/>
              </w:rPr>
            </w:pPr>
            <w:ins w:id="540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CADBEA5" w14:textId="77777777" w:rsidR="00F6727F" w:rsidRPr="00232036" w:rsidRDefault="00F6727F" w:rsidP="00F017CA">
            <w:pPr>
              <w:jc w:val="center"/>
              <w:rPr>
                <w:ins w:id="5410" w:author="Verizon" w:date="2020-08-03T15:23:00Z"/>
                <w:rFonts w:ascii="Arial" w:hAnsi="Arial" w:cs="Arial"/>
                <w:sz w:val="18"/>
                <w:szCs w:val="18"/>
              </w:rPr>
            </w:pPr>
            <w:ins w:id="541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0777703" w14:textId="77777777" w:rsidR="00F6727F" w:rsidRPr="00232036" w:rsidRDefault="00F6727F" w:rsidP="00F017CA">
            <w:pPr>
              <w:jc w:val="center"/>
              <w:rPr>
                <w:ins w:id="5412" w:author="Verizon" w:date="2020-08-03T15:23:00Z"/>
                <w:rFonts w:ascii="Arial" w:hAnsi="Arial" w:cs="Arial"/>
                <w:sz w:val="18"/>
                <w:szCs w:val="18"/>
              </w:rPr>
            </w:pPr>
            <w:ins w:id="541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1D9B57" w14:textId="77777777" w:rsidR="00F6727F" w:rsidRPr="00232036" w:rsidRDefault="00F6727F" w:rsidP="00F017CA">
            <w:pPr>
              <w:jc w:val="center"/>
              <w:rPr>
                <w:ins w:id="5414" w:author="Verizon" w:date="2020-08-03T15:23:00Z"/>
                <w:rFonts w:ascii="Arial" w:hAnsi="Arial" w:cs="Arial"/>
                <w:sz w:val="18"/>
                <w:szCs w:val="18"/>
              </w:rPr>
            </w:pPr>
            <w:ins w:id="541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DD05A4" w14:textId="77777777" w:rsidR="00F6727F" w:rsidRPr="00232036" w:rsidRDefault="00F6727F" w:rsidP="00F017CA">
            <w:pPr>
              <w:jc w:val="center"/>
              <w:rPr>
                <w:ins w:id="5416" w:author="Verizon" w:date="2020-08-03T15:23:00Z"/>
                <w:rFonts w:ascii="Arial" w:hAnsi="Arial" w:cs="Arial"/>
                <w:sz w:val="18"/>
                <w:szCs w:val="18"/>
              </w:rPr>
            </w:pPr>
            <w:ins w:id="5417"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7E2E1E6B" w14:textId="77777777" w:rsidR="00F6727F" w:rsidRPr="00232036" w:rsidRDefault="00F6727F" w:rsidP="00F017CA">
            <w:pPr>
              <w:jc w:val="center"/>
              <w:rPr>
                <w:ins w:id="5418" w:author="Verizon" w:date="2020-08-03T15:23:00Z"/>
                <w:rFonts w:ascii="Arial" w:hAnsi="Arial" w:cs="Arial"/>
                <w:sz w:val="18"/>
                <w:szCs w:val="18"/>
              </w:rPr>
            </w:pPr>
            <w:ins w:id="541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51F7C4" w14:textId="77777777" w:rsidR="00F6727F" w:rsidRPr="00232036" w:rsidRDefault="00F6727F" w:rsidP="00F017CA">
            <w:pPr>
              <w:jc w:val="center"/>
              <w:rPr>
                <w:ins w:id="5420" w:author="Verizon" w:date="2020-08-03T15:23:00Z"/>
                <w:rFonts w:ascii="Arial" w:hAnsi="Arial" w:cs="Arial"/>
                <w:sz w:val="18"/>
                <w:szCs w:val="18"/>
              </w:rPr>
            </w:pPr>
            <w:ins w:id="542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9AEEA6" w14:textId="77777777" w:rsidR="00F6727F" w:rsidRPr="00232036" w:rsidRDefault="00F6727F" w:rsidP="00F017CA">
            <w:pPr>
              <w:jc w:val="center"/>
              <w:rPr>
                <w:ins w:id="5422" w:author="Verizon" w:date="2020-08-03T15:23:00Z"/>
                <w:rFonts w:ascii="Arial" w:hAnsi="Arial" w:cs="Arial"/>
                <w:sz w:val="18"/>
                <w:szCs w:val="18"/>
              </w:rPr>
            </w:pPr>
            <w:ins w:id="542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C224FA" w14:textId="77777777" w:rsidR="00F6727F" w:rsidRPr="00232036" w:rsidRDefault="00F6727F" w:rsidP="00F017CA">
            <w:pPr>
              <w:jc w:val="center"/>
              <w:rPr>
                <w:ins w:id="5424" w:author="Verizon" w:date="2020-08-03T15:23:00Z"/>
                <w:rFonts w:ascii="Arial" w:hAnsi="Arial" w:cs="Arial"/>
                <w:sz w:val="18"/>
                <w:szCs w:val="18"/>
              </w:rPr>
            </w:pPr>
            <w:ins w:id="5425"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A118062" w14:textId="77777777" w:rsidR="00F6727F" w:rsidRPr="00232036" w:rsidRDefault="00F6727F" w:rsidP="00F017CA">
            <w:pPr>
              <w:jc w:val="center"/>
              <w:rPr>
                <w:ins w:id="5426"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7C770936" w14:textId="77777777" w:rsidR="00F6727F" w:rsidRPr="00232036" w:rsidRDefault="00F6727F" w:rsidP="00F017CA">
            <w:pPr>
              <w:jc w:val="center"/>
              <w:rPr>
                <w:ins w:id="5427" w:author="Verizon" w:date="2020-08-03T15:23:00Z"/>
                <w:rFonts w:ascii="Arial" w:hAnsi="Arial" w:cs="Arial"/>
                <w:sz w:val="18"/>
                <w:szCs w:val="18"/>
              </w:rPr>
            </w:pPr>
          </w:p>
        </w:tc>
      </w:tr>
      <w:tr w:rsidR="00F6727F" w:rsidRPr="00232036" w14:paraId="0AF8C60E" w14:textId="77777777" w:rsidTr="00F017CA">
        <w:trPr>
          <w:trHeight w:val="148"/>
          <w:jc w:val="center"/>
          <w:ins w:id="5428" w:author="Verizon" w:date="2020-08-03T15:23:00Z"/>
        </w:trPr>
        <w:tc>
          <w:tcPr>
            <w:tcW w:w="2065" w:type="dxa"/>
            <w:vMerge/>
            <w:tcBorders>
              <w:left w:val="single" w:sz="4" w:space="0" w:color="auto"/>
              <w:right w:val="single" w:sz="4" w:space="0" w:color="auto"/>
            </w:tcBorders>
            <w:vAlign w:val="center"/>
          </w:tcPr>
          <w:p w14:paraId="66BF25FF" w14:textId="77777777" w:rsidR="00F6727F" w:rsidRPr="007C1C81" w:rsidRDefault="00F6727F" w:rsidP="00F017CA">
            <w:pPr>
              <w:pStyle w:val="NoSpacing"/>
              <w:jc w:val="center"/>
              <w:rPr>
                <w:ins w:id="5429"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4E21A225" w14:textId="77777777" w:rsidR="00F6727F" w:rsidRPr="007C1C81" w:rsidRDefault="00F6727F" w:rsidP="00F017CA">
            <w:pPr>
              <w:pStyle w:val="NoSpacing"/>
              <w:jc w:val="center"/>
              <w:rPr>
                <w:ins w:id="5430"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7B563E9A" w14:textId="77777777" w:rsidR="00F6727F" w:rsidRPr="00232036" w:rsidRDefault="00F6727F" w:rsidP="00F017CA">
            <w:pPr>
              <w:jc w:val="center"/>
              <w:rPr>
                <w:ins w:id="5431" w:author="Verizon" w:date="2020-08-03T15:23:00Z"/>
                <w:rFonts w:ascii="Arial" w:hAnsi="Arial" w:cs="Arial"/>
                <w:sz w:val="18"/>
                <w:szCs w:val="18"/>
              </w:rPr>
            </w:pPr>
            <w:ins w:id="5432"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36AC9FFE" w14:textId="77777777" w:rsidR="00F6727F" w:rsidRPr="00232036" w:rsidRDefault="00F6727F" w:rsidP="00F017CA">
            <w:pPr>
              <w:jc w:val="center"/>
              <w:rPr>
                <w:ins w:id="5433" w:author="Verizon" w:date="2020-08-03T15:23:00Z"/>
                <w:rFonts w:ascii="Arial" w:hAnsi="Arial" w:cs="Arial"/>
                <w:sz w:val="18"/>
                <w:szCs w:val="18"/>
              </w:rPr>
            </w:pPr>
            <w:ins w:id="5434" w:author="Verizon" w:date="2020-08-03T15:23:00Z">
              <w:r w:rsidRPr="00232036">
                <w:rPr>
                  <w:rFonts w:ascii="Arial" w:hAnsi="Arial" w:cs="Arial"/>
                  <w:sz w:val="18"/>
                  <w:szCs w:val="18"/>
                </w:rPr>
                <w:t>See CA_n261(</w:t>
              </w:r>
              <w:r>
                <w:rPr>
                  <w:rFonts w:ascii="Arial" w:hAnsi="Arial" w:cs="Arial"/>
                  <w:sz w:val="18"/>
                  <w:szCs w:val="18"/>
                </w:rPr>
                <w:t>A-L</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1782AB78" w14:textId="77777777" w:rsidR="00F6727F" w:rsidRPr="00232036" w:rsidRDefault="00F6727F" w:rsidP="00F017CA">
            <w:pPr>
              <w:jc w:val="center"/>
              <w:rPr>
                <w:ins w:id="5435" w:author="Verizon" w:date="2020-08-03T15:23:00Z"/>
                <w:rFonts w:ascii="Arial" w:hAnsi="Arial" w:cs="Arial"/>
                <w:sz w:val="18"/>
                <w:szCs w:val="18"/>
              </w:rPr>
            </w:pPr>
          </w:p>
        </w:tc>
      </w:tr>
      <w:tr w:rsidR="00F6727F" w:rsidRPr="00232036" w14:paraId="575206C5" w14:textId="77777777" w:rsidTr="00F017CA">
        <w:trPr>
          <w:trHeight w:val="148"/>
          <w:jc w:val="center"/>
          <w:ins w:id="5436" w:author="Verizon" w:date="2020-08-03T15:23:00Z"/>
        </w:trPr>
        <w:tc>
          <w:tcPr>
            <w:tcW w:w="2065" w:type="dxa"/>
            <w:vMerge w:val="restart"/>
            <w:tcBorders>
              <w:left w:val="single" w:sz="4" w:space="0" w:color="auto"/>
              <w:right w:val="single" w:sz="4" w:space="0" w:color="auto"/>
            </w:tcBorders>
            <w:vAlign w:val="center"/>
          </w:tcPr>
          <w:p w14:paraId="04D2C80D" w14:textId="77777777" w:rsidR="00F6727F" w:rsidRPr="006E2D90" w:rsidRDefault="00F6727F" w:rsidP="00F017CA">
            <w:pPr>
              <w:pStyle w:val="NoSpacing"/>
              <w:jc w:val="center"/>
              <w:rPr>
                <w:ins w:id="5437" w:author="Verizon" w:date="2020-08-03T15:23:00Z"/>
                <w:rFonts w:ascii="Arial" w:hAnsi="Arial" w:cs="Arial"/>
                <w:sz w:val="18"/>
                <w:szCs w:val="18"/>
              </w:rPr>
            </w:pPr>
            <w:ins w:id="5438" w:author="Verizon" w:date="2020-08-03T15:23:00Z">
              <w:r w:rsidRPr="006E2D90">
                <w:rPr>
                  <w:rFonts w:ascii="Arial" w:hAnsi="Arial" w:cs="Arial"/>
                  <w:sz w:val="18"/>
                  <w:szCs w:val="18"/>
                  <w:lang w:eastAsia="zh-CN"/>
                </w:rPr>
                <w:t>CA_n77A-n261(A-G-H)</w:t>
              </w:r>
            </w:ins>
          </w:p>
        </w:tc>
        <w:tc>
          <w:tcPr>
            <w:tcW w:w="1980" w:type="dxa"/>
            <w:vMerge w:val="restart"/>
            <w:tcBorders>
              <w:left w:val="single" w:sz="4" w:space="0" w:color="auto"/>
              <w:right w:val="single" w:sz="4" w:space="0" w:color="auto"/>
            </w:tcBorders>
            <w:vAlign w:val="center"/>
          </w:tcPr>
          <w:p w14:paraId="255160B5" w14:textId="77777777" w:rsidR="00F6727F" w:rsidRPr="006E2D90" w:rsidRDefault="00F6727F" w:rsidP="00F017CA">
            <w:pPr>
              <w:pStyle w:val="NoSpacing"/>
              <w:keepNext/>
              <w:keepLines/>
              <w:jc w:val="center"/>
              <w:rPr>
                <w:ins w:id="5439" w:author="Verizon" w:date="2020-08-03T15:23:00Z"/>
                <w:rFonts w:ascii="Arial" w:hAnsi="Arial" w:cs="Arial"/>
                <w:sz w:val="18"/>
                <w:szCs w:val="18"/>
                <w:lang w:eastAsia="zh-CN"/>
              </w:rPr>
            </w:pPr>
            <w:ins w:id="5440" w:author="Verizon" w:date="2020-08-03T15:23:00Z">
              <w:r w:rsidRPr="006E2D90">
                <w:rPr>
                  <w:rFonts w:ascii="Arial" w:hAnsi="Arial" w:cs="Arial"/>
                  <w:sz w:val="18"/>
                  <w:szCs w:val="18"/>
                  <w:lang w:eastAsia="zh-CN"/>
                </w:rPr>
                <w:t>CA_n77A-n261A</w:t>
              </w:r>
            </w:ins>
          </w:p>
          <w:p w14:paraId="3DF7CC42" w14:textId="77777777" w:rsidR="00F6727F" w:rsidRPr="006E2D90" w:rsidRDefault="00F6727F" w:rsidP="00F017CA">
            <w:pPr>
              <w:pStyle w:val="NoSpacing"/>
              <w:keepNext/>
              <w:keepLines/>
              <w:jc w:val="center"/>
              <w:rPr>
                <w:ins w:id="5441" w:author="Verizon" w:date="2020-08-03T15:23:00Z"/>
                <w:rFonts w:ascii="Arial" w:hAnsi="Arial" w:cs="Arial"/>
                <w:sz w:val="18"/>
                <w:szCs w:val="18"/>
                <w:lang w:eastAsia="zh-CN"/>
              </w:rPr>
            </w:pPr>
            <w:ins w:id="5442" w:author="Verizon" w:date="2020-08-03T15:23:00Z">
              <w:r w:rsidRPr="006E2D90">
                <w:rPr>
                  <w:rFonts w:ascii="Arial" w:hAnsi="Arial" w:cs="Arial"/>
                  <w:sz w:val="18"/>
                  <w:szCs w:val="18"/>
                  <w:lang w:eastAsia="zh-CN"/>
                </w:rPr>
                <w:t>CA_n77A-n261G</w:t>
              </w:r>
            </w:ins>
          </w:p>
          <w:p w14:paraId="6663C4E9" w14:textId="77777777" w:rsidR="00F6727F" w:rsidRPr="006E2D90" w:rsidRDefault="00F6727F" w:rsidP="00F017CA">
            <w:pPr>
              <w:pStyle w:val="NoSpacing"/>
              <w:jc w:val="center"/>
              <w:rPr>
                <w:ins w:id="5443" w:author="Verizon" w:date="2020-08-03T15:23:00Z"/>
                <w:rFonts w:ascii="Arial" w:hAnsi="Arial" w:cs="Arial"/>
                <w:sz w:val="18"/>
                <w:szCs w:val="18"/>
              </w:rPr>
            </w:pPr>
            <w:ins w:id="5444" w:author="Verizon" w:date="2020-08-03T15:23:00Z">
              <w:r w:rsidRPr="006E2D90">
                <w:rPr>
                  <w:rFonts w:ascii="Arial" w:hAnsi="Arial" w:cs="Arial"/>
                  <w:sz w:val="18"/>
                  <w:szCs w:val="18"/>
                  <w:lang w:eastAsia="zh-CN"/>
                </w:rPr>
                <w:t>CA_n77A-n261H</w:t>
              </w:r>
            </w:ins>
          </w:p>
        </w:tc>
        <w:tc>
          <w:tcPr>
            <w:tcW w:w="746" w:type="dxa"/>
            <w:vMerge w:val="restart"/>
            <w:tcBorders>
              <w:left w:val="single" w:sz="4" w:space="0" w:color="auto"/>
              <w:right w:val="single" w:sz="4" w:space="0" w:color="auto"/>
            </w:tcBorders>
            <w:vAlign w:val="center"/>
          </w:tcPr>
          <w:p w14:paraId="1C85FCAF" w14:textId="77777777" w:rsidR="00F6727F" w:rsidRPr="00232036" w:rsidRDefault="00F6727F" w:rsidP="00F017CA">
            <w:pPr>
              <w:jc w:val="center"/>
              <w:rPr>
                <w:ins w:id="5445" w:author="Verizon" w:date="2020-08-03T15:23:00Z"/>
                <w:rFonts w:ascii="Arial" w:hAnsi="Arial" w:cs="Arial"/>
                <w:sz w:val="18"/>
                <w:szCs w:val="18"/>
              </w:rPr>
            </w:pPr>
            <w:ins w:id="5446"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B3B777A" w14:textId="77777777" w:rsidR="00F6727F" w:rsidRPr="00232036" w:rsidRDefault="00F6727F" w:rsidP="00F017CA">
            <w:pPr>
              <w:jc w:val="center"/>
              <w:rPr>
                <w:ins w:id="5447" w:author="Verizon" w:date="2020-08-03T15:23:00Z"/>
                <w:rFonts w:ascii="Arial" w:hAnsi="Arial" w:cs="Arial"/>
                <w:sz w:val="18"/>
                <w:szCs w:val="18"/>
              </w:rPr>
            </w:pPr>
            <w:ins w:id="5448"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13635C1D" w14:textId="77777777" w:rsidR="00F6727F" w:rsidRPr="00232036" w:rsidRDefault="00F6727F" w:rsidP="00F017CA">
            <w:pPr>
              <w:jc w:val="center"/>
              <w:rPr>
                <w:ins w:id="544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D18160" w14:textId="77777777" w:rsidR="00F6727F" w:rsidRPr="00232036" w:rsidRDefault="00F6727F" w:rsidP="00F017CA">
            <w:pPr>
              <w:jc w:val="center"/>
              <w:rPr>
                <w:ins w:id="5450" w:author="Verizon" w:date="2020-08-03T15:23:00Z"/>
                <w:rFonts w:ascii="Arial" w:hAnsi="Arial" w:cs="Arial"/>
                <w:sz w:val="18"/>
                <w:szCs w:val="18"/>
              </w:rPr>
            </w:pPr>
            <w:ins w:id="545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15D2C99" w14:textId="77777777" w:rsidR="00F6727F" w:rsidRPr="00232036" w:rsidRDefault="00F6727F" w:rsidP="00F017CA">
            <w:pPr>
              <w:jc w:val="center"/>
              <w:rPr>
                <w:ins w:id="5452" w:author="Verizon" w:date="2020-08-03T15:23:00Z"/>
                <w:rFonts w:ascii="Arial" w:hAnsi="Arial" w:cs="Arial"/>
                <w:sz w:val="18"/>
                <w:szCs w:val="18"/>
              </w:rPr>
            </w:pPr>
            <w:ins w:id="545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84B290" w14:textId="77777777" w:rsidR="00F6727F" w:rsidRPr="00232036" w:rsidRDefault="00F6727F" w:rsidP="00F017CA">
            <w:pPr>
              <w:jc w:val="center"/>
              <w:rPr>
                <w:ins w:id="5454" w:author="Verizon" w:date="2020-08-03T15:23:00Z"/>
                <w:rFonts w:ascii="Arial" w:hAnsi="Arial" w:cs="Arial"/>
                <w:sz w:val="18"/>
                <w:szCs w:val="18"/>
              </w:rPr>
            </w:pPr>
            <w:ins w:id="545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C31502" w14:textId="77777777" w:rsidR="00F6727F" w:rsidRPr="00232036" w:rsidRDefault="00F6727F" w:rsidP="00F017CA">
            <w:pPr>
              <w:jc w:val="center"/>
              <w:rPr>
                <w:ins w:id="5456" w:author="Verizon" w:date="2020-08-03T15:23:00Z"/>
                <w:rFonts w:ascii="Arial" w:hAnsi="Arial" w:cs="Arial"/>
                <w:sz w:val="18"/>
                <w:szCs w:val="18"/>
              </w:rPr>
            </w:pPr>
            <w:ins w:id="5457"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09A746" w14:textId="77777777" w:rsidR="00F6727F" w:rsidRPr="00232036" w:rsidRDefault="00F6727F" w:rsidP="00F017CA">
            <w:pPr>
              <w:jc w:val="center"/>
              <w:rPr>
                <w:ins w:id="5458" w:author="Verizon" w:date="2020-08-03T15:23:00Z"/>
                <w:rFonts w:ascii="Arial" w:hAnsi="Arial" w:cs="Arial"/>
                <w:sz w:val="18"/>
                <w:szCs w:val="18"/>
              </w:rPr>
            </w:pPr>
            <w:ins w:id="545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62EF17" w14:textId="77777777" w:rsidR="00F6727F" w:rsidRPr="00232036" w:rsidRDefault="00F6727F" w:rsidP="00F017CA">
            <w:pPr>
              <w:jc w:val="center"/>
              <w:rPr>
                <w:ins w:id="5460" w:author="Verizon" w:date="2020-08-03T15:23:00Z"/>
                <w:rFonts w:ascii="Arial" w:hAnsi="Arial" w:cs="Arial"/>
                <w:sz w:val="18"/>
                <w:szCs w:val="18"/>
              </w:rPr>
            </w:pPr>
            <w:ins w:id="546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7B03D9" w14:textId="77777777" w:rsidR="00F6727F" w:rsidRPr="00232036" w:rsidRDefault="00F6727F" w:rsidP="00F017CA">
            <w:pPr>
              <w:jc w:val="center"/>
              <w:rPr>
                <w:ins w:id="5462" w:author="Verizon" w:date="2020-08-03T15:23:00Z"/>
                <w:rFonts w:ascii="Arial" w:hAnsi="Arial" w:cs="Arial"/>
                <w:sz w:val="18"/>
                <w:szCs w:val="18"/>
              </w:rPr>
            </w:pPr>
            <w:ins w:id="546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4F6209" w14:textId="77777777" w:rsidR="00F6727F" w:rsidRPr="00232036" w:rsidRDefault="00F6727F" w:rsidP="00F017CA">
            <w:pPr>
              <w:jc w:val="center"/>
              <w:rPr>
                <w:ins w:id="546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70FB0A" w14:textId="77777777" w:rsidR="00F6727F" w:rsidRPr="00232036" w:rsidRDefault="00F6727F" w:rsidP="00F017CA">
            <w:pPr>
              <w:jc w:val="center"/>
              <w:rPr>
                <w:ins w:id="5465"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5B8D92" w14:textId="77777777" w:rsidR="00F6727F" w:rsidRPr="00232036" w:rsidRDefault="00F6727F" w:rsidP="00F017CA">
            <w:pPr>
              <w:jc w:val="center"/>
              <w:rPr>
                <w:ins w:id="546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52D2D5" w14:textId="77777777" w:rsidR="00F6727F" w:rsidRPr="00232036" w:rsidRDefault="00F6727F" w:rsidP="00F017CA">
            <w:pPr>
              <w:jc w:val="center"/>
              <w:rPr>
                <w:ins w:id="5467"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6F2972" w14:textId="77777777" w:rsidR="00F6727F" w:rsidRPr="00232036" w:rsidRDefault="00F6727F" w:rsidP="00F017CA">
            <w:pPr>
              <w:jc w:val="center"/>
              <w:rPr>
                <w:ins w:id="5468"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5BBD3" w14:textId="77777777" w:rsidR="00F6727F" w:rsidRPr="00232036" w:rsidRDefault="00F6727F" w:rsidP="00F017CA">
            <w:pPr>
              <w:jc w:val="center"/>
              <w:rPr>
                <w:ins w:id="5469"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537D73" w14:textId="77777777" w:rsidR="00F6727F" w:rsidRPr="00232036" w:rsidRDefault="00F6727F" w:rsidP="00F017CA">
            <w:pPr>
              <w:jc w:val="center"/>
              <w:rPr>
                <w:ins w:id="5470"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7B00588D" w14:textId="77777777" w:rsidR="00F6727F" w:rsidRPr="00232036" w:rsidRDefault="00F6727F" w:rsidP="00F017CA">
            <w:pPr>
              <w:jc w:val="center"/>
              <w:rPr>
                <w:ins w:id="5471" w:author="Verizon" w:date="2020-08-03T15:23:00Z"/>
                <w:rFonts w:ascii="Arial" w:hAnsi="Arial" w:cs="Arial"/>
                <w:sz w:val="18"/>
                <w:szCs w:val="18"/>
              </w:rPr>
            </w:pPr>
            <w:ins w:id="5472" w:author="Verizon" w:date="2020-08-03T15:23:00Z">
              <w:r w:rsidRPr="00232036">
                <w:rPr>
                  <w:rFonts w:ascii="Arial" w:hAnsi="Arial" w:cs="Arial"/>
                  <w:sz w:val="18"/>
                  <w:szCs w:val="18"/>
                </w:rPr>
                <w:t>0</w:t>
              </w:r>
            </w:ins>
          </w:p>
        </w:tc>
      </w:tr>
      <w:tr w:rsidR="00F6727F" w:rsidRPr="00232036" w14:paraId="6415462C" w14:textId="77777777" w:rsidTr="00F017CA">
        <w:trPr>
          <w:trHeight w:val="148"/>
          <w:jc w:val="center"/>
          <w:ins w:id="5473" w:author="Verizon" w:date="2020-08-03T15:23:00Z"/>
        </w:trPr>
        <w:tc>
          <w:tcPr>
            <w:tcW w:w="2065" w:type="dxa"/>
            <w:vMerge/>
            <w:tcBorders>
              <w:left w:val="single" w:sz="4" w:space="0" w:color="auto"/>
              <w:right w:val="single" w:sz="4" w:space="0" w:color="auto"/>
            </w:tcBorders>
            <w:vAlign w:val="center"/>
          </w:tcPr>
          <w:p w14:paraId="00DA8804" w14:textId="77777777" w:rsidR="00F6727F" w:rsidRPr="007C1C81" w:rsidRDefault="00F6727F" w:rsidP="00F017CA">
            <w:pPr>
              <w:pStyle w:val="NoSpacing"/>
              <w:jc w:val="center"/>
              <w:rPr>
                <w:ins w:id="5474"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5AA0A9C3" w14:textId="77777777" w:rsidR="00F6727F" w:rsidRPr="007C1C81" w:rsidRDefault="00F6727F" w:rsidP="00F017CA">
            <w:pPr>
              <w:pStyle w:val="NoSpacing"/>
              <w:jc w:val="center"/>
              <w:rPr>
                <w:ins w:id="5475"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609D9367" w14:textId="77777777" w:rsidR="00F6727F" w:rsidRPr="00232036" w:rsidRDefault="00F6727F" w:rsidP="00F017CA">
            <w:pPr>
              <w:jc w:val="center"/>
              <w:rPr>
                <w:ins w:id="547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2CBB80" w14:textId="77777777" w:rsidR="00F6727F" w:rsidRPr="00232036" w:rsidRDefault="00F6727F" w:rsidP="00F017CA">
            <w:pPr>
              <w:jc w:val="center"/>
              <w:rPr>
                <w:ins w:id="5477" w:author="Verizon" w:date="2020-08-03T15:23:00Z"/>
                <w:rFonts w:ascii="Arial" w:hAnsi="Arial" w:cs="Arial"/>
                <w:sz w:val="18"/>
                <w:szCs w:val="18"/>
              </w:rPr>
            </w:pPr>
            <w:ins w:id="5478"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0721D241" w14:textId="77777777" w:rsidR="00F6727F" w:rsidRPr="00232036" w:rsidRDefault="00F6727F" w:rsidP="00F017CA">
            <w:pPr>
              <w:jc w:val="center"/>
              <w:rPr>
                <w:ins w:id="547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8BB64B" w14:textId="77777777" w:rsidR="00F6727F" w:rsidRPr="00232036" w:rsidRDefault="00F6727F" w:rsidP="00F017CA">
            <w:pPr>
              <w:jc w:val="center"/>
              <w:rPr>
                <w:ins w:id="5480" w:author="Verizon" w:date="2020-08-03T15:23:00Z"/>
                <w:rFonts w:ascii="Arial" w:hAnsi="Arial" w:cs="Arial"/>
                <w:sz w:val="18"/>
                <w:szCs w:val="18"/>
              </w:rPr>
            </w:pPr>
            <w:ins w:id="548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5DD3B4F" w14:textId="77777777" w:rsidR="00F6727F" w:rsidRPr="00232036" w:rsidRDefault="00F6727F" w:rsidP="00F017CA">
            <w:pPr>
              <w:jc w:val="center"/>
              <w:rPr>
                <w:ins w:id="5482" w:author="Verizon" w:date="2020-08-03T15:23:00Z"/>
                <w:rFonts w:ascii="Arial" w:hAnsi="Arial" w:cs="Arial"/>
                <w:sz w:val="18"/>
                <w:szCs w:val="18"/>
              </w:rPr>
            </w:pPr>
            <w:ins w:id="548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38F3EF" w14:textId="77777777" w:rsidR="00F6727F" w:rsidRPr="00232036" w:rsidRDefault="00F6727F" w:rsidP="00F017CA">
            <w:pPr>
              <w:jc w:val="center"/>
              <w:rPr>
                <w:ins w:id="5484" w:author="Verizon" w:date="2020-08-03T15:23:00Z"/>
                <w:rFonts w:ascii="Arial" w:hAnsi="Arial" w:cs="Arial"/>
                <w:sz w:val="18"/>
                <w:szCs w:val="18"/>
              </w:rPr>
            </w:pPr>
            <w:ins w:id="548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AF2CE13" w14:textId="77777777" w:rsidR="00F6727F" w:rsidRPr="00232036" w:rsidRDefault="00F6727F" w:rsidP="00F017CA">
            <w:pPr>
              <w:jc w:val="center"/>
              <w:rPr>
                <w:ins w:id="5486" w:author="Verizon" w:date="2020-08-03T15:23:00Z"/>
                <w:rFonts w:ascii="Arial" w:hAnsi="Arial" w:cs="Arial"/>
                <w:sz w:val="18"/>
                <w:szCs w:val="18"/>
              </w:rPr>
            </w:pPr>
            <w:ins w:id="5487"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D875DD" w14:textId="77777777" w:rsidR="00F6727F" w:rsidRPr="00232036" w:rsidRDefault="00F6727F" w:rsidP="00F017CA">
            <w:pPr>
              <w:jc w:val="center"/>
              <w:rPr>
                <w:ins w:id="5488" w:author="Verizon" w:date="2020-08-03T15:23:00Z"/>
                <w:rFonts w:ascii="Arial" w:hAnsi="Arial" w:cs="Arial"/>
                <w:sz w:val="18"/>
                <w:szCs w:val="18"/>
              </w:rPr>
            </w:pPr>
            <w:ins w:id="548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2E5349" w14:textId="77777777" w:rsidR="00F6727F" w:rsidRPr="00232036" w:rsidRDefault="00F6727F" w:rsidP="00F017CA">
            <w:pPr>
              <w:jc w:val="center"/>
              <w:rPr>
                <w:ins w:id="5490" w:author="Verizon" w:date="2020-08-03T15:23:00Z"/>
                <w:rFonts w:ascii="Arial" w:hAnsi="Arial" w:cs="Arial"/>
                <w:sz w:val="18"/>
                <w:szCs w:val="18"/>
              </w:rPr>
            </w:pPr>
            <w:ins w:id="549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3DF39B" w14:textId="77777777" w:rsidR="00F6727F" w:rsidRPr="00232036" w:rsidRDefault="00F6727F" w:rsidP="00F017CA">
            <w:pPr>
              <w:jc w:val="center"/>
              <w:rPr>
                <w:ins w:id="5492" w:author="Verizon" w:date="2020-08-03T15:23:00Z"/>
                <w:rFonts w:ascii="Arial" w:hAnsi="Arial" w:cs="Arial"/>
                <w:sz w:val="18"/>
                <w:szCs w:val="18"/>
              </w:rPr>
            </w:pPr>
            <w:ins w:id="549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B76436" w14:textId="77777777" w:rsidR="00F6727F" w:rsidRPr="00232036" w:rsidRDefault="00F6727F" w:rsidP="00F017CA">
            <w:pPr>
              <w:jc w:val="center"/>
              <w:rPr>
                <w:ins w:id="5494" w:author="Verizon" w:date="2020-08-03T15:23:00Z"/>
                <w:rFonts w:ascii="Arial" w:hAnsi="Arial" w:cs="Arial"/>
                <w:sz w:val="18"/>
                <w:szCs w:val="18"/>
              </w:rPr>
            </w:pPr>
            <w:ins w:id="549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8C62D3" w14:textId="77777777" w:rsidR="00F6727F" w:rsidRPr="00232036" w:rsidRDefault="00F6727F" w:rsidP="00F017CA">
            <w:pPr>
              <w:jc w:val="center"/>
              <w:rPr>
                <w:ins w:id="5496" w:author="Verizon" w:date="2020-08-03T15:23:00Z"/>
                <w:rFonts w:ascii="Arial" w:hAnsi="Arial" w:cs="Arial"/>
                <w:sz w:val="18"/>
                <w:szCs w:val="18"/>
              </w:rPr>
            </w:pPr>
            <w:ins w:id="5497"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47B8388E" w14:textId="77777777" w:rsidR="00F6727F" w:rsidRPr="00232036" w:rsidRDefault="00F6727F" w:rsidP="00F017CA">
            <w:pPr>
              <w:jc w:val="center"/>
              <w:rPr>
                <w:ins w:id="5498" w:author="Verizon" w:date="2020-08-03T15:23:00Z"/>
                <w:rFonts w:ascii="Arial" w:hAnsi="Arial" w:cs="Arial"/>
                <w:sz w:val="18"/>
                <w:szCs w:val="18"/>
              </w:rPr>
            </w:pPr>
            <w:ins w:id="549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5E7BD4" w14:textId="77777777" w:rsidR="00F6727F" w:rsidRPr="00232036" w:rsidRDefault="00F6727F" w:rsidP="00F017CA">
            <w:pPr>
              <w:jc w:val="center"/>
              <w:rPr>
                <w:ins w:id="5500" w:author="Verizon" w:date="2020-08-03T15:23:00Z"/>
                <w:rFonts w:ascii="Arial" w:hAnsi="Arial" w:cs="Arial"/>
                <w:sz w:val="18"/>
                <w:szCs w:val="18"/>
              </w:rPr>
            </w:pPr>
            <w:ins w:id="550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C11822" w14:textId="77777777" w:rsidR="00F6727F" w:rsidRPr="00232036" w:rsidRDefault="00F6727F" w:rsidP="00F017CA">
            <w:pPr>
              <w:jc w:val="center"/>
              <w:rPr>
                <w:ins w:id="5502" w:author="Verizon" w:date="2020-08-03T15:23:00Z"/>
                <w:rFonts w:ascii="Arial" w:hAnsi="Arial" w:cs="Arial"/>
                <w:sz w:val="18"/>
                <w:szCs w:val="18"/>
              </w:rPr>
            </w:pPr>
            <w:ins w:id="550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C798F6" w14:textId="77777777" w:rsidR="00F6727F" w:rsidRPr="00232036" w:rsidRDefault="00F6727F" w:rsidP="00F017CA">
            <w:pPr>
              <w:jc w:val="center"/>
              <w:rPr>
                <w:ins w:id="5504" w:author="Verizon" w:date="2020-08-03T15:23:00Z"/>
                <w:rFonts w:ascii="Arial" w:hAnsi="Arial" w:cs="Arial"/>
                <w:sz w:val="18"/>
                <w:szCs w:val="18"/>
              </w:rPr>
            </w:pPr>
            <w:ins w:id="5505"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643D4B8" w14:textId="77777777" w:rsidR="00F6727F" w:rsidRPr="00232036" w:rsidRDefault="00F6727F" w:rsidP="00F017CA">
            <w:pPr>
              <w:jc w:val="center"/>
              <w:rPr>
                <w:ins w:id="5506"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334473A5" w14:textId="77777777" w:rsidR="00F6727F" w:rsidRPr="00232036" w:rsidRDefault="00F6727F" w:rsidP="00F017CA">
            <w:pPr>
              <w:jc w:val="center"/>
              <w:rPr>
                <w:ins w:id="5507" w:author="Verizon" w:date="2020-08-03T15:23:00Z"/>
                <w:rFonts w:ascii="Arial" w:hAnsi="Arial" w:cs="Arial"/>
                <w:sz w:val="18"/>
                <w:szCs w:val="18"/>
              </w:rPr>
            </w:pPr>
          </w:p>
        </w:tc>
      </w:tr>
      <w:tr w:rsidR="00F6727F" w:rsidRPr="00232036" w14:paraId="1E69F53D" w14:textId="77777777" w:rsidTr="00F017CA">
        <w:trPr>
          <w:trHeight w:val="148"/>
          <w:jc w:val="center"/>
          <w:ins w:id="5508" w:author="Verizon" w:date="2020-08-03T15:23:00Z"/>
        </w:trPr>
        <w:tc>
          <w:tcPr>
            <w:tcW w:w="2065" w:type="dxa"/>
            <w:vMerge/>
            <w:tcBorders>
              <w:left w:val="single" w:sz="4" w:space="0" w:color="auto"/>
              <w:right w:val="single" w:sz="4" w:space="0" w:color="auto"/>
            </w:tcBorders>
            <w:vAlign w:val="center"/>
          </w:tcPr>
          <w:p w14:paraId="1F31FFE5" w14:textId="77777777" w:rsidR="00F6727F" w:rsidRPr="007C1C81" w:rsidRDefault="00F6727F" w:rsidP="00F017CA">
            <w:pPr>
              <w:pStyle w:val="NoSpacing"/>
              <w:jc w:val="center"/>
              <w:rPr>
                <w:ins w:id="5509"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5C32BBF9" w14:textId="77777777" w:rsidR="00F6727F" w:rsidRPr="007C1C81" w:rsidRDefault="00F6727F" w:rsidP="00F017CA">
            <w:pPr>
              <w:pStyle w:val="NoSpacing"/>
              <w:jc w:val="center"/>
              <w:rPr>
                <w:ins w:id="5510"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216219BF" w14:textId="77777777" w:rsidR="00F6727F" w:rsidRPr="00232036" w:rsidRDefault="00F6727F" w:rsidP="00F017CA">
            <w:pPr>
              <w:jc w:val="center"/>
              <w:rPr>
                <w:ins w:id="551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828981" w14:textId="77777777" w:rsidR="00F6727F" w:rsidRPr="00232036" w:rsidRDefault="00F6727F" w:rsidP="00F017CA">
            <w:pPr>
              <w:jc w:val="center"/>
              <w:rPr>
                <w:ins w:id="5512" w:author="Verizon" w:date="2020-08-03T15:23:00Z"/>
                <w:rFonts w:ascii="Arial" w:hAnsi="Arial" w:cs="Arial"/>
                <w:sz w:val="18"/>
                <w:szCs w:val="18"/>
              </w:rPr>
            </w:pPr>
            <w:ins w:id="5513"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9E200E3" w14:textId="77777777" w:rsidR="00F6727F" w:rsidRPr="00232036" w:rsidRDefault="00F6727F" w:rsidP="00F017CA">
            <w:pPr>
              <w:jc w:val="center"/>
              <w:rPr>
                <w:ins w:id="551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48FB4E" w14:textId="77777777" w:rsidR="00F6727F" w:rsidRPr="00232036" w:rsidRDefault="00F6727F" w:rsidP="00F017CA">
            <w:pPr>
              <w:jc w:val="center"/>
              <w:rPr>
                <w:ins w:id="5515" w:author="Verizon" w:date="2020-08-03T15:23:00Z"/>
                <w:rFonts w:ascii="Arial" w:hAnsi="Arial" w:cs="Arial"/>
                <w:sz w:val="18"/>
                <w:szCs w:val="18"/>
              </w:rPr>
            </w:pPr>
            <w:ins w:id="551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DD95F5" w14:textId="77777777" w:rsidR="00F6727F" w:rsidRPr="00232036" w:rsidRDefault="00F6727F" w:rsidP="00F017CA">
            <w:pPr>
              <w:jc w:val="center"/>
              <w:rPr>
                <w:ins w:id="5517" w:author="Verizon" w:date="2020-08-03T15:23:00Z"/>
                <w:rFonts w:ascii="Arial" w:hAnsi="Arial" w:cs="Arial"/>
                <w:sz w:val="18"/>
                <w:szCs w:val="18"/>
              </w:rPr>
            </w:pPr>
            <w:ins w:id="551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CEC1CD" w14:textId="77777777" w:rsidR="00F6727F" w:rsidRPr="00232036" w:rsidRDefault="00F6727F" w:rsidP="00F017CA">
            <w:pPr>
              <w:jc w:val="center"/>
              <w:rPr>
                <w:ins w:id="5519" w:author="Verizon" w:date="2020-08-03T15:23:00Z"/>
                <w:rFonts w:ascii="Arial" w:hAnsi="Arial" w:cs="Arial"/>
                <w:sz w:val="18"/>
                <w:szCs w:val="18"/>
              </w:rPr>
            </w:pPr>
            <w:ins w:id="552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EDC198" w14:textId="77777777" w:rsidR="00F6727F" w:rsidRPr="00232036" w:rsidRDefault="00F6727F" w:rsidP="00F017CA">
            <w:pPr>
              <w:jc w:val="center"/>
              <w:rPr>
                <w:ins w:id="5521" w:author="Verizon" w:date="2020-08-03T15:23:00Z"/>
                <w:rFonts w:ascii="Arial" w:hAnsi="Arial" w:cs="Arial"/>
                <w:sz w:val="18"/>
                <w:szCs w:val="18"/>
              </w:rPr>
            </w:pPr>
            <w:ins w:id="5522"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28C240" w14:textId="77777777" w:rsidR="00F6727F" w:rsidRPr="00232036" w:rsidRDefault="00F6727F" w:rsidP="00F017CA">
            <w:pPr>
              <w:jc w:val="center"/>
              <w:rPr>
                <w:ins w:id="5523" w:author="Verizon" w:date="2020-08-03T15:23:00Z"/>
                <w:rFonts w:ascii="Arial" w:hAnsi="Arial" w:cs="Arial"/>
                <w:sz w:val="18"/>
                <w:szCs w:val="18"/>
              </w:rPr>
            </w:pPr>
            <w:ins w:id="552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B10FE1" w14:textId="77777777" w:rsidR="00F6727F" w:rsidRPr="00232036" w:rsidRDefault="00F6727F" w:rsidP="00F017CA">
            <w:pPr>
              <w:jc w:val="center"/>
              <w:rPr>
                <w:ins w:id="5525" w:author="Verizon" w:date="2020-08-03T15:23:00Z"/>
                <w:rFonts w:ascii="Arial" w:hAnsi="Arial" w:cs="Arial"/>
                <w:sz w:val="18"/>
                <w:szCs w:val="18"/>
              </w:rPr>
            </w:pPr>
            <w:ins w:id="552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BB03AD" w14:textId="77777777" w:rsidR="00F6727F" w:rsidRPr="00232036" w:rsidRDefault="00F6727F" w:rsidP="00F017CA">
            <w:pPr>
              <w:jc w:val="center"/>
              <w:rPr>
                <w:ins w:id="5527" w:author="Verizon" w:date="2020-08-03T15:23:00Z"/>
                <w:rFonts w:ascii="Arial" w:hAnsi="Arial" w:cs="Arial"/>
                <w:sz w:val="18"/>
                <w:szCs w:val="18"/>
              </w:rPr>
            </w:pPr>
            <w:ins w:id="552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88F4FD" w14:textId="77777777" w:rsidR="00F6727F" w:rsidRPr="00232036" w:rsidRDefault="00F6727F" w:rsidP="00F017CA">
            <w:pPr>
              <w:jc w:val="center"/>
              <w:rPr>
                <w:ins w:id="5529" w:author="Verizon" w:date="2020-08-03T15:23:00Z"/>
                <w:rFonts w:ascii="Arial" w:hAnsi="Arial" w:cs="Arial"/>
                <w:sz w:val="18"/>
                <w:szCs w:val="18"/>
              </w:rPr>
            </w:pPr>
            <w:ins w:id="553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2B7289" w14:textId="77777777" w:rsidR="00F6727F" w:rsidRPr="00232036" w:rsidRDefault="00F6727F" w:rsidP="00F017CA">
            <w:pPr>
              <w:jc w:val="center"/>
              <w:rPr>
                <w:ins w:id="5531" w:author="Verizon" w:date="2020-08-03T15:23:00Z"/>
                <w:rFonts w:ascii="Arial" w:hAnsi="Arial" w:cs="Arial"/>
                <w:sz w:val="18"/>
                <w:szCs w:val="18"/>
              </w:rPr>
            </w:pPr>
            <w:ins w:id="5532"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65D5EFDF" w14:textId="77777777" w:rsidR="00F6727F" w:rsidRPr="00232036" w:rsidRDefault="00F6727F" w:rsidP="00F017CA">
            <w:pPr>
              <w:jc w:val="center"/>
              <w:rPr>
                <w:ins w:id="5533" w:author="Verizon" w:date="2020-08-03T15:23:00Z"/>
                <w:rFonts w:ascii="Arial" w:hAnsi="Arial" w:cs="Arial"/>
                <w:sz w:val="18"/>
                <w:szCs w:val="18"/>
              </w:rPr>
            </w:pPr>
            <w:ins w:id="553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6032C0" w14:textId="77777777" w:rsidR="00F6727F" w:rsidRPr="00232036" w:rsidRDefault="00F6727F" w:rsidP="00F017CA">
            <w:pPr>
              <w:jc w:val="center"/>
              <w:rPr>
                <w:ins w:id="5535" w:author="Verizon" w:date="2020-08-03T15:23:00Z"/>
                <w:rFonts w:ascii="Arial" w:hAnsi="Arial" w:cs="Arial"/>
                <w:sz w:val="18"/>
                <w:szCs w:val="18"/>
              </w:rPr>
            </w:pPr>
            <w:ins w:id="553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87C971" w14:textId="77777777" w:rsidR="00F6727F" w:rsidRPr="00232036" w:rsidRDefault="00F6727F" w:rsidP="00F017CA">
            <w:pPr>
              <w:jc w:val="center"/>
              <w:rPr>
                <w:ins w:id="5537" w:author="Verizon" w:date="2020-08-03T15:23:00Z"/>
                <w:rFonts w:ascii="Arial" w:hAnsi="Arial" w:cs="Arial"/>
                <w:sz w:val="18"/>
                <w:szCs w:val="18"/>
              </w:rPr>
            </w:pPr>
            <w:ins w:id="553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47B7C9" w14:textId="77777777" w:rsidR="00F6727F" w:rsidRPr="00232036" w:rsidRDefault="00F6727F" w:rsidP="00F017CA">
            <w:pPr>
              <w:jc w:val="center"/>
              <w:rPr>
                <w:ins w:id="5539" w:author="Verizon" w:date="2020-08-03T15:23:00Z"/>
                <w:rFonts w:ascii="Arial" w:hAnsi="Arial" w:cs="Arial"/>
                <w:sz w:val="18"/>
                <w:szCs w:val="18"/>
              </w:rPr>
            </w:pPr>
            <w:ins w:id="5540"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2627BA7" w14:textId="77777777" w:rsidR="00F6727F" w:rsidRPr="00232036" w:rsidRDefault="00F6727F" w:rsidP="00F017CA">
            <w:pPr>
              <w:jc w:val="center"/>
              <w:rPr>
                <w:ins w:id="5541"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072E8326" w14:textId="77777777" w:rsidR="00F6727F" w:rsidRPr="00232036" w:rsidRDefault="00F6727F" w:rsidP="00F017CA">
            <w:pPr>
              <w:jc w:val="center"/>
              <w:rPr>
                <w:ins w:id="5542" w:author="Verizon" w:date="2020-08-03T15:23:00Z"/>
                <w:rFonts w:ascii="Arial" w:hAnsi="Arial" w:cs="Arial"/>
                <w:sz w:val="18"/>
                <w:szCs w:val="18"/>
              </w:rPr>
            </w:pPr>
          </w:p>
        </w:tc>
      </w:tr>
      <w:tr w:rsidR="00F6727F" w:rsidRPr="00232036" w14:paraId="00F09CC3" w14:textId="77777777" w:rsidTr="00F017CA">
        <w:trPr>
          <w:trHeight w:val="148"/>
          <w:jc w:val="center"/>
          <w:ins w:id="5543" w:author="Verizon" w:date="2020-08-03T15:23:00Z"/>
        </w:trPr>
        <w:tc>
          <w:tcPr>
            <w:tcW w:w="2065" w:type="dxa"/>
            <w:vMerge/>
            <w:tcBorders>
              <w:left w:val="single" w:sz="4" w:space="0" w:color="auto"/>
              <w:right w:val="single" w:sz="4" w:space="0" w:color="auto"/>
            </w:tcBorders>
            <w:vAlign w:val="center"/>
          </w:tcPr>
          <w:p w14:paraId="61F1F3FC" w14:textId="77777777" w:rsidR="00F6727F" w:rsidRPr="007C1C81" w:rsidRDefault="00F6727F" w:rsidP="00F017CA">
            <w:pPr>
              <w:pStyle w:val="NoSpacing"/>
              <w:jc w:val="center"/>
              <w:rPr>
                <w:ins w:id="5544"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1A29E7AF" w14:textId="77777777" w:rsidR="00F6727F" w:rsidRPr="007C1C81" w:rsidRDefault="00F6727F" w:rsidP="00F017CA">
            <w:pPr>
              <w:pStyle w:val="NoSpacing"/>
              <w:jc w:val="center"/>
              <w:rPr>
                <w:ins w:id="5545"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54A9F5F2" w14:textId="77777777" w:rsidR="00F6727F" w:rsidRPr="00232036" w:rsidRDefault="00F6727F" w:rsidP="00F017CA">
            <w:pPr>
              <w:jc w:val="center"/>
              <w:rPr>
                <w:ins w:id="5546" w:author="Verizon" w:date="2020-08-03T15:23:00Z"/>
                <w:rFonts w:ascii="Arial" w:hAnsi="Arial" w:cs="Arial"/>
                <w:sz w:val="18"/>
                <w:szCs w:val="18"/>
              </w:rPr>
            </w:pPr>
            <w:ins w:id="5547"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174D28CC" w14:textId="77777777" w:rsidR="00F6727F" w:rsidRPr="00232036" w:rsidRDefault="00F6727F" w:rsidP="00F017CA">
            <w:pPr>
              <w:jc w:val="center"/>
              <w:rPr>
                <w:ins w:id="5548" w:author="Verizon" w:date="2020-08-03T15:23:00Z"/>
                <w:rFonts w:ascii="Arial" w:hAnsi="Arial" w:cs="Arial"/>
                <w:sz w:val="18"/>
                <w:szCs w:val="18"/>
              </w:rPr>
            </w:pPr>
            <w:ins w:id="5549" w:author="Verizon" w:date="2020-08-03T15:23:00Z">
              <w:r w:rsidRPr="00232036">
                <w:rPr>
                  <w:rFonts w:ascii="Arial" w:hAnsi="Arial" w:cs="Arial"/>
                  <w:sz w:val="18"/>
                  <w:szCs w:val="18"/>
                </w:rPr>
                <w:t>See CA_n261(</w:t>
              </w:r>
              <w:r>
                <w:rPr>
                  <w:rFonts w:ascii="Arial" w:hAnsi="Arial" w:cs="Arial"/>
                  <w:sz w:val="18"/>
                  <w:szCs w:val="18"/>
                </w:rPr>
                <w:t>A-G-H</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0622D276" w14:textId="77777777" w:rsidR="00F6727F" w:rsidRPr="00232036" w:rsidRDefault="00F6727F" w:rsidP="00F017CA">
            <w:pPr>
              <w:jc w:val="center"/>
              <w:rPr>
                <w:ins w:id="5550" w:author="Verizon" w:date="2020-08-03T15:23:00Z"/>
                <w:rFonts w:ascii="Arial" w:hAnsi="Arial" w:cs="Arial"/>
                <w:sz w:val="18"/>
                <w:szCs w:val="18"/>
              </w:rPr>
            </w:pPr>
          </w:p>
        </w:tc>
      </w:tr>
      <w:tr w:rsidR="00F6727F" w:rsidRPr="00232036" w14:paraId="557B0D1D" w14:textId="77777777" w:rsidTr="00F017CA">
        <w:trPr>
          <w:trHeight w:val="148"/>
          <w:jc w:val="center"/>
          <w:ins w:id="5551" w:author="Verizon" w:date="2020-08-03T15:23:00Z"/>
        </w:trPr>
        <w:tc>
          <w:tcPr>
            <w:tcW w:w="2065" w:type="dxa"/>
            <w:vMerge w:val="restart"/>
            <w:tcBorders>
              <w:left w:val="single" w:sz="4" w:space="0" w:color="auto"/>
              <w:right w:val="single" w:sz="4" w:space="0" w:color="auto"/>
            </w:tcBorders>
            <w:vAlign w:val="center"/>
          </w:tcPr>
          <w:p w14:paraId="29BA988B" w14:textId="77777777" w:rsidR="00F6727F" w:rsidRPr="006E2D90" w:rsidRDefault="00F6727F" w:rsidP="00F017CA">
            <w:pPr>
              <w:pStyle w:val="NoSpacing"/>
              <w:jc w:val="center"/>
              <w:rPr>
                <w:ins w:id="5552" w:author="Verizon" w:date="2020-08-03T15:23:00Z"/>
                <w:rFonts w:ascii="Arial" w:hAnsi="Arial" w:cs="Arial"/>
                <w:sz w:val="18"/>
                <w:szCs w:val="18"/>
              </w:rPr>
            </w:pPr>
            <w:ins w:id="5553" w:author="Verizon" w:date="2020-08-03T15:23:00Z">
              <w:r w:rsidRPr="006E2D90">
                <w:rPr>
                  <w:rFonts w:ascii="Arial" w:hAnsi="Arial" w:cs="Arial"/>
                  <w:sz w:val="18"/>
                  <w:szCs w:val="18"/>
                  <w:lang w:eastAsia="zh-CN"/>
                </w:rPr>
                <w:t>CA_n77A-n261(A-G-I)</w:t>
              </w:r>
            </w:ins>
          </w:p>
        </w:tc>
        <w:tc>
          <w:tcPr>
            <w:tcW w:w="1980" w:type="dxa"/>
            <w:vMerge w:val="restart"/>
            <w:tcBorders>
              <w:left w:val="single" w:sz="4" w:space="0" w:color="auto"/>
              <w:right w:val="single" w:sz="4" w:space="0" w:color="auto"/>
            </w:tcBorders>
            <w:vAlign w:val="center"/>
          </w:tcPr>
          <w:p w14:paraId="767ACCB5" w14:textId="77777777" w:rsidR="00F6727F" w:rsidRPr="006E2D90" w:rsidRDefault="00F6727F" w:rsidP="00F017CA">
            <w:pPr>
              <w:pStyle w:val="NoSpacing"/>
              <w:keepNext/>
              <w:keepLines/>
              <w:jc w:val="center"/>
              <w:rPr>
                <w:ins w:id="5554" w:author="Verizon" w:date="2020-08-03T15:23:00Z"/>
                <w:rFonts w:ascii="Arial" w:hAnsi="Arial" w:cs="Arial"/>
                <w:sz w:val="18"/>
                <w:szCs w:val="18"/>
                <w:lang w:eastAsia="zh-CN"/>
              </w:rPr>
            </w:pPr>
            <w:ins w:id="5555" w:author="Verizon" w:date="2020-08-03T15:23:00Z">
              <w:r w:rsidRPr="006E2D90">
                <w:rPr>
                  <w:rFonts w:ascii="Arial" w:hAnsi="Arial" w:cs="Arial"/>
                  <w:sz w:val="18"/>
                  <w:szCs w:val="18"/>
                  <w:lang w:eastAsia="zh-CN"/>
                </w:rPr>
                <w:t>CA_n77A-n261A</w:t>
              </w:r>
            </w:ins>
          </w:p>
          <w:p w14:paraId="600C3AA5" w14:textId="77777777" w:rsidR="00F6727F" w:rsidRPr="006E2D90" w:rsidRDefault="00F6727F" w:rsidP="00F017CA">
            <w:pPr>
              <w:pStyle w:val="NoSpacing"/>
              <w:keepNext/>
              <w:keepLines/>
              <w:jc w:val="center"/>
              <w:rPr>
                <w:ins w:id="5556" w:author="Verizon" w:date="2020-08-03T15:23:00Z"/>
                <w:rFonts w:ascii="Arial" w:hAnsi="Arial" w:cs="Arial"/>
                <w:sz w:val="18"/>
                <w:szCs w:val="18"/>
                <w:lang w:eastAsia="zh-CN"/>
              </w:rPr>
            </w:pPr>
            <w:ins w:id="5557" w:author="Verizon" w:date="2020-08-03T15:23:00Z">
              <w:r w:rsidRPr="006E2D90">
                <w:rPr>
                  <w:rFonts w:ascii="Arial" w:hAnsi="Arial" w:cs="Arial"/>
                  <w:sz w:val="18"/>
                  <w:szCs w:val="18"/>
                  <w:lang w:eastAsia="zh-CN"/>
                </w:rPr>
                <w:t>CA_n77A-n261G</w:t>
              </w:r>
            </w:ins>
          </w:p>
          <w:p w14:paraId="5032A9FA" w14:textId="77777777" w:rsidR="00F6727F" w:rsidRPr="006E2D90" w:rsidRDefault="00F6727F" w:rsidP="00F017CA">
            <w:pPr>
              <w:pStyle w:val="NoSpacing"/>
              <w:keepNext/>
              <w:keepLines/>
              <w:jc w:val="center"/>
              <w:rPr>
                <w:ins w:id="5558" w:author="Verizon" w:date="2020-08-03T15:23:00Z"/>
                <w:rFonts w:ascii="Arial" w:hAnsi="Arial" w:cs="Arial"/>
                <w:sz w:val="18"/>
                <w:szCs w:val="18"/>
                <w:lang w:eastAsia="zh-CN"/>
              </w:rPr>
            </w:pPr>
            <w:ins w:id="5559" w:author="Verizon" w:date="2020-08-03T15:23:00Z">
              <w:r w:rsidRPr="006E2D90">
                <w:rPr>
                  <w:rFonts w:ascii="Arial" w:hAnsi="Arial" w:cs="Arial"/>
                  <w:sz w:val="18"/>
                  <w:szCs w:val="18"/>
                  <w:lang w:eastAsia="zh-CN"/>
                </w:rPr>
                <w:t>CA_n77A-n261H</w:t>
              </w:r>
            </w:ins>
          </w:p>
          <w:p w14:paraId="42AFB416" w14:textId="77777777" w:rsidR="00F6727F" w:rsidRPr="006E2D90" w:rsidRDefault="00F6727F" w:rsidP="00F017CA">
            <w:pPr>
              <w:pStyle w:val="NoSpacing"/>
              <w:jc w:val="center"/>
              <w:rPr>
                <w:ins w:id="5560" w:author="Verizon" w:date="2020-08-03T15:23:00Z"/>
                <w:rFonts w:ascii="Arial" w:hAnsi="Arial" w:cs="Arial"/>
                <w:sz w:val="18"/>
                <w:szCs w:val="18"/>
              </w:rPr>
            </w:pPr>
            <w:ins w:id="5561" w:author="Verizon" w:date="2020-08-03T15:23:00Z">
              <w:r w:rsidRPr="006E2D90">
                <w:rPr>
                  <w:rFonts w:ascii="Arial" w:hAnsi="Arial" w:cs="Arial"/>
                  <w:sz w:val="18"/>
                  <w:szCs w:val="18"/>
                  <w:lang w:eastAsia="zh-CN"/>
                </w:rPr>
                <w:t>CA_n77A-n261I</w:t>
              </w:r>
            </w:ins>
          </w:p>
        </w:tc>
        <w:tc>
          <w:tcPr>
            <w:tcW w:w="746" w:type="dxa"/>
            <w:vMerge w:val="restart"/>
            <w:tcBorders>
              <w:left w:val="single" w:sz="4" w:space="0" w:color="auto"/>
              <w:right w:val="single" w:sz="4" w:space="0" w:color="auto"/>
            </w:tcBorders>
            <w:vAlign w:val="center"/>
          </w:tcPr>
          <w:p w14:paraId="699C88C8" w14:textId="77777777" w:rsidR="00F6727F" w:rsidRPr="00232036" w:rsidRDefault="00F6727F" w:rsidP="00F017CA">
            <w:pPr>
              <w:jc w:val="center"/>
              <w:rPr>
                <w:ins w:id="5562" w:author="Verizon" w:date="2020-08-03T15:23:00Z"/>
                <w:rFonts w:ascii="Arial" w:hAnsi="Arial" w:cs="Arial"/>
                <w:sz w:val="18"/>
                <w:szCs w:val="18"/>
              </w:rPr>
            </w:pPr>
            <w:ins w:id="5563"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53843DD" w14:textId="77777777" w:rsidR="00F6727F" w:rsidRPr="00232036" w:rsidRDefault="00F6727F" w:rsidP="00F017CA">
            <w:pPr>
              <w:jc w:val="center"/>
              <w:rPr>
                <w:ins w:id="5564" w:author="Verizon" w:date="2020-08-03T15:23:00Z"/>
                <w:rFonts w:ascii="Arial" w:hAnsi="Arial" w:cs="Arial"/>
                <w:sz w:val="18"/>
                <w:szCs w:val="18"/>
              </w:rPr>
            </w:pPr>
            <w:ins w:id="5565"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4A903BA4" w14:textId="77777777" w:rsidR="00F6727F" w:rsidRPr="00232036" w:rsidRDefault="00F6727F" w:rsidP="00F017CA">
            <w:pPr>
              <w:jc w:val="center"/>
              <w:rPr>
                <w:ins w:id="556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4CF1ED" w14:textId="77777777" w:rsidR="00F6727F" w:rsidRPr="00232036" w:rsidRDefault="00F6727F" w:rsidP="00F017CA">
            <w:pPr>
              <w:jc w:val="center"/>
              <w:rPr>
                <w:ins w:id="5567" w:author="Verizon" w:date="2020-08-03T15:23:00Z"/>
                <w:rFonts w:ascii="Arial" w:hAnsi="Arial" w:cs="Arial"/>
                <w:sz w:val="18"/>
                <w:szCs w:val="18"/>
              </w:rPr>
            </w:pPr>
            <w:ins w:id="556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E9C16E" w14:textId="77777777" w:rsidR="00F6727F" w:rsidRPr="00232036" w:rsidRDefault="00F6727F" w:rsidP="00F017CA">
            <w:pPr>
              <w:jc w:val="center"/>
              <w:rPr>
                <w:ins w:id="5569" w:author="Verizon" w:date="2020-08-03T15:23:00Z"/>
                <w:rFonts w:ascii="Arial" w:hAnsi="Arial" w:cs="Arial"/>
                <w:sz w:val="18"/>
                <w:szCs w:val="18"/>
              </w:rPr>
            </w:pPr>
            <w:ins w:id="5570"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AE5281" w14:textId="77777777" w:rsidR="00F6727F" w:rsidRPr="00232036" w:rsidRDefault="00F6727F" w:rsidP="00F017CA">
            <w:pPr>
              <w:jc w:val="center"/>
              <w:rPr>
                <w:ins w:id="5571" w:author="Verizon" w:date="2020-08-03T15:23:00Z"/>
                <w:rFonts w:ascii="Arial" w:hAnsi="Arial" w:cs="Arial"/>
                <w:sz w:val="18"/>
                <w:szCs w:val="18"/>
              </w:rPr>
            </w:pPr>
            <w:ins w:id="557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A00BE2" w14:textId="77777777" w:rsidR="00F6727F" w:rsidRPr="00232036" w:rsidRDefault="00F6727F" w:rsidP="00F017CA">
            <w:pPr>
              <w:jc w:val="center"/>
              <w:rPr>
                <w:ins w:id="5573" w:author="Verizon" w:date="2020-08-03T15:23:00Z"/>
                <w:rFonts w:ascii="Arial" w:hAnsi="Arial" w:cs="Arial"/>
                <w:sz w:val="18"/>
                <w:szCs w:val="18"/>
              </w:rPr>
            </w:pPr>
            <w:ins w:id="5574"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F4C1F5" w14:textId="77777777" w:rsidR="00F6727F" w:rsidRPr="00232036" w:rsidRDefault="00F6727F" w:rsidP="00F017CA">
            <w:pPr>
              <w:jc w:val="center"/>
              <w:rPr>
                <w:ins w:id="5575" w:author="Verizon" w:date="2020-08-03T15:23:00Z"/>
                <w:rFonts w:ascii="Arial" w:hAnsi="Arial" w:cs="Arial"/>
                <w:sz w:val="18"/>
                <w:szCs w:val="18"/>
              </w:rPr>
            </w:pPr>
            <w:ins w:id="557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C19A36" w14:textId="77777777" w:rsidR="00F6727F" w:rsidRPr="00232036" w:rsidRDefault="00F6727F" w:rsidP="00F017CA">
            <w:pPr>
              <w:jc w:val="center"/>
              <w:rPr>
                <w:ins w:id="5577" w:author="Verizon" w:date="2020-08-03T15:23:00Z"/>
                <w:rFonts w:ascii="Arial" w:hAnsi="Arial" w:cs="Arial"/>
                <w:sz w:val="18"/>
                <w:szCs w:val="18"/>
              </w:rPr>
            </w:pPr>
            <w:ins w:id="557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45EB05" w14:textId="77777777" w:rsidR="00F6727F" w:rsidRPr="00232036" w:rsidRDefault="00F6727F" w:rsidP="00F017CA">
            <w:pPr>
              <w:jc w:val="center"/>
              <w:rPr>
                <w:ins w:id="5579" w:author="Verizon" w:date="2020-08-03T15:23:00Z"/>
                <w:rFonts w:ascii="Arial" w:hAnsi="Arial" w:cs="Arial"/>
                <w:sz w:val="18"/>
                <w:szCs w:val="18"/>
              </w:rPr>
            </w:pPr>
            <w:ins w:id="558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56241D" w14:textId="77777777" w:rsidR="00F6727F" w:rsidRPr="00232036" w:rsidRDefault="00F6727F" w:rsidP="00F017CA">
            <w:pPr>
              <w:jc w:val="center"/>
              <w:rPr>
                <w:ins w:id="558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B44BC5" w14:textId="77777777" w:rsidR="00F6727F" w:rsidRPr="00232036" w:rsidRDefault="00F6727F" w:rsidP="00F017CA">
            <w:pPr>
              <w:jc w:val="center"/>
              <w:rPr>
                <w:ins w:id="5582"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CB993B" w14:textId="77777777" w:rsidR="00F6727F" w:rsidRPr="00232036" w:rsidRDefault="00F6727F" w:rsidP="00F017CA">
            <w:pPr>
              <w:jc w:val="center"/>
              <w:rPr>
                <w:ins w:id="5583"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C27660" w14:textId="77777777" w:rsidR="00F6727F" w:rsidRPr="00232036" w:rsidRDefault="00F6727F" w:rsidP="00F017CA">
            <w:pPr>
              <w:jc w:val="center"/>
              <w:rPr>
                <w:ins w:id="558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442A26" w14:textId="77777777" w:rsidR="00F6727F" w:rsidRPr="00232036" w:rsidRDefault="00F6727F" w:rsidP="00F017CA">
            <w:pPr>
              <w:jc w:val="center"/>
              <w:rPr>
                <w:ins w:id="5585"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D11D583" w14:textId="77777777" w:rsidR="00F6727F" w:rsidRPr="00232036" w:rsidRDefault="00F6727F" w:rsidP="00F017CA">
            <w:pPr>
              <w:jc w:val="center"/>
              <w:rPr>
                <w:ins w:id="5586"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38D709" w14:textId="77777777" w:rsidR="00F6727F" w:rsidRPr="00232036" w:rsidRDefault="00F6727F" w:rsidP="00F017CA">
            <w:pPr>
              <w:jc w:val="center"/>
              <w:rPr>
                <w:ins w:id="5587"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5F9E42F1" w14:textId="77777777" w:rsidR="00F6727F" w:rsidRPr="00232036" w:rsidRDefault="00F6727F" w:rsidP="00F017CA">
            <w:pPr>
              <w:jc w:val="center"/>
              <w:rPr>
                <w:ins w:id="5588" w:author="Verizon" w:date="2020-08-03T15:23:00Z"/>
                <w:rFonts w:ascii="Arial" w:hAnsi="Arial" w:cs="Arial"/>
                <w:sz w:val="18"/>
                <w:szCs w:val="18"/>
              </w:rPr>
            </w:pPr>
            <w:ins w:id="5589" w:author="Verizon" w:date="2020-08-03T15:23:00Z">
              <w:r w:rsidRPr="00232036">
                <w:rPr>
                  <w:rFonts w:ascii="Arial" w:hAnsi="Arial" w:cs="Arial"/>
                  <w:sz w:val="18"/>
                  <w:szCs w:val="18"/>
                </w:rPr>
                <w:t>0</w:t>
              </w:r>
            </w:ins>
          </w:p>
        </w:tc>
      </w:tr>
      <w:tr w:rsidR="00F6727F" w:rsidRPr="00232036" w14:paraId="23CE90CE" w14:textId="77777777" w:rsidTr="00F017CA">
        <w:trPr>
          <w:trHeight w:val="148"/>
          <w:jc w:val="center"/>
          <w:ins w:id="5590" w:author="Verizon" w:date="2020-08-03T15:23:00Z"/>
        </w:trPr>
        <w:tc>
          <w:tcPr>
            <w:tcW w:w="2065" w:type="dxa"/>
            <w:vMerge/>
            <w:tcBorders>
              <w:left w:val="single" w:sz="4" w:space="0" w:color="auto"/>
              <w:right w:val="single" w:sz="4" w:space="0" w:color="auto"/>
            </w:tcBorders>
            <w:vAlign w:val="center"/>
          </w:tcPr>
          <w:p w14:paraId="6CB2EB26" w14:textId="77777777" w:rsidR="00F6727F" w:rsidRPr="007C1C81" w:rsidRDefault="00F6727F" w:rsidP="00F017CA">
            <w:pPr>
              <w:pStyle w:val="NoSpacing"/>
              <w:jc w:val="center"/>
              <w:rPr>
                <w:ins w:id="5591"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26F3F3F0" w14:textId="77777777" w:rsidR="00F6727F" w:rsidRPr="007C1C81" w:rsidRDefault="00F6727F" w:rsidP="00F017CA">
            <w:pPr>
              <w:pStyle w:val="NoSpacing"/>
              <w:jc w:val="center"/>
              <w:rPr>
                <w:ins w:id="5592"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77E1FDA6" w14:textId="77777777" w:rsidR="00F6727F" w:rsidRPr="00232036" w:rsidRDefault="00F6727F" w:rsidP="00F017CA">
            <w:pPr>
              <w:jc w:val="center"/>
              <w:rPr>
                <w:ins w:id="5593"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CCC3BD" w14:textId="77777777" w:rsidR="00F6727F" w:rsidRPr="00232036" w:rsidRDefault="00F6727F" w:rsidP="00F017CA">
            <w:pPr>
              <w:jc w:val="center"/>
              <w:rPr>
                <w:ins w:id="5594" w:author="Verizon" w:date="2020-08-03T15:23:00Z"/>
                <w:rFonts w:ascii="Arial" w:hAnsi="Arial" w:cs="Arial"/>
                <w:sz w:val="18"/>
                <w:szCs w:val="18"/>
              </w:rPr>
            </w:pPr>
            <w:ins w:id="5595"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517DFC01" w14:textId="77777777" w:rsidR="00F6727F" w:rsidRPr="00232036" w:rsidRDefault="00F6727F" w:rsidP="00F017CA">
            <w:pPr>
              <w:jc w:val="center"/>
              <w:rPr>
                <w:ins w:id="559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39A41A" w14:textId="77777777" w:rsidR="00F6727F" w:rsidRPr="00232036" w:rsidRDefault="00F6727F" w:rsidP="00F017CA">
            <w:pPr>
              <w:jc w:val="center"/>
              <w:rPr>
                <w:ins w:id="5597" w:author="Verizon" w:date="2020-08-03T15:23:00Z"/>
                <w:rFonts w:ascii="Arial" w:hAnsi="Arial" w:cs="Arial"/>
                <w:sz w:val="18"/>
                <w:szCs w:val="18"/>
              </w:rPr>
            </w:pPr>
            <w:ins w:id="559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596F4E" w14:textId="77777777" w:rsidR="00F6727F" w:rsidRPr="00232036" w:rsidRDefault="00F6727F" w:rsidP="00F017CA">
            <w:pPr>
              <w:jc w:val="center"/>
              <w:rPr>
                <w:ins w:id="5599" w:author="Verizon" w:date="2020-08-03T15:23:00Z"/>
                <w:rFonts w:ascii="Arial" w:hAnsi="Arial" w:cs="Arial"/>
                <w:sz w:val="18"/>
                <w:szCs w:val="18"/>
              </w:rPr>
            </w:pPr>
            <w:ins w:id="5600"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90FF8D2" w14:textId="77777777" w:rsidR="00F6727F" w:rsidRPr="00232036" w:rsidRDefault="00F6727F" w:rsidP="00F017CA">
            <w:pPr>
              <w:jc w:val="center"/>
              <w:rPr>
                <w:ins w:id="5601" w:author="Verizon" w:date="2020-08-03T15:23:00Z"/>
                <w:rFonts w:ascii="Arial" w:hAnsi="Arial" w:cs="Arial"/>
                <w:sz w:val="18"/>
                <w:szCs w:val="18"/>
              </w:rPr>
            </w:pPr>
            <w:ins w:id="560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C9894C" w14:textId="77777777" w:rsidR="00F6727F" w:rsidRPr="00232036" w:rsidRDefault="00F6727F" w:rsidP="00F017CA">
            <w:pPr>
              <w:jc w:val="center"/>
              <w:rPr>
                <w:ins w:id="5603" w:author="Verizon" w:date="2020-08-03T15:23:00Z"/>
                <w:rFonts w:ascii="Arial" w:hAnsi="Arial" w:cs="Arial"/>
                <w:sz w:val="18"/>
                <w:szCs w:val="18"/>
              </w:rPr>
            </w:pPr>
            <w:ins w:id="5604"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A50FEF" w14:textId="77777777" w:rsidR="00F6727F" w:rsidRPr="00232036" w:rsidRDefault="00F6727F" w:rsidP="00F017CA">
            <w:pPr>
              <w:jc w:val="center"/>
              <w:rPr>
                <w:ins w:id="5605" w:author="Verizon" w:date="2020-08-03T15:23:00Z"/>
                <w:rFonts w:ascii="Arial" w:hAnsi="Arial" w:cs="Arial"/>
                <w:sz w:val="18"/>
                <w:szCs w:val="18"/>
              </w:rPr>
            </w:pPr>
            <w:ins w:id="560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161303F" w14:textId="77777777" w:rsidR="00F6727F" w:rsidRPr="00232036" w:rsidRDefault="00F6727F" w:rsidP="00F017CA">
            <w:pPr>
              <w:jc w:val="center"/>
              <w:rPr>
                <w:ins w:id="5607" w:author="Verizon" w:date="2020-08-03T15:23:00Z"/>
                <w:rFonts w:ascii="Arial" w:hAnsi="Arial" w:cs="Arial"/>
                <w:sz w:val="18"/>
                <w:szCs w:val="18"/>
              </w:rPr>
            </w:pPr>
            <w:ins w:id="560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84B46E" w14:textId="77777777" w:rsidR="00F6727F" w:rsidRPr="00232036" w:rsidRDefault="00F6727F" w:rsidP="00F017CA">
            <w:pPr>
              <w:jc w:val="center"/>
              <w:rPr>
                <w:ins w:id="5609" w:author="Verizon" w:date="2020-08-03T15:23:00Z"/>
                <w:rFonts w:ascii="Arial" w:hAnsi="Arial" w:cs="Arial"/>
                <w:sz w:val="18"/>
                <w:szCs w:val="18"/>
              </w:rPr>
            </w:pPr>
            <w:ins w:id="561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0ACE1C" w14:textId="77777777" w:rsidR="00F6727F" w:rsidRPr="00232036" w:rsidRDefault="00F6727F" w:rsidP="00F017CA">
            <w:pPr>
              <w:jc w:val="center"/>
              <w:rPr>
                <w:ins w:id="5611" w:author="Verizon" w:date="2020-08-03T15:23:00Z"/>
                <w:rFonts w:ascii="Arial" w:hAnsi="Arial" w:cs="Arial"/>
                <w:sz w:val="18"/>
                <w:szCs w:val="18"/>
              </w:rPr>
            </w:pPr>
            <w:ins w:id="561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91BC1A" w14:textId="77777777" w:rsidR="00F6727F" w:rsidRPr="00232036" w:rsidRDefault="00F6727F" w:rsidP="00F017CA">
            <w:pPr>
              <w:jc w:val="center"/>
              <w:rPr>
                <w:ins w:id="5613" w:author="Verizon" w:date="2020-08-03T15:23:00Z"/>
                <w:rFonts w:ascii="Arial" w:hAnsi="Arial" w:cs="Arial"/>
                <w:sz w:val="18"/>
                <w:szCs w:val="18"/>
              </w:rPr>
            </w:pPr>
            <w:ins w:id="5614"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7CE9E032" w14:textId="77777777" w:rsidR="00F6727F" w:rsidRPr="00232036" w:rsidRDefault="00F6727F" w:rsidP="00F017CA">
            <w:pPr>
              <w:jc w:val="center"/>
              <w:rPr>
                <w:ins w:id="5615" w:author="Verizon" w:date="2020-08-03T15:23:00Z"/>
                <w:rFonts w:ascii="Arial" w:hAnsi="Arial" w:cs="Arial"/>
                <w:sz w:val="18"/>
                <w:szCs w:val="18"/>
              </w:rPr>
            </w:pPr>
            <w:ins w:id="561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4AEB8E" w14:textId="77777777" w:rsidR="00F6727F" w:rsidRPr="00232036" w:rsidRDefault="00F6727F" w:rsidP="00F017CA">
            <w:pPr>
              <w:jc w:val="center"/>
              <w:rPr>
                <w:ins w:id="5617" w:author="Verizon" w:date="2020-08-03T15:23:00Z"/>
                <w:rFonts w:ascii="Arial" w:hAnsi="Arial" w:cs="Arial"/>
                <w:sz w:val="18"/>
                <w:szCs w:val="18"/>
              </w:rPr>
            </w:pPr>
            <w:ins w:id="561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3B7722" w14:textId="77777777" w:rsidR="00F6727F" w:rsidRPr="00232036" w:rsidRDefault="00F6727F" w:rsidP="00F017CA">
            <w:pPr>
              <w:jc w:val="center"/>
              <w:rPr>
                <w:ins w:id="5619" w:author="Verizon" w:date="2020-08-03T15:23:00Z"/>
                <w:rFonts w:ascii="Arial" w:hAnsi="Arial" w:cs="Arial"/>
                <w:sz w:val="18"/>
                <w:szCs w:val="18"/>
              </w:rPr>
            </w:pPr>
            <w:ins w:id="5620"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56374E" w14:textId="77777777" w:rsidR="00F6727F" w:rsidRPr="00232036" w:rsidRDefault="00F6727F" w:rsidP="00F017CA">
            <w:pPr>
              <w:jc w:val="center"/>
              <w:rPr>
                <w:ins w:id="5621" w:author="Verizon" w:date="2020-08-03T15:23:00Z"/>
                <w:rFonts w:ascii="Arial" w:hAnsi="Arial" w:cs="Arial"/>
                <w:sz w:val="18"/>
                <w:szCs w:val="18"/>
              </w:rPr>
            </w:pPr>
            <w:ins w:id="5622"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6949104" w14:textId="77777777" w:rsidR="00F6727F" w:rsidRPr="00232036" w:rsidRDefault="00F6727F" w:rsidP="00F017CA">
            <w:pPr>
              <w:jc w:val="center"/>
              <w:rPr>
                <w:ins w:id="5623"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7C8C0CA8" w14:textId="77777777" w:rsidR="00F6727F" w:rsidRPr="00232036" w:rsidRDefault="00F6727F" w:rsidP="00F017CA">
            <w:pPr>
              <w:jc w:val="center"/>
              <w:rPr>
                <w:ins w:id="5624" w:author="Verizon" w:date="2020-08-03T15:23:00Z"/>
                <w:rFonts w:ascii="Arial" w:hAnsi="Arial" w:cs="Arial"/>
                <w:sz w:val="18"/>
                <w:szCs w:val="18"/>
              </w:rPr>
            </w:pPr>
          </w:p>
        </w:tc>
      </w:tr>
      <w:tr w:rsidR="00F6727F" w:rsidRPr="00232036" w14:paraId="27456BA8" w14:textId="77777777" w:rsidTr="00F017CA">
        <w:trPr>
          <w:trHeight w:val="148"/>
          <w:jc w:val="center"/>
          <w:ins w:id="5625" w:author="Verizon" w:date="2020-08-03T15:23:00Z"/>
        </w:trPr>
        <w:tc>
          <w:tcPr>
            <w:tcW w:w="2065" w:type="dxa"/>
            <w:vMerge/>
            <w:tcBorders>
              <w:left w:val="single" w:sz="4" w:space="0" w:color="auto"/>
              <w:right w:val="single" w:sz="4" w:space="0" w:color="auto"/>
            </w:tcBorders>
            <w:vAlign w:val="center"/>
          </w:tcPr>
          <w:p w14:paraId="4695E768" w14:textId="77777777" w:rsidR="00F6727F" w:rsidRPr="007C1C81" w:rsidRDefault="00F6727F" w:rsidP="00F017CA">
            <w:pPr>
              <w:pStyle w:val="NoSpacing"/>
              <w:jc w:val="center"/>
              <w:rPr>
                <w:ins w:id="5626"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7FDB5FF0" w14:textId="77777777" w:rsidR="00F6727F" w:rsidRPr="007C1C81" w:rsidRDefault="00F6727F" w:rsidP="00F017CA">
            <w:pPr>
              <w:pStyle w:val="NoSpacing"/>
              <w:jc w:val="center"/>
              <w:rPr>
                <w:ins w:id="5627"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1DFC6E41" w14:textId="77777777" w:rsidR="00F6727F" w:rsidRPr="00232036" w:rsidRDefault="00F6727F" w:rsidP="00F017CA">
            <w:pPr>
              <w:jc w:val="center"/>
              <w:rPr>
                <w:ins w:id="5628"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1E7506" w14:textId="77777777" w:rsidR="00F6727F" w:rsidRPr="00232036" w:rsidRDefault="00F6727F" w:rsidP="00F017CA">
            <w:pPr>
              <w:jc w:val="center"/>
              <w:rPr>
                <w:ins w:id="5629" w:author="Verizon" w:date="2020-08-03T15:23:00Z"/>
                <w:rFonts w:ascii="Arial" w:hAnsi="Arial" w:cs="Arial"/>
                <w:sz w:val="18"/>
                <w:szCs w:val="18"/>
              </w:rPr>
            </w:pPr>
            <w:ins w:id="5630"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437C56F9" w14:textId="77777777" w:rsidR="00F6727F" w:rsidRPr="00232036" w:rsidRDefault="00F6727F" w:rsidP="00F017CA">
            <w:pPr>
              <w:jc w:val="center"/>
              <w:rPr>
                <w:ins w:id="563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216899" w14:textId="77777777" w:rsidR="00F6727F" w:rsidRPr="00232036" w:rsidRDefault="00F6727F" w:rsidP="00F017CA">
            <w:pPr>
              <w:jc w:val="center"/>
              <w:rPr>
                <w:ins w:id="5632" w:author="Verizon" w:date="2020-08-03T15:23:00Z"/>
                <w:rFonts w:ascii="Arial" w:hAnsi="Arial" w:cs="Arial"/>
                <w:sz w:val="18"/>
                <w:szCs w:val="18"/>
              </w:rPr>
            </w:pPr>
            <w:ins w:id="563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B67CC3" w14:textId="77777777" w:rsidR="00F6727F" w:rsidRPr="00232036" w:rsidRDefault="00F6727F" w:rsidP="00F017CA">
            <w:pPr>
              <w:jc w:val="center"/>
              <w:rPr>
                <w:ins w:id="5634" w:author="Verizon" w:date="2020-08-03T15:23:00Z"/>
                <w:rFonts w:ascii="Arial" w:hAnsi="Arial" w:cs="Arial"/>
                <w:sz w:val="18"/>
                <w:szCs w:val="18"/>
              </w:rPr>
            </w:pPr>
            <w:ins w:id="563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3DD341C" w14:textId="77777777" w:rsidR="00F6727F" w:rsidRPr="00232036" w:rsidRDefault="00F6727F" w:rsidP="00F017CA">
            <w:pPr>
              <w:jc w:val="center"/>
              <w:rPr>
                <w:ins w:id="5636" w:author="Verizon" w:date="2020-08-03T15:23:00Z"/>
                <w:rFonts w:ascii="Arial" w:hAnsi="Arial" w:cs="Arial"/>
                <w:sz w:val="18"/>
                <w:szCs w:val="18"/>
              </w:rPr>
            </w:pPr>
            <w:ins w:id="563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24E5E5" w14:textId="77777777" w:rsidR="00F6727F" w:rsidRPr="00232036" w:rsidRDefault="00F6727F" w:rsidP="00F017CA">
            <w:pPr>
              <w:jc w:val="center"/>
              <w:rPr>
                <w:ins w:id="5638" w:author="Verizon" w:date="2020-08-03T15:23:00Z"/>
                <w:rFonts w:ascii="Arial" w:hAnsi="Arial" w:cs="Arial"/>
                <w:sz w:val="18"/>
                <w:szCs w:val="18"/>
              </w:rPr>
            </w:pPr>
            <w:ins w:id="5639"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946638" w14:textId="77777777" w:rsidR="00F6727F" w:rsidRPr="00232036" w:rsidRDefault="00F6727F" w:rsidP="00F017CA">
            <w:pPr>
              <w:jc w:val="center"/>
              <w:rPr>
                <w:ins w:id="5640" w:author="Verizon" w:date="2020-08-03T15:23:00Z"/>
                <w:rFonts w:ascii="Arial" w:hAnsi="Arial" w:cs="Arial"/>
                <w:sz w:val="18"/>
                <w:szCs w:val="18"/>
              </w:rPr>
            </w:pPr>
            <w:ins w:id="564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A225EFD" w14:textId="77777777" w:rsidR="00F6727F" w:rsidRPr="00232036" w:rsidRDefault="00F6727F" w:rsidP="00F017CA">
            <w:pPr>
              <w:jc w:val="center"/>
              <w:rPr>
                <w:ins w:id="5642" w:author="Verizon" w:date="2020-08-03T15:23:00Z"/>
                <w:rFonts w:ascii="Arial" w:hAnsi="Arial" w:cs="Arial"/>
                <w:sz w:val="18"/>
                <w:szCs w:val="18"/>
              </w:rPr>
            </w:pPr>
            <w:ins w:id="564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A2F848" w14:textId="77777777" w:rsidR="00F6727F" w:rsidRPr="00232036" w:rsidRDefault="00F6727F" w:rsidP="00F017CA">
            <w:pPr>
              <w:jc w:val="center"/>
              <w:rPr>
                <w:ins w:id="5644" w:author="Verizon" w:date="2020-08-03T15:23:00Z"/>
                <w:rFonts w:ascii="Arial" w:hAnsi="Arial" w:cs="Arial"/>
                <w:sz w:val="18"/>
                <w:szCs w:val="18"/>
              </w:rPr>
            </w:pPr>
            <w:ins w:id="564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1BE355" w14:textId="77777777" w:rsidR="00F6727F" w:rsidRPr="00232036" w:rsidRDefault="00F6727F" w:rsidP="00F017CA">
            <w:pPr>
              <w:jc w:val="center"/>
              <w:rPr>
                <w:ins w:id="5646" w:author="Verizon" w:date="2020-08-03T15:23:00Z"/>
                <w:rFonts w:ascii="Arial" w:hAnsi="Arial" w:cs="Arial"/>
                <w:sz w:val="18"/>
                <w:szCs w:val="18"/>
              </w:rPr>
            </w:pPr>
            <w:ins w:id="564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ED136A" w14:textId="77777777" w:rsidR="00F6727F" w:rsidRPr="00232036" w:rsidRDefault="00F6727F" w:rsidP="00F017CA">
            <w:pPr>
              <w:jc w:val="center"/>
              <w:rPr>
                <w:ins w:id="5648" w:author="Verizon" w:date="2020-08-03T15:23:00Z"/>
                <w:rFonts w:ascii="Arial" w:hAnsi="Arial" w:cs="Arial"/>
                <w:sz w:val="18"/>
                <w:szCs w:val="18"/>
              </w:rPr>
            </w:pPr>
            <w:ins w:id="5649"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080E93B1" w14:textId="77777777" w:rsidR="00F6727F" w:rsidRPr="00232036" w:rsidRDefault="00F6727F" w:rsidP="00F017CA">
            <w:pPr>
              <w:jc w:val="center"/>
              <w:rPr>
                <w:ins w:id="5650" w:author="Verizon" w:date="2020-08-03T15:23:00Z"/>
                <w:rFonts w:ascii="Arial" w:hAnsi="Arial" w:cs="Arial"/>
                <w:sz w:val="18"/>
                <w:szCs w:val="18"/>
              </w:rPr>
            </w:pPr>
            <w:ins w:id="565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449A09" w14:textId="77777777" w:rsidR="00F6727F" w:rsidRPr="00232036" w:rsidRDefault="00F6727F" w:rsidP="00F017CA">
            <w:pPr>
              <w:jc w:val="center"/>
              <w:rPr>
                <w:ins w:id="5652" w:author="Verizon" w:date="2020-08-03T15:23:00Z"/>
                <w:rFonts w:ascii="Arial" w:hAnsi="Arial" w:cs="Arial"/>
                <w:sz w:val="18"/>
                <w:szCs w:val="18"/>
              </w:rPr>
            </w:pPr>
            <w:ins w:id="565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D60F9C" w14:textId="77777777" w:rsidR="00F6727F" w:rsidRPr="00232036" w:rsidRDefault="00F6727F" w:rsidP="00F017CA">
            <w:pPr>
              <w:jc w:val="center"/>
              <w:rPr>
                <w:ins w:id="5654" w:author="Verizon" w:date="2020-08-03T15:23:00Z"/>
                <w:rFonts w:ascii="Arial" w:hAnsi="Arial" w:cs="Arial"/>
                <w:sz w:val="18"/>
                <w:szCs w:val="18"/>
              </w:rPr>
            </w:pPr>
            <w:ins w:id="565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2179F7" w14:textId="77777777" w:rsidR="00F6727F" w:rsidRPr="00232036" w:rsidRDefault="00F6727F" w:rsidP="00F017CA">
            <w:pPr>
              <w:jc w:val="center"/>
              <w:rPr>
                <w:ins w:id="5656" w:author="Verizon" w:date="2020-08-03T15:23:00Z"/>
                <w:rFonts w:ascii="Arial" w:hAnsi="Arial" w:cs="Arial"/>
                <w:sz w:val="18"/>
                <w:szCs w:val="18"/>
              </w:rPr>
            </w:pPr>
            <w:ins w:id="5657"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E50A53E" w14:textId="77777777" w:rsidR="00F6727F" w:rsidRPr="00232036" w:rsidRDefault="00F6727F" w:rsidP="00F017CA">
            <w:pPr>
              <w:jc w:val="center"/>
              <w:rPr>
                <w:ins w:id="5658"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16DFEAF5" w14:textId="77777777" w:rsidR="00F6727F" w:rsidRPr="00232036" w:rsidRDefault="00F6727F" w:rsidP="00F017CA">
            <w:pPr>
              <w:jc w:val="center"/>
              <w:rPr>
                <w:ins w:id="5659" w:author="Verizon" w:date="2020-08-03T15:23:00Z"/>
                <w:rFonts w:ascii="Arial" w:hAnsi="Arial" w:cs="Arial"/>
                <w:sz w:val="18"/>
                <w:szCs w:val="18"/>
              </w:rPr>
            </w:pPr>
          </w:p>
        </w:tc>
      </w:tr>
      <w:tr w:rsidR="00F6727F" w:rsidRPr="00232036" w14:paraId="7FC14E8E" w14:textId="77777777" w:rsidTr="00F017CA">
        <w:trPr>
          <w:trHeight w:val="148"/>
          <w:jc w:val="center"/>
          <w:ins w:id="5660" w:author="Verizon" w:date="2020-08-03T15:23:00Z"/>
        </w:trPr>
        <w:tc>
          <w:tcPr>
            <w:tcW w:w="2065" w:type="dxa"/>
            <w:vMerge/>
            <w:tcBorders>
              <w:left w:val="single" w:sz="4" w:space="0" w:color="auto"/>
              <w:right w:val="single" w:sz="4" w:space="0" w:color="auto"/>
            </w:tcBorders>
            <w:vAlign w:val="center"/>
          </w:tcPr>
          <w:p w14:paraId="2D3FDDC8" w14:textId="77777777" w:rsidR="00F6727F" w:rsidRPr="007C1C81" w:rsidRDefault="00F6727F" w:rsidP="00F017CA">
            <w:pPr>
              <w:pStyle w:val="NoSpacing"/>
              <w:jc w:val="center"/>
              <w:rPr>
                <w:ins w:id="5661"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062BFBA8" w14:textId="77777777" w:rsidR="00F6727F" w:rsidRPr="007C1C81" w:rsidRDefault="00F6727F" w:rsidP="00F017CA">
            <w:pPr>
              <w:pStyle w:val="NoSpacing"/>
              <w:jc w:val="center"/>
              <w:rPr>
                <w:ins w:id="5662"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6061FFC5" w14:textId="77777777" w:rsidR="00F6727F" w:rsidRPr="00232036" w:rsidRDefault="00F6727F" w:rsidP="00F017CA">
            <w:pPr>
              <w:jc w:val="center"/>
              <w:rPr>
                <w:ins w:id="5663" w:author="Verizon" w:date="2020-08-03T15:23:00Z"/>
                <w:rFonts w:ascii="Arial" w:hAnsi="Arial" w:cs="Arial"/>
                <w:sz w:val="18"/>
                <w:szCs w:val="18"/>
              </w:rPr>
            </w:pPr>
            <w:ins w:id="5664"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2A9E1B0F" w14:textId="77777777" w:rsidR="00F6727F" w:rsidRPr="00232036" w:rsidRDefault="00F6727F" w:rsidP="00F017CA">
            <w:pPr>
              <w:jc w:val="center"/>
              <w:rPr>
                <w:ins w:id="5665" w:author="Verizon" w:date="2020-08-03T15:23:00Z"/>
                <w:rFonts w:ascii="Arial" w:hAnsi="Arial" w:cs="Arial"/>
                <w:sz w:val="18"/>
                <w:szCs w:val="18"/>
              </w:rPr>
            </w:pPr>
            <w:ins w:id="5666" w:author="Verizon" w:date="2020-08-03T15:23:00Z">
              <w:r w:rsidRPr="00232036">
                <w:rPr>
                  <w:rFonts w:ascii="Arial" w:hAnsi="Arial" w:cs="Arial"/>
                  <w:sz w:val="18"/>
                  <w:szCs w:val="18"/>
                </w:rPr>
                <w:t>See CA_n261(</w:t>
              </w:r>
              <w:r>
                <w:rPr>
                  <w:rFonts w:ascii="Arial" w:hAnsi="Arial" w:cs="Arial"/>
                  <w:sz w:val="18"/>
                  <w:szCs w:val="18"/>
                </w:rPr>
                <w:t>A-G-I</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0E80D6E9" w14:textId="77777777" w:rsidR="00F6727F" w:rsidRPr="00232036" w:rsidRDefault="00F6727F" w:rsidP="00F017CA">
            <w:pPr>
              <w:jc w:val="center"/>
              <w:rPr>
                <w:ins w:id="5667" w:author="Verizon" w:date="2020-08-03T15:23:00Z"/>
                <w:rFonts w:ascii="Arial" w:hAnsi="Arial" w:cs="Arial"/>
                <w:sz w:val="18"/>
                <w:szCs w:val="18"/>
              </w:rPr>
            </w:pPr>
          </w:p>
        </w:tc>
      </w:tr>
      <w:tr w:rsidR="00F6727F" w:rsidRPr="00232036" w14:paraId="5A6A0828" w14:textId="77777777" w:rsidTr="00F017CA">
        <w:trPr>
          <w:trHeight w:val="148"/>
          <w:jc w:val="center"/>
          <w:ins w:id="5668" w:author="Verizon" w:date="2020-08-03T15:23:00Z"/>
        </w:trPr>
        <w:tc>
          <w:tcPr>
            <w:tcW w:w="2065" w:type="dxa"/>
            <w:vMerge w:val="restart"/>
            <w:tcBorders>
              <w:left w:val="single" w:sz="4" w:space="0" w:color="auto"/>
              <w:right w:val="single" w:sz="4" w:space="0" w:color="auto"/>
            </w:tcBorders>
            <w:vAlign w:val="center"/>
          </w:tcPr>
          <w:p w14:paraId="35EF9A58" w14:textId="77777777" w:rsidR="00F6727F" w:rsidRPr="006E2D90" w:rsidRDefault="00F6727F" w:rsidP="00F017CA">
            <w:pPr>
              <w:pStyle w:val="NoSpacing"/>
              <w:jc w:val="center"/>
              <w:rPr>
                <w:ins w:id="5669" w:author="Verizon" w:date="2020-08-03T15:23:00Z"/>
                <w:rFonts w:ascii="Arial" w:hAnsi="Arial" w:cs="Arial"/>
                <w:sz w:val="18"/>
                <w:szCs w:val="18"/>
              </w:rPr>
            </w:pPr>
            <w:ins w:id="5670" w:author="Verizon" w:date="2020-08-03T15:23:00Z">
              <w:r w:rsidRPr="006E2D90">
                <w:rPr>
                  <w:rFonts w:ascii="Arial" w:hAnsi="Arial" w:cs="Arial"/>
                  <w:sz w:val="18"/>
                  <w:szCs w:val="18"/>
                  <w:lang w:eastAsia="zh-CN"/>
                </w:rPr>
                <w:t>CA_n77A-n261(2A-H)</w:t>
              </w:r>
            </w:ins>
          </w:p>
        </w:tc>
        <w:tc>
          <w:tcPr>
            <w:tcW w:w="1980" w:type="dxa"/>
            <w:vMerge w:val="restart"/>
            <w:tcBorders>
              <w:left w:val="single" w:sz="4" w:space="0" w:color="auto"/>
              <w:right w:val="single" w:sz="4" w:space="0" w:color="auto"/>
            </w:tcBorders>
            <w:vAlign w:val="center"/>
          </w:tcPr>
          <w:p w14:paraId="4400E614" w14:textId="77777777" w:rsidR="00F6727F" w:rsidRPr="006E2D90" w:rsidRDefault="00F6727F" w:rsidP="00F017CA">
            <w:pPr>
              <w:pStyle w:val="NoSpacing"/>
              <w:keepNext/>
              <w:keepLines/>
              <w:jc w:val="center"/>
              <w:rPr>
                <w:ins w:id="5671" w:author="Verizon" w:date="2020-08-03T15:23:00Z"/>
                <w:rFonts w:ascii="Arial" w:hAnsi="Arial" w:cs="Arial"/>
                <w:sz w:val="18"/>
                <w:szCs w:val="18"/>
                <w:lang w:eastAsia="zh-CN"/>
              </w:rPr>
            </w:pPr>
            <w:ins w:id="5672" w:author="Verizon" w:date="2020-08-03T15:23:00Z">
              <w:r w:rsidRPr="006E2D90">
                <w:rPr>
                  <w:rFonts w:ascii="Arial" w:hAnsi="Arial" w:cs="Arial"/>
                  <w:sz w:val="18"/>
                  <w:szCs w:val="18"/>
                  <w:lang w:eastAsia="zh-CN"/>
                </w:rPr>
                <w:t>CA_n77A-n261A</w:t>
              </w:r>
            </w:ins>
          </w:p>
          <w:p w14:paraId="71876B5F" w14:textId="77777777" w:rsidR="00F6727F" w:rsidRPr="006E2D90" w:rsidRDefault="00F6727F" w:rsidP="00F017CA">
            <w:pPr>
              <w:pStyle w:val="NoSpacing"/>
              <w:keepNext/>
              <w:keepLines/>
              <w:jc w:val="center"/>
              <w:rPr>
                <w:ins w:id="5673" w:author="Verizon" w:date="2020-08-03T15:23:00Z"/>
                <w:rFonts w:ascii="Arial" w:hAnsi="Arial" w:cs="Arial"/>
                <w:sz w:val="18"/>
                <w:szCs w:val="18"/>
                <w:lang w:eastAsia="zh-CN"/>
              </w:rPr>
            </w:pPr>
            <w:ins w:id="5674" w:author="Verizon" w:date="2020-08-03T15:23:00Z">
              <w:r w:rsidRPr="006E2D90">
                <w:rPr>
                  <w:rFonts w:ascii="Arial" w:hAnsi="Arial" w:cs="Arial"/>
                  <w:sz w:val="18"/>
                  <w:szCs w:val="18"/>
                  <w:lang w:eastAsia="zh-CN"/>
                </w:rPr>
                <w:t>CA_n77A-n261G</w:t>
              </w:r>
            </w:ins>
          </w:p>
          <w:p w14:paraId="732F211B" w14:textId="77777777" w:rsidR="00F6727F" w:rsidRPr="006E2D90" w:rsidRDefault="00F6727F" w:rsidP="00F017CA">
            <w:pPr>
              <w:pStyle w:val="NoSpacing"/>
              <w:jc w:val="center"/>
              <w:rPr>
                <w:ins w:id="5675" w:author="Verizon" w:date="2020-08-03T15:23:00Z"/>
                <w:rFonts w:ascii="Arial" w:hAnsi="Arial" w:cs="Arial"/>
                <w:sz w:val="18"/>
                <w:szCs w:val="18"/>
              </w:rPr>
            </w:pPr>
            <w:ins w:id="5676" w:author="Verizon" w:date="2020-08-03T15:23:00Z">
              <w:r w:rsidRPr="006E2D90">
                <w:rPr>
                  <w:rFonts w:ascii="Arial" w:hAnsi="Arial" w:cs="Arial"/>
                  <w:sz w:val="18"/>
                  <w:szCs w:val="18"/>
                  <w:lang w:eastAsia="zh-CN"/>
                </w:rPr>
                <w:t>CA_n77A-n261H</w:t>
              </w:r>
            </w:ins>
          </w:p>
        </w:tc>
        <w:tc>
          <w:tcPr>
            <w:tcW w:w="746" w:type="dxa"/>
            <w:vMerge w:val="restart"/>
            <w:tcBorders>
              <w:left w:val="single" w:sz="4" w:space="0" w:color="auto"/>
              <w:right w:val="single" w:sz="4" w:space="0" w:color="auto"/>
            </w:tcBorders>
            <w:vAlign w:val="center"/>
          </w:tcPr>
          <w:p w14:paraId="721603EA" w14:textId="77777777" w:rsidR="00F6727F" w:rsidRPr="00232036" w:rsidRDefault="00F6727F" w:rsidP="00F017CA">
            <w:pPr>
              <w:jc w:val="center"/>
              <w:rPr>
                <w:ins w:id="5677" w:author="Verizon" w:date="2020-08-03T15:23:00Z"/>
                <w:rFonts w:ascii="Arial" w:hAnsi="Arial" w:cs="Arial"/>
                <w:sz w:val="18"/>
                <w:szCs w:val="18"/>
              </w:rPr>
            </w:pPr>
            <w:ins w:id="5678"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1A112A1" w14:textId="77777777" w:rsidR="00F6727F" w:rsidRPr="00232036" w:rsidRDefault="00F6727F" w:rsidP="00F017CA">
            <w:pPr>
              <w:jc w:val="center"/>
              <w:rPr>
                <w:ins w:id="5679" w:author="Verizon" w:date="2020-08-03T15:23:00Z"/>
                <w:rFonts w:ascii="Arial" w:hAnsi="Arial" w:cs="Arial"/>
                <w:sz w:val="18"/>
                <w:szCs w:val="18"/>
              </w:rPr>
            </w:pPr>
            <w:ins w:id="5680"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2B54969D" w14:textId="77777777" w:rsidR="00F6727F" w:rsidRPr="00232036" w:rsidRDefault="00F6727F" w:rsidP="00F017CA">
            <w:pPr>
              <w:jc w:val="center"/>
              <w:rPr>
                <w:ins w:id="568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22BCA1" w14:textId="77777777" w:rsidR="00F6727F" w:rsidRPr="00232036" w:rsidRDefault="00F6727F" w:rsidP="00F017CA">
            <w:pPr>
              <w:jc w:val="center"/>
              <w:rPr>
                <w:ins w:id="5682" w:author="Verizon" w:date="2020-08-03T15:23:00Z"/>
                <w:rFonts w:ascii="Arial" w:hAnsi="Arial" w:cs="Arial"/>
                <w:sz w:val="18"/>
                <w:szCs w:val="18"/>
              </w:rPr>
            </w:pPr>
            <w:ins w:id="568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AB6426" w14:textId="77777777" w:rsidR="00F6727F" w:rsidRPr="00232036" w:rsidRDefault="00F6727F" w:rsidP="00F017CA">
            <w:pPr>
              <w:jc w:val="center"/>
              <w:rPr>
                <w:ins w:id="5684" w:author="Verizon" w:date="2020-08-03T15:23:00Z"/>
                <w:rFonts w:ascii="Arial" w:hAnsi="Arial" w:cs="Arial"/>
                <w:sz w:val="18"/>
                <w:szCs w:val="18"/>
              </w:rPr>
            </w:pPr>
            <w:ins w:id="568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2DE2B7" w14:textId="77777777" w:rsidR="00F6727F" w:rsidRPr="00232036" w:rsidRDefault="00F6727F" w:rsidP="00F017CA">
            <w:pPr>
              <w:jc w:val="center"/>
              <w:rPr>
                <w:ins w:id="5686" w:author="Verizon" w:date="2020-08-03T15:23:00Z"/>
                <w:rFonts w:ascii="Arial" w:hAnsi="Arial" w:cs="Arial"/>
                <w:sz w:val="18"/>
                <w:szCs w:val="18"/>
              </w:rPr>
            </w:pPr>
            <w:ins w:id="568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5F694F" w14:textId="77777777" w:rsidR="00F6727F" w:rsidRPr="00232036" w:rsidRDefault="00F6727F" w:rsidP="00F017CA">
            <w:pPr>
              <w:jc w:val="center"/>
              <w:rPr>
                <w:ins w:id="5688" w:author="Verizon" w:date="2020-08-03T15:23:00Z"/>
                <w:rFonts w:ascii="Arial" w:hAnsi="Arial" w:cs="Arial"/>
                <w:sz w:val="18"/>
                <w:szCs w:val="18"/>
              </w:rPr>
            </w:pPr>
            <w:ins w:id="5689"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57EBF1" w14:textId="77777777" w:rsidR="00F6727F" w:rsidRPr="00232036" w:rsidRDefault="00F6727F" w:rsidP="00F017CA">
            <w:pPr>
              <w:jc w:val="center"/>
              <w:rPr>
                <w:ins w:id="5690" w:author="Verizon" w:date="2020-08-03T15:23:00Z"/>
                <w:rFonts w:ascii="Arial" w:hAnsi="Arial" w:cs="Arial"/>
                <w:sz w:val="18"/>
                <w:szCs w:val="18"/>
              </w:rPr>
            </w:pPr>
            <w:ins w:id="569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035A24" w14:textId="77777777" w:rsidR="00F6727F" w:rsidRPr="00232036" w:rsidRDefault="00F6727F" w:rsidP="00F017CA">
            <w:pPr>
              <w:jc w:val="center"/>
              <w:rPr>
                <w:ins w:id="5692" w:author="Verizon" w:date="2020-08-03T15:23:00Z"/>
                <w:rFonts w:ascii="Arial" w:hAnsi="Arial" w:cs="Arial"/>
                <w:sz w:val="18"/>
                <w:szCs w:val="18"/>
              </w:rPr>
            </w:pPr>
            <w:ins w:id="569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A5C589" w14:textId="77777777" w:rsidR="00F6727F" w:rsidRPr="00232036" w:rsidRDefault="00F6727F" w:rsidP="00F017CA">
            <w:pPr>
              <w:jc w:val="center"/>
              <w:rPr>
                <w:ins w:id="5694" w:author="Verizon" w:date="2020-08-03T15:23:00Z"/>
                <w:rFonts w:ascii="Arial" w:hAnsi="Arial" w:cs="Arial"/>
                <w:sz w:val="18"/>
                <w:szCs w:val="18"/>
              </w:rPr>
            </w:pPr>
            <w:ins w:id="569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97E3EC" w14:textId="77777777" w:rsidR="00F6727F" w:rsidRPr="00232036" w:rsidRDefault="00F6727F" w:rsidP="00F017CA">
            <w:pPr>
              <w:jc w:val="center"/>
              <w:rPr>
                <w:ins w:id="569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0FB5B1" w14:textId="77777777" w:rsidR="00F6727F" w:rsidRPr="00232036" w:rsidRDefault="00F6727F" w:rsidP="00F017CA">
            <w:pPr>
              <w:jc w:val="center"/>
              <w:rPr>
                <w:ins w:id="5697"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BA22CA" w14:textId="77777777" w:rsidR="00F6727F" w:rsidRPr="00232036" w:rsidRDefault="00F6727F" w:rsidP="00F017CA">
            <w:pPr>
              <w:jc w:val="center"/>
              <w:rPr>
                <w:ins w:id="5698"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D570E8" w14:textId="77777777" w:rsidR="00F6727F" w:rsidRPr="00232036" w:rsidRDefault="00F6727F" w:rsidP="00F017CA">
            <w:pPr>
              <w:jc w:val="center"/>
              <w:rPr>
                <w:ins w:id="569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593FBC" w14:textId="77777777" w:rsidR="00F6727F" w:rsidRPr="00232036" w:rsidRDefault="00F6727F" w:rsidP="00F017CA">
            <w:pPr>
              <w:jc w:val="center"/>
              <w:rPr>
                <w:ins w:id="5700"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EEE5C4" w14:textId="77777777" w:rsidR="00F6727F" w:rsidRPr="00232036" w:rsidRDefault="00F6727F" w:rsidP="00F017CA">
            <w:pPr>
              <w:jc w:val="center"/>
              <w:rPr>
                <w:ins w:id="5701"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F15B34" w14:textId="77777777" w:rsidR="00F6727F" w:rsidRPr="00232036" w:rsidRDefault="00F6727F" w:rsidP="00F017CA">
            <w:pPr>
              <w:jc w:val="center"/>
              <w:rPr>
                <w:ins w:id="5702"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3B44D346" w14:textId="77777777" w:rsidR="00F6727F" w:rsidRPr="00232036" w:rsidRDefault="00F6727F" w:rsidP="00F017CA">
            <w:pPr>
              <w:jc w:val="center"/>
              <w:rPr>
                <w:ins w:id="5703" w:author="Verizon" w:date="2020-08-03T15:23:00Z"/>
                <w:rFonts w:ascii="Arial" w:hAnsi="Arial" w:cs="Arial"/>
                <w:sz w:val="18"/>
                <w:szCs w:val="18"/>
              </w:rPr>
            </w:pPr>
            <w:ins w:id="5704" w:author="Verizon" w:date="2020-08-03T15:23:00Z">
              <w:r w:rsidRPr="00232036">
                <w:rPr>
                  <w:rFonts w:ascii="Arial" w:hAnsi="Arial" w:cs="Arial"/>
                  <w:sz w:val="18"/>
                  <w:szCs w:val="18"/>
                </w:rPr>
                <w:t>0</w:t>
              </w:r>
            </w:ins>
          </w:p>
        </w:tc>
      </w:tr>
      <w:tr w:rsidR="00F6727F" w:rsidRPr="00232036" w14:paraId="1BB606A6" w14:textId="77777777" w:rsidTr="00F017CA">
        <w:trPr>
          <w:trHeight w:val="148"/>
          <w:jc w:val="center"/>
          <w:ins w:id="5705" w:author="Verizon" w:date="2020-08-03T15:23:00Z"/>
        </w:trPr>
        <w:tc>
          <w:tcPr>
            <w:tcW w:w="2065" w:type="dxa"/>
            <w:vMerge/>
            <w:tcBorders>
              <w:left w:val="single" w:sz="4" w:space="0" w:color="auto"/>
              <w:right w:val="single" w:sz="4" w:space="0" w:color="auto"/>
            </w:tcBorders>
            <w:vAlign w:val="center"/>
          </w:tcPr>
          <w:p w14:paraId="30C7DDAB" w14:textId="77777777" w:rsidR="00F6727F" w:rsidRPr="007C1C81" w:rsidRDefault="00F6727F" w:rsidP="00F017CA">
            <w:pPr>
              <w:pStyle w:val="NoSpacing"/>
              <w:jc w:val="center"/>
              <w:rPr>
                <w:ins w:id="5706"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7E8FBB9D" w14:textId="77777777" w:rsidR="00F6727F" w:rsidRPr="007C1C81" w:rsidRDefault="00F6727F" w:rsidP="00F017CA">
            <w:pPr>
              <w:pStyle w:val="NoSpacing"/>
              <w:jc w:val="center"/>
              <w:rPr>
                <w:ins w:id="5707"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6B1D75B6" w14:textId="77777777" w:rsidR="00F6727F" w:rsidRPr="00232036" w:rsidRDefault="00F6727F" w:rsidP="00F017CA">
            <w:pPr>
              <w:jc w:val="center"/>
              <w:rPr>
                <w:ins w:id="5708"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39B4BC" w14:textId="77777777" w:rsidR="00F6727F" w:rsidRPr="00232036" w:rsidRDefault="00F6727F" w:rsidP="00F017CA">
            <w:pPr>
              <w:jc w:val="center"/>
              <w:rPr>
                <w:ins w:id="5709" w:author="Verizon" w:date="2020-08-03T15:23:00Z"/>
                <w:rFonts w:ascii="Arial" w:hAnsi="Arial" w:cs="Arial"/>
                <w:sz w:val="18"/>
                <w:szCs w:val="18"/>
              </w:rPr>
            </w:pPr>
            <w:ins w:id="5710"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14D7869D" w14:textId="77777777" w:rsidR="00F6727F" w:rsidRPr="00232036" w:rsidRDefault="00F6727F" w:rsidP="00F017CA">
            <w:pPr>
              <w:jc w:val="center"/>
              <w:rPr>
                <w:ins w:id="571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53E13F" w14:textId="77777777" w:rsidR="00F6727F" w:rsidRPr="00232036" w:rsidRDefault="00F6727F" w:rsidP="00F017CA">
            <w:pPr>
              <w:jc w:val="center"/>
              <w:rPr>
                <w:ins w:id="5712" w:author="Verizon" w:date="2020-08-03T15:23:00Z"/>
                <w:rFonts w:ascii="Arial" w:hAnsi="Arial" w:cs="Arial"/>
                <w:sz w:val="18"/>
                <w:szCs w:val="18"/>
              </w:rPr>
            </w:pPr>
            <w:ins w:id="571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F4E7CE" w14:textId="77777777" w:rsidR="00F6727F" w:rsidRPr="00232036" w:rsidRDefault="00F6727F" w:rsidP="00F017CA">
            <w:pPr>
              <w:jc w:val="center"/>
              <w:rPr>
                <w:ins w:id="5714" w:author="Verizon" w:date="2020-08-03T15:23:00Z"/>
                <w:rFonts w:ascii="Arial" w:hAnsi="Arial" w:cs="Arial"/>
                <w:sz w:val="18"/>
                <w:szCs w:val="18"/>
              </w:rPr>
            </w:pPr>
            <w:ins w:id="571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6DB357" w14:textId="77777777" w:rsidR="00F6727F" w:rsidRPr="00232036" w:rsidRDefault="00F6727F" w:rsidP="00F017CA">
            <w:pPr>
              <w:jc w:val="center"/>
              <w:rPr>
                <w:ins w:id="5716" w:author="Verizon" w:date="2020-08-03T15:23:00Z"/>
                <w:rFonts w:ascii="Arial" w:hAnsi="Arial" w:cs="Arial"/>
                <w:sz w:val="18"/>
                <w:szCs w:val="18"/>
              </w:rPr>
            </w:pPr>
            <w:ins w:id="571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85BA7E" w14:textId="77777777" w:rsidR="00F6727F" w:rsidRPr="00232036" w:rsidRDefault="00F6727F" w:rsidP="00F017CA">
            <w:pPr>
              <w:jc w:val="center"/>
              <w:rPr>
                <w:ins w:id="5718" w:author="Verizon" w:date="2020-08-03T15:23:00Z"/>
                <w:rFonts w:ascii="Arial" w:hAnsi="Arial" w:cs="Arial"/>
                <w:sz w:val="18"/>
                <w:szCs w:val="18"/>
              </w:rPr>
            </w:pPr>
            <w:ins w:id="5719"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503BDA" w14:textId="77777777" w:rsidR="00F6727F" w:rsidRPr="00232036" w:rsidRDefault="00F6727F" w:rsidP="00F017CA">
            <w:pPr>
              <w:jc w:val="center"/>
              <w:rPr>
                <w:ins w:id="5720" w:author="Verizon" w:date="2020-08-03T15:23:00Z"/>
                <w:rFonts w:ascii="Arial" w:hAnsi="Arial" w:cs="Arial"/>
                <w:sz w:val="18"/>
                <w:szCs w:val="18"/>
              </w:rPr>
            </w:pPr>
            <w:ins w:id="572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15105B" w14:textId="77777777" w:rsidR="00F6727F" w:rsidRPr="00232036" w:rsidRDefault="00F6727F" w:rsidP="00F017CA">
            <w:pPr>
              <w:jc w:val="center"/>
              <w:rPr>
                <w:ins w:id="5722" w:author="Verizon" w:date="2020-08-03T15:23:00Z"/>
                <w:rFonts w:ascii="Arial" w:hAnsi="Arial" w:cs="Arial"/>
                <w:sz w:val="18"/>
                <w:szCs w:val="18"/>
              </w:rPr>
            </w:pPr>
            <w:ins w:id="572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1215E0F" w14:textId="77777777" w:rsidR="00F6727F" w:rsidRPr="00232036" w:rsidRDefault="00F6727F" w:rsidP="00F017CA">
            <w:pPr>
              <w:jc w:val="center"/>
              <w:rPr>
                <w:ins w:id="5724" w:author="Verizon" w:date="2020-08-03T15:23:00Z"/>
                <w:rFonts w:ascii="Arial" w:hAnsi="Arial" w:cs="Arial"/>
                <w:sz w:val="18"/>
                <w:szCs w:val="18"/>
              </w:rPr>
            </w:pPr>
            <w:ins w:id="572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22279D" w14:textId="77777777" w:rsidR="00F6727F" w:rsidRPr="00232036" w:rsidRDefault="00F6727F" w:rsidP="00F017CA">
            <w:pPr>
              <w:jc w:val="center"/>
              <w:rPr>
                <w:ins w:id="5726" w:author="Verizon" w:date="2020-08-03T15:23:00Z"/>
                <w:rFonts w:ascii="Arial" w:hAnsi="Arial" w:cs="Arial"/>
                <w:sz w:val="18"/>
                <w:szCs w:val="18"/>
              </w:rPr>
            </w:pPr>
            <w:ins w:id="572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56746B" w14:textId="77777777" w:rsidR="00F6727F" w:rsidRPr="00232036" w:rsidRDefault="00F6727F" w:rsidP="00F017CA">
            <w:pPr>
              <w:jc w:val="center"/>
              <w:rPr>
                <w:ins w:id="5728" w:author="Verizon" w:date="2020-08-03T15:23:00Z"/>
                <w:rFonts w:ascii="Arial" w:hAnsi="Arial" w:cs="Arial"/>
                <w:sz w:val="18"/>
                <w:szCs w:val="18"/>
              </w:rPr>
            </w:pPr>
            <w:ins w:id="5729"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1CBD2A87" w14:textId="77777777" w:rsidR="00F6727F" w:rsidRPr="00232036" w:rsidRDefault="00F6727F" w:rsidP="00F017CA">
            <w:pPr>
              <w:jc w:val="center"/>
              <w:rPr>
                <w:ins w:id="5730" w:author="Verizon" w:date="2020-08-03T15:23:00Z"/>
                <w:rFonts w:ascii="Arial" w:hAnsi="Arial" w:cs="Arial"/>
                <w:sz w:val="18"/>
                <w:szCs w:val="18"/>
              </w:rPr>
            </w:pPr>
            <w:ins w:id="573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15480C" w14:textId="77777777" w:rsidR="00F6727F" w:rsidRPr="00232036" w:rsidRDefault="00F6727F" w:rsidP="00F017CA">
            <w:pPr>
              <w:jc w:val="center"/>
              <w:rPr>
                <w:ins w:id="5732" w:author="Verizon" w:date="2020-08-03T15:23:00Z"/>
                <w:rFonts w:ascii="Arial" w:hAnsi="Arial" w:cs="Arial"/>
                <w:sz w:val="18"/>
                <w:szCs w:val="18"/>
              </w:rPr>
            </w:pPr>
            <w:ins w:id="573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79C761" w14:textId="77777777" w:rsidR="00F6727F" w:rsidRPr="00232036" w:rsidRDefault="00F6727F" w:rsidP="00F017CA">
            <w:pPr>
              <w:jc w:val="center"/>
              <w:rPr>
                <w:ins w:id="5734" w:author="Verizon" w:date="2020-08-03T15:23:00Z"/>
                <w:rFonts w:ascii="Arial" w:hAnsi="Arial" w:cs="Arial"/>
                <w:sz w:val="18"/>
                <w:szCs w:val="18"/>
              </w:rPr>
            </w:pPr>
            <w:ins w:id="573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E2B7F8" w14:textId="77777777" w:rsidR="00F6727F" w:rsidRPr="00232036" w:rsidRDefault="00F6727F" w:rsidP="00F017CA">
            <w:pPr>
              <w:jc w:val="center"/>
              <w:rPr>
                <w:ins w:id="5736" w:author="Verizon" w:date="2020-08-03T15:23:00Z"/>
                <w:rFonts w:ascii="Arial" w:hAnsi="Arial" w:cs="Arial"/>
                <w:sz w:val="18"/>
                <w:szCs w:val="18"/>
              </w:rPr>
            </w:pPr>
            <w:ins w:id="5737"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9B875F1" w14:textId="77777777" w:rsidR="00F6727F" w:rsidRPr="00232036" w:rsidRDefault="00F6727F" w:rsidP="00F017CA">
            <w:pPr>
              <w:jc w:val="center"/>
              <w:rPr>
                <w:ins w:id="5738"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44917804" w14:textId="77777777" w:rsidR="00F6727F" w:rsidRPr="00232036" w:rsidRDefault="00F6727F" w:rsidP="00F017CA">
            <w:pPr>
              <w:jc w:val="center"/>
              <w:rPr>
                <w:ins w:id="5739" w:author="Verizon" w:date="2020-08-03T15:23:00Z"/>
                <w:rFonts w:ascii="Arial" w:hAnsi="Arial" w:cs="Arial"/>
                <w:sz w:val="18"/>
                <w:szCs w:val="18"/>
              </w:rPr>
            </w:pPr>
          </w:p>
        </w:tc>
      </w:tr>
      <w:tr w:rsidR="00F6727F" w:rsidRPr="00232036" w14:paraId="2746D7E4" w14:textId="77777777" w:rsidTr="00F017CA">
        <w:trPr>
          <w:trHeight w:val="148"/>
          <w:jc w:val="center"/>
          <w:ins w:id="5740" w:author="Verizon" w:date="2020-08-03T15:23:00Z"/>
        </w:trPr>
        <w:tc>
          <w:tcPr>
            <w:tcW w:w="2065" w:type="dxa"/>
            <w:vMerge/>
            <w:tcBorders>
              <w:left w:val="single" w:sz="4" w:space="0" w:color="auto"/>
              <w:right w:val="single" w:sz="4" w:space="0" w:color="auto"/>
            </w:tcBorders>
            <w:vAlign w:val="center"/>
          </w:tcPr>
          <w:p w14:paraId="3129D5F0" w14:textId="77777777" w:rsidR="00F6727F" w:rsidRPr="007C1C81" w:rsidRDefault="00F6727F" w:rsidP="00F017CA">
            <w:pPr>
              <w:pStyle w:val="NoSpacing"/>
              <w:jc w:val="center"/>
              <w:rPr>
                <w:ins w:id="5741"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2D01248A" w14:textId="77777777" w:rsidR="00F6727F" w:rsidRPr="007C1C81" w:rsidRDefault="00F6727F" w:rsidP="00F017CA">
            <w:pPr>
              <w:pStyle w:val="NoSpacing"/>
              <w:jc w:val="center"/>
              <w:rPr>
                <w:ins w:id="5742"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1FE39F7F" w14:textId="77777777" w:rsidR="00F6727F" w:rsidRPr="00232036" w:rsidRDefault="00F6727F" w:rsidP="00F017CA">
            <w:pPr>
              <w:jc w:val="center"/>
              <w:rPr>
                <w:ins w:id="5743"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6A8B0C" w14:textId="77777777" w:rsidR="00F6727F" w:rsidRPr="00232036" w:rsidRDefault="00F6727F" w:rsidP="00F017CA">
            <w:pPr>
              <w:jc w:val="center"/>
              <w:rPr>
                <w:ins w:id="5744" w:author="Verizon" w:date="2020-08-03T15:23:00Z"/>
                <w:rFonts w:ascii="Arial" w:hAnsi="Arial" w:cs="Arial"/>
                <w:sz w:val="18"/>
                <w:szCs w:val="18"/>
              </w:rPr>
            </w:pPr>
            <w:ins w:id="5745"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465493D" w14:textId="77777777" w:rsidR="00F6727F" w:rsidRPr="00232036" w:rsidRDefault="00F6727F" w:rsidP="00F017CA">
            <w:pPr>
              <w:jc w:val="center"/>
              <w:rPr>
                <w:ins w:id="574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B788FF" w14:textId="77777777" w:rsidR="00F6727F" w:rsidRPr="00232036" w:rsidRDefault="00F6727F" w:rsidP="00F017CA">
            <w:pPr>
              <w:jc w:val="center"/>
              <w:rPr>
                <w:ins w:id="5747" w:author="Verizon" w:date="2020-08-03T15:23:00Z"/>
                <w:rFonts w:ascii="Arial" w:hAnsi="Arial" w:cs="Arial"/>
                <w:sz w:val="18"/>
                <w:szCs w:val="18"/>
              </w:rPr>
            </w:pPr>
            <w:ins w:id="574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0F5E53" w14:textId="77777777" w:rsidR="00F6727F" w:rsidRPr="00232036" w:rsidRDefault="00F6727F" w:rsidP="00F017CA">
            <w:pPr>
              <w:jc w:val="center"/>
              <w:rPr>
                <w:ins w:id="5749" w:author="Verizon" w:date="2020-08-03T15:23:00Z"/>
                <w:rFonts w:ascii="Arial" w:hAnsi="Arial" w:cs="Arial"/>
                <w:sz w:val="18"/>
                <w:szCs w:val="18"/>
              </w:rPr>
            </w:pPr>
            <w:ins w:id="5750"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0A27F21" w14:textId="77777777" w:rsidR="00F6727F" w:rsidRPr="00232036" w:rsidRDefault="00F6727F" w:rsidP="00F017CA">
            <w:pPr>
              <w:jc w:val="center"/>
              <w:rPr>
                <w:ins w:id="5751" w:author="Verizon" w:date="2020-08-03T15:23:00Z"/>
                <w:rFonts w:ascii="Arial" w:hAnsi="Arial" w:cs="Arial"/>
                <w:sz w:val="18"/>
                <w:szCs w:val="18"/>
              </w:rPr>
            </w:pPr>
            <w:ins w:id="575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F3DAD2" w14:textId="77777777" w:rsidR="00F6727F" w:rsidRPr="00232036" w:rsidRDefault="00F6727F" w:rsidP="00F017CA">
            <w:pPr>
              <w:jc w:val="center"/>
              <w:rPr>
                <w:ins w:id="5753" w:author="Verizon" w:date="2020-08-03T15:23:00Z"/>
                <w:rFonts w:ascii="Arial" w:hAnsi="Arial" w:cs="Arial"/>
                <w:sz w:val="18"/>
                <w:szCs w:val="18"/>
              </w:rPr>
            </w:pPr>
            <w:ins w:id="5754"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1E8F37" w14:textId="77777777" w:rsidR="00F6727F" w:rsidRPr="00232036" w:rsidRDefault="00F6727F" w:rsidP="00F017CA">
            <w:pPr>
              <w:jc w:val="center"/>
              <w:rPr>
                <w:ins w:id="5755" w:author="Verizon" w:date="2020-08-03T15:23:00Z"/>
                <w:rFonts w:ascii="Arial" w:hAnsi="Arial" w:cs="Arial"/>
                <w:sz w:val="18"/>
                <w:szCs w:val="18"/>
              </w:rPr>
            </w:pPr>
            <w:ins w:id="575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1692485" w14:textId="77777777" w:rsidR="00F6727F" w:rsidRPr="00232036" w:rsidRDefault="00F6727F" w:rsidP="00F017CA">
            <w:pPr>
              <w:jc w:val="center"/>
              <w:rPr>
                <w:ins w:id="5757" w:author="Verizon" w:date="2020-08-03T15:23:00Z"/>
                <w:rFonts w:ascii="Arial" w:hAnsi="Arial" w:cs="Arial"/>
                <w:sz w:val="18"/>
                <w:szCs w:val="18"/>
              </w:rPr>
            </w:pPr>
            <w:ins w:id="575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AADF9B" w14:textId="77777777" w:rsidR="00F6727F" w:rsidRPr="00232036" w:rsidRDefault="00F6727F" w:rsidP="00F017CA">
            <w:pPr>
              <w:jc w:val="center"/>
              <w:rPr>
                <w:ins w:id="5759" w:author="Verizon" w:date="2020-08-03T15:23:00Z"/>
                <w:rFonts w:ascii="Arial" w:hAnsi="Arial" w:cs="Arial"/>
                <w:sz w:val="18"/>
                <w:szCs w:val="18"/>
              </w:rPr>
            </w:pPr>
            <w:ins w:id="576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50F641" w14:textId="77777777" w:rsidR="00F6727F" w:rsidRPr="00232036" w:rsidRDefault="00F6727F" w:rsidP="00F017CA">
            <w:pPr>
              <w:jc w:val="center"/>
              <w:rPr>
                <w:ins w:id="5761" w:author="Verizon" w:date="2020-08-03T15:23:00Z"/>
                <w:rFonts w:ascii="Arial" w:hAnsi="Arial" w:cs="Arial"/>
                <w:sz w:val="18"/>
                <w:szCs w:val="18"/>
              </w:rPr>
            </w:pPr>
            <w:ins w:id="576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03F73F" w14:textId="77777777" w:rsidR="00F6727F" w:rsidRPr="00232036" w:rsidRDefault="00F6727F" w:rsidP="00F017CA">
            <w:pPr>
              <w:jc w:val="center"/>
              <w:rPr>
                <w:ins w:id="5763" w:author="Verizon" w:date="2020-08-03T15:23:00Z"/>
                <w:rFonts w:ascii="Arial" w:hAnsi="Arial" w:cs="Arial"/>
                <w:sz w:val="18"/>
                <w:szCs w:val="18"/>
              </w:rPr>
            </w:pPr>
            <w:ins w:id="5764"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3F3131B6" w14:textId="77777777" w:rsidR="00F6727F" w:rsidRPr="00232036" w:rsidRDefault="00F6727F" w:rsidP="00F017CA">
            <w:pPr>
              <w:jc w:val="center"/>
              <w:rPr>
                <w:ins w:id="5765" w:author="Verizon" w:date="2020-08-03T15:23:00Z"/>
                <w:rFonts w:ascii="Arial" w:hAnsi="Arial" w:cs="Arial"/>
                <w:sz w:val="18"/>
                <w:szCs w:val="18"/>
              </w:rPr>
            </w:pPr>
            <w:ins w:id="576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4CD67A" w14:textId="77777777" w:rsidR="00F6727F" w:rsidRPr="00232036" w:rsidRDefault="00F6727F" w:rsidP="00F017CA">
            <w:pPr>
              <w:jc w:val="center"/>
              <w:rPr>
                <w:ins w:id="5767" w:author="Verizon" w:date="2020-08-03T15:23:00Z"/>
                <w:rFonts w:ascii="Arial" w:hAnsi="Arial" w:cs="Arial"/>
                <w:sz w:val="18"/>
                <w:szCs w:val="18"/>
              </w:rPr>
            </w:pPr>
            <w:ins w:id="576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CCEB79" w14:textId="77777777" w:rsidR="00F6727F" w:rsidRPr="00232036" w:rsidRDefault="00F6727F" w:rsidP="00F017CA">
            <w:pPr>
              <w:jc w:val="center"/>
              <w:rPr>
                <w:ins w:id="5769" w:author="Verizon" w:date="2020-08-03T15:23:00Z"/>
                <w:rFonts w:ascii="Arial" w:hAnsi="Arial" w:cs="Arial"/>
                <w:sz w:val="18"/>
                <w:szCs w:val="18"/>
              </w:rPr>
            </w:pPr>
            <w:ins w:id="5770"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B72630A" w14:textId="77777777" w:rsidR="00F6727F" w:rsidRPr="00232036" w:rsidRDefault="00F6727F" w:rsidP="00F017CA">
            <w:pPr>
              <w:jc w:val="center"/>
              <w:rPr>
                <w:ins w:id="5771" w:author="Verizon" w:date="2020-08-03T15:23:00Z"/>
                <w:rFonts w:ascii="Arial" w:hAnsi="Arial" w:cs="Arial"/>
                <w:sz w:val="18"/>
                <w:szCs w:val="18"/>
              </w:rPr>
            </w:pPr>
            <w:ins w:id="5772"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E4E478F" w14:textId="77777777" w:rsidR="00F6727F" w:rsidRPr="00232036" w:rsidRDefault="00F6727F" w:rsidP="00F017CA">
            <w:pPr>
              <w:jc w:val="center"/>
              <w:rPr>
                <w:ins w:id="5773"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0C1BF306" w14:textId="77777777" w:rsidR="00F6727F" w:rsidRPr="00232036" w:rsidRDefault="00F6727F" w:rsidP="00F017CA">
            <w:pPr>
              <w:jc w:val="center"/>
              <w:rPr>
                <w:ins w:id="5774" w:author="Verizon" w:date="2020-08-03T15:23:00Z"/>
                <w:rFonts w:ascii="Arial" w:hAnsi="Arial" w:cs="Arial"/>
                <w:sz w:val="18"/>
                <w:szCs w:val="18"/>
              </w:rPr>
            </w:pPr>
          </w:p>
        </w:tc>
      </w:tr>
      <w:tr w:rsidR="00F6727F" w:rsidRPr="00232036" w14:paraId="5D5A2779" w14:textId="77777777" w:rsidTr="00F017CA">
        <w:trPr>
          <w:trHeight w:val="148"/>
          <w:jc w:val="center"/>
          <w:ins w:id="5775" w:author="Verizon" w:date="2020-08-03T15:23:00Z"/>
        </w:trPr>
        <w:tc>
          <w:tcPr>
            <w:tcW w:w="2065" w:type="dxa"/>
            <w:vMerge/>
            <w:tcBorders>
              <w:left w:val="single" w:sz="4" w:space="0" w:color="auto"/>
              <w:right w:val="single" w:sz="4" w:space="0" w:color="auto"/>
            </w:tcBorders>
            <w:vAlign w:val="center"/>
          </w:tcPr>
          <w:p w14:paraId="63D50DD5" w14:textId="77777777" w:rsidR="00F6727F" w:rsidRPr="007C1C81" w:rsidRDefault="00F6727F" w:rsidP="00F017CA">
            <w:pPr>
              <w:pStyle w:val="NoSpacing"/>
              <w:jc w:val="center"/>
              <w:rPr>
                <w:ins w:id="5776"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7F809392" w14:textId="77777777" w:rsidR="00F6727F" w:rsidRPr="007C1C81" w:rsidRDefault="00F6727F" w:rsidP="00F017CA">
            <w:pPr>
              <w:pStyle w:val="NoSpacing"/>
              <w:jc w:val="center"/>
              <w:rPr>
                <w:ins w:id="5777"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02AA3729" w14:textId="77777777" w:rsidR="00F6727F" w:rsidRPr="00232036" w:rsidRDefault="00F6727F" w:rsidP="00F017CA">
            <w:pPr>
              <w:jc w:val="center"/>
              <w:rPr>
                <w:ins w:id="5778" w:author="Verizon" w:date="2020-08-03T15:23:00Z"/>
                <w:rFonts w:ascii="Arial" w:hAnsi="Arial" w:cs="Arial"/>
                <w:sz w:val="18"/>
                <w:szCs w:val="18"/>
              </w:rPr>
            </w:pPr>
            <w:ins w:id="5779"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5712E1C1" w14:textId="77777777" w:rsidR="00F6727F" w:rsidRPr="00232036" w:rsidRDefault="00F6727F" w:rsidP="00F017CA">
            <w:pPr>
              <w:jc w:val="center"/>
              <w:rPr>
                <w:ins w:id="5780" w:author="Verizon" w:date="2020-08-03T15:23:00Z"/>
                <w:rFonts w:ascii="Arial" w:hAnsi="Arial" w:cs="Arial"/>
                <w:sz w:val="18"/>
                <w:szCs w:val="18"/>
              </w:rPr>
            </w:pPr>
            <w:ins w:id="5781" w:author="Verizon" w:date="2020-08-03T15:23:00Z">
              <w:r w:rsidRPr="00232036">
                <w:rPr>
                  <w:rFonts w:ascii="Arial" w:hAnsi="Arial" w:cs="Arial"/>
                  <w:sz w:val="18"/>
                  <w:szCs w:val="18"/>
                </w:rPr>
                <w:t>See CA_n261(</w:t>
              </w:r>
              <w:r>
                <w:rPr>
                  <w:rFonts w:ascii="Arial" w:hAnsi="Arial" w:cs="Arial"/>
                  <w:sz w:val="18"/>
                  <w:szCs w:val="18"/>
                </w:rPr>
                <w:t>2A-H</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0A6B9C5C" w14:textId="77777777" w:rsidR="00F6727F" w:rsidRPr="00232036" w:rsidRDefault="00F6727F" w:rsidP="00F017CA">
            <w:pPr>
              <w:jc w:val="center"/>
              <w:rPr>
                <w:ins w:id="5782" w:author="Verizon" w:date="2020-08-03T15:23:00Z"/>
                <w:rFonts w:ascii="Arial" w:hAnsi="Arial" w:cs="Arial"/>
                <w:sz w:val="18"/>
                <w:szCs w:val="18"/>
              </w:rPr>
            </w:pPr>
          </w:p>
        </w:tc>
      </w:tr>
      <w:tr w:rsidR="00F6727F" w:rsidRPr="00232036" w14:paraId="1B28A06B" w14:textId="77777777" w:rsidTr="00F017CA">
        <w:trPr>
          <w:trHeight w:val="148"/>
          <w:jc w:val="center"/>
          <w:ins w:id="5783" w:author="Verizon" w:date="2020-08-03T15:23:00Z"/>
        </w:trPr>
        <w:tc>
          <w:tcPr>
            <w:tcW w:w="2065" w:type="dxa"/>
            <w:vMerge w:val="restart"/>
            <w:tcBorders>
              <w:left w:val="single" w:sz="4" w:space="0" w:color="auto"/>
              <w:right w:val="single" w:sz="4" w:space="0" w:color="auto"/>
            </w:tcBorders>
            <w:vAlign w:val="center"/>
          </w:tcPr>
          <w:p w14:paraId="66A933AF" w14:textId="77777777" w:rsidR="00F6727F" w:rsidRPr="006E2D90" w:rsidRDefault="00F6727F" w:rsidP="00F017CA">
            <w:pPr>
              <w:pStyle w:val="NoSpacing"/>
              <w:jc w:val="center"/>
              <w:rPr>
                <w:ins w:id="5784" w:author="Verizon" w:date="2020-08-03T15:23:00Z"/>
                <w:rFonts w:ascii="Arial" w:hAnsi="Arial" w:cs="Arial"/>
                <w:sz w:val="18"/>
                <w:szCs w:val="18"/>
              </w:rPr>
            </w:pPr>
            <w:ins w:id="5785" w:author="Verizon" w:date="2020-08-03T15:23:00Z">
              <w:r w:rsidRPr="006E2D90">
                <w:rPr>
                  <w:rFonts w:ascii="Arial" w:hAnsi="Arial" w:cs="Arial"/>
                  <w:sz w:val="18"/>
                  <w:szCs w:val="18"/>
                  <w:lang w:eastAsia="zh-CN"/>
                </w:rPr>
                <w:t>CA_n77A-n261(2A-G)</w:t>
              </w:r>
            </w:ins>
          </w:p>
        </w:tc>
        <w:tc>
          <w:tcPr>
            <w:tcW w:w="1980" w:type="dxa"/>
            <w:vMerge w:val="restart"/>
            <w:tcBorders>
              <w:left w:val="single" w:sz="4" w:space="0" w:color="auto"/>
              <w:right w:val="single" w:sz="4" w:space="0" w:color="auto"/>
            </w:tcBorders>
            <w:vAlign w:val="center"/>
          </w:tcPr>
          <w:p w14:paraId="04309B8B" w14:textId="77777777" w:rsidR="00F6727F" w:rsidRPr="006E2D90" w:rsidRDefault="00F6727F" w:rsidP="00F017CA">
            <w:pPr>
              <w:pStyle w:val="NoSpacing"/>
              <w:keepNext/>
              <w:keepLines/>
              <w:jc w:val="center"/>
              <w:rPr>
                <w:ins w:id="5786" w:author="Verizon" w:date="2020-08-03T15:23:00Z"/>
                <w:rFonts w:ascii="Arial" w:hAnsi="Arial" w:cs="Arial"/>
                <w:sz w:val="18"/>
                <w:szCs w:val="18"/>
                <w:lang w:eastAsia="zh-CN"/>
              </w:rPr>
            </w:pPr>
            <w:ins w:id="5787" w:author="Verizon" w:date="2020-08-03T15:23:00Z">
              <w:r w:rsidRPr="006E2D90">
                <w:rPr>
                  <w:rFonts w:ascii="Arial" w:hAnsi="Arial" w:cs="Arial"/>
                  <w:sz w:val="18"/>
                  <w:szCs w:val="18"/>
                  <w:lang w:eastAsia="zh-CN"/>
                </w:rPr>
                <w:t>CA_n77A-n261A</w:t>
              </w:r>
            </w:ins>
          </w:p>
          <w:p w14:paraId="57CBC43D" w14:textId="77777777" w:rsidR="00F6727F" w:rsidRPr="006E2D90" w:rsidRDefault="00F6727F" w:rsidP="00F017CA">
            <w:pPr>
              <w:pStyle w:val="NoSpacing"/>
              <w:jc w:val="center"/>
              <w:rPr>
                <w:ins w:id="5788" w:author="Verizon" w:date="2020-08-03T15:23:00Z"/>
                <w:rFonts w:ascii="Arial" w:hAnsi="Arial" w:cs="Arial"/>
                <w:sz w:val="18"/>
                <w:szCs w:val="18"/>
              </w:rPr>
            </w:pPr>
            <w:ins w:id="5789" w:author="Verizon" w:date="2020-08-03T15:23:00Z">
              <w:r w:rsidRPr="006E2D90">
                <w:rPr>
                  <w:rFonts w:ascii="Arial" w:hAnsi="Arial" w:cs="Arial"/>
                  <w:sz w:val="18"/>
                  <w:szCs w:val="18"/>
                  <w:lang w:eastAsia="zh-CN"/>
                </w:rPr>
                <w:t>CA_n77A-n261G</w:t>
              </w:r>
            </w:ins>
          </w:p>
        </w:tc>
        <w:tc>
          <w:tcPr>
            <w:tcW w:w="746" w:type="dxa"/>
            <w:vMerge w:val="restart"/>
            <w:tcBorders>
              <w:left w:val="single" w:sz="4" w:space="0" w:color="auto"/>
              <w:right w:val="single" w:sz="4" w:space="0" w:color="auto"/>
            </w:tcBorders>
            <w:vAlign w:val="center"/>
          </w:tcPr>
          <w:p w14:paraId="3F344076" w14:textId="77777777" w:rsidR="00F6727F" w:rsidRPr="00232036" w:rsidRDefault="00F6727F" w:rsidP="00F017CA">
            <w:pPr>
              <w:jc w:val="center"/>
              <w:rPr>
                <w:ins w:id="5790" w:author="Verizon" w:date="2020-08-03T15:23:00Z"/>
                <w:rFonts w:ascii="Arial" w:hAnsi="Arial" w:cs="Arial"/>
                <w:sz w:val="18"/>
                <w:szCs w:val="18"/>
              </w:rPr>
            </w:pPr>
            <w:ins w:id="5791"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5299C2B6" w14:textId="77777777" w:rsidR="00F6727F" w:rsidRPr="00232036" w:rsidRDefault="00F6727F" w:rsidP="00F017CA">
            <w:pPr>
              <w:jc w:val="center"/>
              <w:rPr>
                <w:ins w:id="5792" w:author="Verizon" w:date="2020-08-03T15:23:00Z"/>
                <w:rFonts w:ascii="Arial" w:hAnsi="Arial" w:cs="Arial"/>
                <w:sz w:val="18"/>
                <w:szCs w:val="18"/>
              </w:rPr>
            </w:pPr>
            <w:ins w:id="5793"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6FCFA3C5" w14:textId="77777777" w:rsidR="00F6727F" w:rsidRPr="00232036" w:rsidRDefault="00F6727F" w:rsidP="00F017CA">
            <w:pPr>
              <w:jc w:val="center"/>
              <w:rPr>
                <w:ins w:id="579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CAACBD" w14:textId="77777777" w:rsidR="00F6727F" w:rsidRPr="00232036" w:rsidRDefault="00F6727F" w:rsidP="00F017CA">
            <w:pPr>
              <w:jc w:val="center"/>
              <w:rPr>
                <w:ins w:id="5795" w:author="Verizon" w:date="2020-08-03T15:23:00Z"/>
                <w:rFonts w:ascii="Arial" w:hAnsi="Arial" w:cs="Arial"/>
                <w:sz w:val="18"/>
                <w:szCs w:val="18"/>
              </w:rPr>
            </w:pPr>
            <w:ins w:id="579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517EFC" w14:textId="77777777" w:rsidR="00F6727F" w:rsidRPr="00232036" w:rsidRDefault="00F6727F" w:rsidP="00F017CA">
            <w:pPr>
              <w:jc w:val="center"/>
              <w:rPr>
                <w:ins w:id="5797" w:author="Verizon" w:date="2020-08-03T15:23:00Z"/>
                <w:rFonts w:ascii="Arial" w:hAnsi="Arial" w:cs="Arial"/>
                <w:sz w:val="18"/>
                <w:szCs w:val="18"/>
              </w:rPr>
            </w:pPr>
            <w:ins w:id="579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818FD1" w14:textId="77777777" w:rsidR="00F6727F" w:rsidRPr="00232036" w:rsidRDefault="00F6727F" w:rsidP="00F017CA">
            <w:pPr>
              <w:jc w:val="center"/>
              <w:rPr>
                <w:ins w:id="5799" w:author="Verizon" w:date="2020-08-03T15:23:00Z"/>
                <w:rFonts w:ascii="Arial" w:hAnsi="Arial" w:cs="Arial"/>
                <w:sz w:val="18"/>
                <w:szCs w:val="18"/>
              </w:rPr>
            </w:pPr>
            <w:ins w:id="580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7731F2" w14:textId="77777777" w:rsidR="00F6727F" w:rsidRPr="00232036" w:rsidRDefault="00F6727F" w:rsidP="00F017CA">
            <w:pPr>
              <w:jc w:val="center"/>
              <w:rPr>
                <w:ins w:id="5801" w:author="Verizon" w:date="2020-08-03T15:23:00Z"/>
                <w:rFonts w:ascii="Arial" w:hAnsi="Arial" w:cs="Arial"/>
                <w:sz w:val="18"/>
                <w:szCs w:val="18"/>
              </w:rPr>
            </w:pPr>
            <w:ins w:id="5802"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C3F5C5" w14:textId="77777777" w:rsidR="00F6727F" w:rsidRPr="00232036" w:rsidRDefault="00F6727F" w:rsidP="00F017CA">
            <w:pPr>
              <w:jc w:val="center"/>
              <w:rPr>
                <w:ins w:id="5803" w:author="Verizon" w:date="2020-08-03T15:23:00Z"/>
                <w:rFonts w:ascii="Arial" w:hAnsi="Arial" w:cs="Arial"/>
                <w:sz w:val="18"/>
                <w:szCs w:val="18"/>
              </w:rPr>
            </w:pPr>
            <w:ins w:id="580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B84CEC" w14:textId="77777777" w:rsidR="00F6727F" w:rsidRPr="00232036" w:rsidRDefault="00F6727F" w:rsidP="00F017CA">
            <w:pPr>
              <w:jc w:val="center"/>
              <w:rPr>
                <w:ins w:id="5805" w:author="Verizon" w:date="2020-08-03T15:23:00Z"/>
                <w:rFonts w:ascii="Arial" w:hAnsi="Arial" w:cs="Arial"/>
                <w:sz w:val="18"/>
                <w:szCs w:val="18"/>
              </w:rPr>
            </w:pPr>
            <w:ins w:id="580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6BE913" w14:textId="77777777" w:rsidR="00F6727F" w:rsidRPr="00232036" w:rsidRDefault="00F6727F" w:rsidP="00F017CA">
            <w:pPr>
              <w:jc w:val="center"/>
              <w:rPr>
                <w:ins w:id="5807" w:author="Verizon" w:date="2020-08-03T15:23:00Z"/>
                <w:rFonts w:ascii="Arial" w:hAnsi="Arial" w:cs="Arial"/>
                <w:sz w:val="18"/>
                <w:szCs w:val="18"/>
              </w:rPr>
            </w:pPr>
            <w:ins w:id="580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D97B1B" w14:textId="77777777" w:rsidR="00F6727F" w:rsidRPr="00232036" w:rsidRDefault="00F6727F" w:rsidP="00F017CA">
            <w:pPr>
              <w:jc w:val="center"/>
              <w:rPr>
                <w:ins w:id="580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54A8BA" w14:textId="77777777" w:rsidR="00F6727F" w:rsidRPr="00232036" w:rsidRDefault="00F6727F" w:rsidP="00F017CA">
            <w:pPr>
              <w:jc w:val="center"/>
              <w:rPr>
                <w:ins w:id="5810"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D9D351" w14:textId="77777777" w:rsidR="00F6727F" w:rsidRPr="00232036" w:rsidRDefault="00F6727F" w:rsidP="00F017CA">
            <w:pPr>
              <w:jc w:val="center"/>
              <w:rPr>
                <w:ins w:id="581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CABE8" w14:textId="77777777" w:rsidR="00F6727F" w:rsidRPr="00232036" w:rsidRDefault="00F6727F" w:rsidP="00F017CA">
            <w:pPr>
              <w:jc w:val="center"/>
              <w:rPr>
                <w:ins w:id="5812"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ABC92F" w14:textId="77777777" w:rsidR="00F6727F" w:rsidRPr="00232036" w:rsidRDefault="00F6727F" w:rsidP="00F017CA">
            <w:pPr>
              <w:jc w:val="center"/>
              <w:rPr>
                <w:ins w:id="5813"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C51EB1C" w14:textId="77777777" w:rsidR="00F6727F" w:rsidRPr="00232036" w:rsidRDefault="00F6727F" w:rsidP="00F017CA">
            <w:pPr>
              <w:jc w:val="center"/>
              <w:rPr>
                <w:ins w:id="5814"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B5859C" w14:textId="77777777" w:rsidR="00F6727F" w:rsidRPr="00232036" w:rsidRDefault="00F6727F" w:rsidP="00F017CA">
            <w:pPr>
              <w:jc w:val="center"/>
              <w:rPr>
                <w:ins w:id="5815"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47D395DA" w14:textId="77777777" w:rsidR="00F6727F" w:rsidRPr="00232036" w:rsidRDefault="00F6727F" w:rsidP="00F017CA">
            <w:pPr>
              <w:jc w:val="center"/>
              <w:rPr>
                <w:ins w:id="5816" w:author="Verizon" w:date="2020-08-03T15:23:00Z"/>
                <w:rFonts w:ascii="Arial" w:hAnsi="Arial" w:cs="Arial"/>
                <w:sz w:val="18"/>
                <w:szCs w:val="18"/>
              </w:rPr>
            </w:pPr>
            <w:ins w:id="5817" w:author="Verizon" w:date="2020-08-03T15:23:00Z">
              <w:r w:rsidRPr="00232036">
                <w:rPr>
                  <w:rFonts w:ascii="Arial" w:hAnsi="Arial" w:cs="Arial"/>
                  <w:sz w:val="18"/>
                  <w:szCs w:val="18"/>
                </w:rPr>
                <w:t>0</w:t>
              </w:r>
            </w:ins>
          </w:p>
        </w:tc>
      </w:tr>
      <w:tr w:rsidR="00F6727F" w:rsidRPr="00232036" w14:paraId="13A9EF5B" w14:textId="77777777" w:rsidTr="00F017CA">
        <w:trPr>
          <w:trHeight w:val="148"/>
          <w:jc w:val="center"/>
          <w:ins w:id="5818" w:author="Verizon" w:date="2020-08-03T15:23:00Z"/>
        </w:trPr>
        <w:tc>
          <w:tcPr>
            <w:tcW w:w="2065" w:type="dxa"/>
            <w:vMerge/>
            <w:tcBorders>
              <w:left w:val="single" w:sz="4" w:space="0" w:color="auto"/>
              <w:right w:val="single" w:sz="4" w:space="0" w:color="auto"/>
            </w:tcBorders>
            <w:vAlign w:val="center"/>
          </w:tcPr>
          <w:p w14:paraId="009EE2A5" w14:textId="77777777" w:rsidR="00F6727F" w:rsidRPr="007C1C81" w:rsidRDefault="00F6727F" w:rsidP="00F017CA">
            <w:pPr>
              <w:pStyle w:val="NoSpacing"/>
              <w:jc w:val="center"/>
              <w:rPr>
                <w:ins w:id="5819"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6A698923" w14:textId="77777777" w:rsidR="00F6727F" w:rsidRPr="007C1C81" w:rsidRDefault="00F6727F" w:rsidP="00F017CA">
            <w:pPr>
              <w:pStyle w:val="NoSpacing"/>
              <w:jc w:val="center"/>
              <w:rPr>
                <w:ins w:id="5820"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6DBF0291" w14:textId="77777777" w:rsidR="00F6727F" w:rsidRPr="00232036" w:rsidRDefault="00F6727F" w:rsidP="00F017CA">
            <w:pPr>
              <w:jc w:val="center"/>
              <w:rPr>
                <w:ins w:id="582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D26DD5" w14:textId="77777777" w:rsidR="00F6727F" w:rsidRPr="00232036" w:rsidRDefault="00F6727F" w:rsidP="00F017CA">
            <w:pPr>
              <w:jc w:val="center"/>
              <w:rPr>
                <w:ins w:id="5822" w:author="Verizon" w:date="2020-08-03T15:23:00Z"/>
                <w:rFonts w:ascii="Arial" w:hAnsi="Arial" w:cs="Arial"/>
                <w:sz w:val="18"/>
                <w:szCs w:val="18"/>
              </w:rPr>
            </w:pPr>
            <w:ins w:id="5823"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4ACC79A4" w14:textId="77777777" w:rsidR="00F6727F" w:rsidRPr="00232036" w:rsidRDefault="00F6727F" w:rsidP="00F017CA">
            <w:pPr>
              <w:jc w:val="center"/>
              <w:rPr>
                <w:ins w:id="582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636CAF" w14:textId="77777777" w:rsidR="00F6727F" w:rsidRPr="00232036" w:rsidRDefault="00F6727F" w:rsidP="00F017CA">
            <w:pPr>
              <w:jc w:val="center"/>
              <w:rPr>
                <w:ins w:id="5825" w:author="Verizon" w:date="2020-08-03T15:23:00Z"/>
                <w:rFonts w:ascii="Arial" w:hAnsi="Arial" w:cs="Arial"/>
                <w:sz w:val="18"/>
                <w:szCs w:val="18"/>
              </w:rPr>
            </w:pPr>
            <w:ins w:id="582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4D42D2" w14:textId="77777777" w:rsidR="00F6727F" w:rsidRPr="00232036" w:rsidRDefault="00F6727F" w:rsidP="00F017CA">
            <w:pPr>
              <w:jc w:val="center"/>
              <w:rPr>
                <w:ins w:id="5827" w:author="Verizon" w:date="2020-08-03T15:23:00Z"/>
                <w:rFonts w:ascii="Arial" w:hAnsi="Arial" w:cs="Arial"/>
                <w:sz w:val="18"/>
                <w:szCs w:val="18"/>
              </w:rPr>
            </w:pPr>
            <w:ins w:id="582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097CE7" w14:textId="77777777" w:rsidR="00F6727F" w:rsidRPr="00232036" w:rsidRDefault="00F6727F" w:rsidP="00F017CA">
            <w:pPr>
              <w:jc w:val="center"/>
              <w:rPr>
                <w:ins w:id="5829" w:author="Verizon" w:date="2020-08-03T15:23:00Z"/>
                <w:rFonts w:ascii="Arial" w:hAnsi="Arial" w:cs="Arial"/>
                <w:sz w:val="18"/>
                <w:szCs w:val="18"/>
              </w:rPr>
            </w:pPr>
            <w:ins w:id="583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09AB9F" w14:textId="77777777" w:rsidR="00F6727F" w:rsidRPr="00232036" w:rsidRDefault="00F6727F" w:rsidP="00F017CA">
            <w:pPr>
              <w:jc w:val="center"/>
              <w:rPr>
                <w:ins w:id="5831" w:author="Verizon" w:date="2020-08-03T15:23:00Z"/>
                <w:rFonts w:ascii="Arial" w:hAnsi="Arial" w:cs="Arial"/>
                <w:sz w:val="18"/>
                <w:szCs w:val="18"/>
              </w:rPr>
            </w:pPr>
            <w:ins w:id="5832"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09B66B" w14:textId="77777777" w:rsidR="00F6727F" w:rsidRPr="00232036" w:rsidRDefault="00F6727F" w:rsidP="00F017CA">
            <w:pPr>
              <w:jc w:val="center"/>
              <w:rPr>
                <w:ins w:id="5833" w:author="Verizon" w:date="2020-08-03T15:23:00Z"/>
                <w:rFonts w:ascii="Arial" w:hAnsi="Arial" w:cs="Arial"/>
                <w:sz w:val="18"/>
                <w:szCs w:val="18"/>
              </w:rPr>
            </w:pPr>
            <w:ins w:id="583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A827E5" w14:textId="77777777" w:rsidR="00F6727F" w:rsidRPr="00232036" w:rsidRDefault="00F6727F" w:rsidP="00F017CA">
            <w:pPr>
              <w:jc w:val="center"/>
              <w:rPr>
                <w:ins w:id="5835" w:author="Verizon" w:date="2020-08-03T15:23:00Z"/>
                <w:rFonts w:ascii="Arial" w:hAnsi="Arial" w:cs="Arial"/>
                <w:sz w:val="18"/>
                <w:szCs w:val="18"/>
              </w:rPr>
            </w:pPr>
            <w:ins w:id="583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0F744D" w14:textId="77777777" w:rsidR="00F6727F" w:rsidRPr="00232036" w:rsidRDefault="00F6727F" w:rsidP="00F017CA">
            <w:pPr>
              <w:jc w:val="center"/>
              <w:rPr>
                <w:ins w:id="5837" w:author="Verizon" w:date="2020-08-03T15:23:00Z"/>
                <w:rFonts w:ascii="Arial" w:hAnsi="Arial" w:cs="Arial"/>
                <w:sz w:val="18"/>
                <w:szCs w:val="18"/>
              </w:rPr>
            </w:pPr>
            <w:ins w:id="583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ED8E67" w14:textId="77777777" w:rsidR="00F6727F" w:rsidRPr="00232036" w:rsidRDefault="00F6727F" w:rsidP="00F017CA">
            <w:pPr>
              <w:jc w:val="center"/>
              <w:rPr>
                <w:ins w:id="5839" w:author="Verizon" w:date="2020-08-03T15:23:00Z"/>
                <w:rFonts w:ascii="Arial" w:hAnsi="Arial" w:cs="Arial"/>
                <w:sz w:val="18"/>
                <w:szCs w:val="18"/>
              </w:rPr>
            </w:pPr>
            <w:ins w:id="584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7CFCDA" w14:textId="77777777" w:rsidR="00F6727F" w:rsidRPr="00232036" w:rsidRDefault="00F6727F" w:rsidP="00F017CA">
            <w:pPr>
              <w:jc w:val="center"/>
              <w:rPr>
                <w:ins w:id="5841" w:author="Verizon" w:date="2020-08-03T15:23:00Z"/>
                <w:rFonts w:ascii="Arial" w:hAnsi="Arial" w:cs="Arial"/>
                <w:sz w:val="18"/>
                <w:szCs w:val="18"/>
              </w:rPr>
            </w:pPr>
            <w:ins w:id="5842"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3FFD2591" w14:textId="77777777" w:rsidR="00F6727F" w:rsidRPr="00232036" w:rsidRDefault="00F6727F" w:rsidP="00F017CA">
            <w:pPr>
              <w:jc w:val="center"/>
              <w:rPr>
                <w:ins w:id="5843" w:author="Verizon" w:date="2020-08-03T15:23:00Z"/>
                <w:rFonts w:ascii="Arial" w:hAnsi="Arial" w:cs="Arial"/>
                <w:sz w:val="18"/>
                <w:szCs w:val="18"/>
              </w:rPr>
            </w:pPr>
            <w:ins w:id="584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96F494" w14:textId="77777777" w:rsidR="00F6727F" w:rsidRPr="00232036" w:rsidRDefault="00F6727F" w:rsidP="00F017CA">
            <w:pPr>
              <w:jc w:val="center"/>
              <w:rPr>
                <w:ins w:id="5845" w:author="Verizon" w:date="2020-08-03T15:23:00Z"/>
                <w:rFonts w:ascii="Arial" w:hAnsi="Arial" w:cs="Arial"/>
                <w:sz w:val="18"/>
                <w:szCs w:val="18"/>
              </w:rPr>
            </w:pPr>
            <w:ins w:id="584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31C7DA" w14:textId="77777777" w:rsidR="00F6727F" w:rsidRPr="00232036" w:rsidRDefault="00F6727F" w:rsidP="00F017CA">
            <w:pPr>
              <w:jc w:val="center"/>
              <w:rPr>
                <w:ins w:id="5847" w:author="Verizon" w:date="2020-08-03T15:23:00Z"/>
                <w:rFonts w:ascii="Arial" w:hAnsi="Arial" w:cs="Arial"/>
                <w:sz w:val="18"/>
                <w:szCs w:val="18"/>
              </w:rPr>
            </w:pPr>
            <w:ins w:id="584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CDA3A" w14:textId="77777777" w:rsidR="00F6727F" w:rsidRPr="00232036" w:rsidRDefault="00F6727F" w:rsidP="00F017CA">
            <w:pPr>
              <w:jc w:val="center"/>
              <w:rPr>
                <w:ins w:id="5849" w:author="Verizon" w:date="2020-08-03T15:23:00Z"/>
                <w:rFonts w:ascii="Arial" w:hAnsi="Arial" w:cs="Arial"/>
                <w:sz w:val="18"/>
                <w:szCs w:val="18"/>
              </w:rPr>
            </w:pPr>
            <w:ins w:id="5850"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8DCA95A" w14:textId="77777777" w:rsidR="00F6727F" w:rsidRPr="00232036" w:rsidRDefault="00F6727F" w:rsidP="00F017CA">
            <w:pPr>
              <w:jc w:val="center"/>
              <w:rPr>
                <w:ins w:id="5851"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5459CA12" w14:textId="77777777" w:rsidR="00F6727F" w:rsidRPr="00232036" w:rsidRDefault="00F6727F" w:rsidP="00F017CA">
            <w:pPr>
              <w:jc w:val="center"/>
              <w:rPr>
                <w:ins w:id="5852" w:author="Verizon" w:date="2020-08-03T15:23:00Z"/>
                <w:rFonts w:ascii="Arial" w:hAnsi="Arial" w:cs="Arial"/>
                <w:sz w:val="18"/>
                <w:szCs w:val="18"/>
              </w:rPr>
            </w:pPr>
          </w:p>
        </w:tc>
      </w:tr>
      <w:tr w:rsidR="00F6727F" w:rsidRPr="00232036" w14:paraId="6F7425E0" w14:textId="77777777" w:rsidTr="00F017CA">
        <w:trPr>
          <w:trHeight w:val="148"/>
          <w:jc w:val="center"/>
          <w:ins w:id="5853" w:author="Verizon" w:date="2020-08-03T15:23:00Z"/>
        </w:trPr>
        <w:tc>
          <w:tcPr>
            <w:tcW w:w="2065" w:type="dxa"/>
            <w:vMerge/>
            <w:tcBorders>
              <w:left w:val="single" w:sz="4" w:space="0" w:color="auto"/>
              <w:right w:val="single" w:sz="4" w:space="0" w:color="auto"/>
            </w:tcBorders>
            <w:vAlign w:val="center"/>
          </w:tcPr>
          <w:p w14:paraId="79502F3A" w14:textId="77777777" w:rsidR="00F6727F" w:rsidRPr="007C1C81" w:rsidRDefault="00F6727F" w:rsidP="00F017CA">
            <w:pPr>
              <w:pStyle w:val="NoSpacing"/>
              <w:jc w:val="center"/>
              <w:rPr>
                <w:ins w:id="5854"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1430B49E" w14:textId="77777777" w:rsidR="00F6727F" w:rsidRPr="007C1C81" w:rsidRDefault="00F6727F" w:rsidP="00F017CA">
            <w:pPr>
              <w:pStyle w:val="NoSpacing"/>
              <w:jc w:val="center"/>
              <w:rPr>
                <w:ins w:id="5855"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2B8DBE48" w14:textId="77777777" w:rsidR="00F6727F" w:rsidRPr="00232036" w:rsidRDefault="00F6727F" w:rsidP="00F017CA">
            <w:pPr>
              <w:jc w:val="center"/>
              <w:rPr>
                <w:ins w:id="585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C9A26D" w14:textId="77777777" w:rsidR="00F6727F" w:rsidRPr="00232036" w:rsidRDefault="00F6727F" w:rsidP="00F017CA">
            <w:pPr>
              <w:jc w:val="center"/>
              <w:rPr>
                <w:ins w:id="5857" w:author="Verizon" w:date="2020-08-03T15:23:00Z"/>
                <w:rFonts w:ascii="Arial" w:hAnsi="Arial" w:cs="Arial"/>
                <w:sz w:val="18"/>
                <w:szCs w:val="18"/>
              </w:rPr>
            </w:pPr>
            <w:ins w:id="5858"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0D691A60" w14:textId="77777777" w:rsidR="00F6727F" w:rsidRPr="00232036" w:rsidRDefault="00F6727F" w:rsidP="00F017CA">
            <w:pPr>
              <w:jc w:val="center"/>
              <w:rPr>
                <w:ins w:id="585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258236" w14:textId="77777777" w:rsidR="00F6727F" w:rsidRPr="00232036" w:rsidRDefault="00F6727F" w:rsidP="00F017CA">
            <w:pPr>
              <w:jc w:val="center"/>
              <w:rPr>
                <w:ins w:id="5860" w:author="Verizon" w:date="2020-08-03T15:23:00Z"/>
                <w:rFonts w:ascii="Arial" w:hAnsi="Arial" w:cs="Arial"/>
                <w:sz w:val="18"/>
                <w:szCs w:val="18"/>
              </w:rPr>
            </w:pPr>
            <w:ins w:id="586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0100F8" w14:textId="77777777" w:rsidR="00F6727F" w:rsidRPr="00232036" w:rsidRDefault="00F6727F" w:rsidP="00F017CA">
            <w:pPr>
              <w:jc w:val="center"/>
              <w:rPr>
                <w:ins w:id="5862" w:author="Verizon" w:date="2020-08-03T15:23:00Z"/>
                <w:rFonts w:ascii="Arial" w:hAnsi="Arial" w:cs="Arial"/>
                <w:sz w:val="18"/>
                <w:szCs w:val="18"/>
              </w:rPr>
            </w:pPr>
            <w:ins w:id="586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8F2282" w14:textId="77777777" w:rsidR="00F6727F" w:rsidRPr="00232036" w:rsidRDefault="00F6727F" w:rsidP="00F017CA">
            <w:pPr>
              <w:jc w:val="center"/>
              <w:rPr>
                <w:ins w:id="5864" w:author="Verizon" w:date="2020-08-03T15:23:00Z"/>
                <w:rFonts w:ascii="Arial" w:hAnsi="Arial" w:cs="Arial"/>
                <w:sz w:val="18"/>
                <w:szCs w:val="18"/>
              </w:rPr>
            </w:pPr>
            <w:ins w:id="586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2B84CF" w14:textId="77777777" w:rsidR="00F6727F" w:rsidRPr="00232036" w:rsidRDefault="00F6727F" w:rsidP="00F017CA">
            <w:pPr>
              <w:jc w:val="center"/>
              <w:rPr>
                <w:ins w:id="5866" w:author="Verizon" w:date="2020-08-03T15:23:00Z"/>
                <w:rFonts w:ascii="Arial" w:hAnsi="Arial" w:cs="Arial"/>
                <w:sz w:val="18"/>
                <w:szCs w:val="18"/>
              </w:rPr>
            </w:pPr>
            <w:ins w:id="5867"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92B9CA" w14:textId="77777777" w:rsidR="00F6727F" w:rsidRPr="00232036" w:rsidRDefault="00F6727F" w:rsidP="00F017CA">
            <w:pPr>
              <w:jc w:val="center"/>
              <w:rPr>
                <w:ins w:id="5868" w:author="Verizon" w:date="2020-08-03T15:23:00Z"/>
                <w:rFonts w:ascii="Arial" w:hAnsi="Arial" w:cs="Arial"/>
                <w:sz w:val="18"/>
                <w:szCs w:val="18"/>
              </w:rPr>
            </w:pPr>
            <w:ins w:id="586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EE43E3" w14:textId="77777777" w:rsidR="00F6727F" w:rsidRPr="00232036" w:rsidRDefault="00F6727F" w:rsidP="00F017CA">
            <w:pPr>
              <w:jc w:val="center"/>
              <w:rPr>
                <w:ins w:id="5870" w:author="Verizon" w:date="2020-08-03T15:23:00Z"/>
                <w:rFonts w:ascii="Arial" w:hAnsi="Arial" w:cs="Arial"/>
                <w:sz w:val="18"/>
                <w:szCs w:val="18"/>
              </w:rPr>
            </w:pPr>
            <w:ins w:id="587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AF3C92" w14:textId="77777777" w:rsidR="00F6727F" w:rsidRPr="00232036" w:rsidRDefault="00F6727F" w:rsidP="00F017CA">
            <w:pPr>
              <w:jc w:val="center"/>
              <w:rPr>
                <w:ins w:id="5872" w:author="Verizon" w:date="2020-08-03T15:23:00Z"/>
                <w:rFonts w:ascii="Arial" w:hAnsi="Arial" w:cs="Arial"/>
                <w:sz w:val="18"/>
                <w:szCs w:val="18"/>
              </w:rPr>
            </w:pPr>
            <w:ins w:id="587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B39677" w14:textId="77777777" w:rsidR="00F6727F" w:rsidRPr="00232036" w:rsidRDefault="00F6727F" w:rsidP="00F017CA">
            <w:pPr>
              <w:jc w:val="center"/>
              <w:rPr>
                <w:ins w:id="5874" w:author="Verizon" w:date="2020-08-03T15:23:00Z"/>
                <w:rFonts w:ascii="Arial" w:hAnsi="Arial" w:cs="Arial"/>
                <w:sz w:val="18"/>
                <w:szCs w:val="18"/>
              </w:rPr>
            </w:pPr>
            <w:ins w:id="587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A01C84" w14:textId="77777777" w:rsidR="00F6727F" w:rsidRPr="00232036" w:rsidRDefault="00F6727F" w:rsidP="00F017CA">
            <w:pPr>
              <w:jc w:val="center"/>
              <w:rPr>
                <w:ins w:id="5876" w:author="Verizon" w:date="2020-08-03T15:23:00Z"/>
                <w:rFonts w:ascii="Arial" w:hAnsi="Arial" w:cs="Arial"/>
                <w:sz w:val="18"/>
                <w:szCs w:val="18"/>
              </w:rPr>
            </w:pPr>
            <w:ins w:id="5877"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757299CA" w14:textId="77777777" w:rsidR="00F6727F" w:rsidRPr="00232036" w:rsidRDefault="00F6727F" w:rsidP="00F017CA">
            <w:pPr>
              <w:jc w:val="center"/>
              <w:rPr>
                <w:ins w:id="5878" w:author="Verizon" w:date="2020-08-03T15:23:00Z"/>
                <w:rFonts w:ascii="Arial" w:hAnsi="Arial" w:cs="Arial"/>
                <w:sz w:val="18"/>
                <w:szCs w:val="18"/>
              </w:rPr>
            </w:pPr>
            <w:ins w:id="587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82D02B" w14:textId="77777777" w:rsidR="00F6727F" w:rsidRPr="00232036" w:rsidRDefault="00F6727F" w:rsidP="00F017CA">
            <w:pPr>
              <w:jc w:val="center"/>
              <w:rPr>
                <w:ins w:id="5880" w:author="Verizon" w:date="2020-08-03T15:23:00Z"/>
                <w:rFonts w:ascii="Arial" w:hAnsi="Arial" w:cs="Arial"/>
                <w:sz w:val="18"/>
                <w:szCs w:val="18"/>
              </w:rPr>
            </w:pPr>
            <w:ins w:id="588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78F024" w14:textId="77777777" w:rsidR="00F6727F" w:rsidRPr="00232036" w:rsidRDefault="00F6727F" w:rsidP="00F017CA">
            <w:pPr>
              <w:jc w:val="center"/>
              <w:rPr>
                <w:ins w:id="5882" w:author="Verizon" w:date="2020-08-03T15:23:00Z"/>
                <w:rFonts w:ascii="Arial" w:hAnsi="Arial" w:cs="Arial"/>
                <w:sz w:val="18"/>
                <w:szCs w:val="18"/>
              </w:rPr>
            </w:pPr>
            <w:ins w:id="588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A16BD9" w14:textId="77777777" w:rsidR="00F6727F" w:rsidRPr="00232036" w:rsidRDefault="00F6727F" w:rsidP="00F017CA">
            <w:pPr>
              <w:jc w:val="center"/>
              <w:rPr>
                <w:ins w:id="5884" w:author="Verizon" w:date="2020-08-03T15:23:00Z"/>
                <w:rFonts w:ascii="Arial" w:hAnsi="Arial" w:cs="Arial"/>
                <w:sz w:val="18"/>
                <w:szCs w:val="18"/>
              </w:rPr>
            </w:pPr>
            <w:ins w:id="5885"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2B32458" w14:textId="77777777" w:rsidR="00F6727F" w:rsidRPr="00232036" w:rsidRDefault="00F6727F" w:rsidP="00F017CA">
            <w:pPr>
              <w:jc w:val="center"/>
              <w:rPr>
                <w:ins w:id="5886"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0D862CDF" w14:textId="77777777" w:rsidR="00F6727F" w:rsidRPr="00232036" w:rsidRDefault="00F6727F" w:rsidP="00F017CA">
            <w:pPr>
              <w:jc w:val="center"/>
              <w:rPr>
                <w:ins w:id="5887" w:author="Verizon" w:date="2020-08-03T15:23:00Z"/>
                <w:rFonts w:ascii="Arial" w:hAnsi="Arial" w:cs="Arial"/>
                <w:sz w:val="18"/>
                <w:szCs w:val="18"/>
              </w:rPr>
            </w:pPr>
          </w:p>
        </w:tc>
      </w:tr>
      <w:tr w:rsidR="00F6727F" w:rsidRPr="00232036" w14:paraId="6433F4AB" w14:textId="77777777" w:rsidTr="00F017CA">
        <w:trPr>
          <w:trHeight w:val="148"/>
          <w:jc w:val="center"/>
          <w:ins w:id="5888" w:author="Verizon" w:date="2020-08-03T15:23:00Z"/>
        </w:trPr>
        <w:tc>
          <w:tcPr>
            <w:tcW w:w="2065" w:type="dxa"/>
            <w:vMerge/>
            <w:tcBorders>
              <w:left w:val="single" w:sz="4" w:space="0" w:color="auto"/>
              <w:right w:val="single" w:sz="4" w:space="0" w:color="auto"/>
            </w:tcBorders>
            <w:vAlign w:val="center"/>
          </w:tcPr>
          <w:p w14:paraId="55DDEB6C" w14:textId="77777777" w:rsidR="00F6727F" w:rsidRPr="007C1C81" w:rsidRDefault="00F6727F" w:rsidP="00F017CA">
            <w:pPr>
              <w:pStyle w:val="NoSpacing"/>
              <w:jc w:val="center"/>
              <w:rPr>
                <w:ins w:id="5889"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3D9D818D" w14:textId="77777777" w:rsidR="00F6727F" w:rsidRPr="007C1C81" w:rsidRDefault="00F6727F" w:rsidP="00F017CA">
            <w:pPr>
              <w:pStyle w:val="NoSpacing"/>
              <w:jc w:val="center"/>
              <w:rPr>
                <w:ins w:id="5890"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5E7FC69A" w14:textId="77777777" w:rsidR="00F6727F" w:rsidRPr="00232036" w:rsidRDefault="00F6727F" w:rsidP="00F017CA">
            <w:pPr>
              <w:jc w:val="center"/>
              <w:rPr>
                <w:ins w:id="5891" w:author="Verizon" w:date="2020-08-03T15:23:00Z"/>
                <w:rFonts w:ascii="Arial" w:hAnsi="Arial" w:cs="Arial"/>
                <w:sz w:val="18"/>
                <w:szCs w:val="18"/>
              </w:rPr>
            </w:pPr>
            <w:ins w:id="5892"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66F2ED9D" w14:textId="77777777" w:rsidR="00F6727F" w:rsidRPr="00232036" w:rsidRDefault="00F6727F" w:rsidP="00F017CA">
            <w:pPr>
              <w:jc w:val="center"/>
              <w:rPr>
                <w:ins w:id="5893" w:author="Verizon" w:date="2020-08-03T15:23:00Z"/>
                <w:rFonts w:ascii="Arial" w:hAnsi="Arial" w:cs="Arial"/>
                <w:sz w:val="18"/>
                <w:szCs w:val="18"/>
              </w:rPr>
            </w:pPr>
            <w:ins w:id="5894" w:author="Verizon" w:date="2020-08-03T15:23:00Z">
              <w:r w:rsidRPr="00232036">
                <w:rPr>
                  <w:rFonts w:ascii="Arial" w:hAnsi="Arial" w:cs="Arial"/>
                  <w:sz w:val="18"/>
                  <w:szCs w:val="18"/>
                </w:rPr>
                <w:t>See CA_n261(</w:t>
              </w:r>
              <w:r>
                <w:rPr>
                  <w:rFonts w:ascii="Arial" w:hAnsi="Arial" w:cs="Arial"/>
                  <w:sz w:val="18"/>
                  <w:szCs w:val="18"/>
                </w:rPr>
                <w:t>2A-G</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1092A0EA" w14:textId="77777777" w:rsidR="00F6727F" w:rsidRPr="00232036" w:rsidRDefault="00F6727F" w:rsidP="00F017CA">
            <w:pPr>
              <w:jc w:val="center"/>
              <w:rPr>
                <w:ins w:id="5895" w:author="Verizon" w:date="2020-08-03T15:23:00Z"/>
                <w:rFonts w:ascii="Arial" w:hAnsi="Arial" w:cs="Arial"/>
                <w:sz w:val="18"/>
                <w:szCs w:val="18"/>
              </w:rPr>
            </w:pPr>
          </w:p>
        </w:tc>
      </w:tr>
      <w:tr w:rsidR="00F6727F" w:rsidRPr="00232036" w14:paraId="69A5DE1A" w14:textId="77777777" w:rsidTr="00F017CA">
        <w:trPr>
          <w:trHeight w:val="148"/>
          <w:jc w:val="center"/>
          <w:ins w:id="5896" w:author="Verizon" w:date="2020-08-03T15:23:00Z"/>
        </w:trPr>
        <w:tc>
          <w:tcPr>
            <w:tcW w:w="2065" w:type="dxa"/>
            <w:vMerge w:val="restart"/>
            <w:tcBorders>
              <w:left w:val="single" w:sz="4" w:space="0" w:color="auto"/>
              <w:right w:val="single" w:sz="4" w:space="0" w:color="auto"/>
            </w:tcBorders>
            <w:vAlign w:val="center"/>
          </w:tcPr>
          <w:p w14:paraId="383E1EC9" w14:textId="77777777" w:rsidR="00F6727F" w:rsidRPr="006E2D90" w:rsidRDefault="00F6727F" w:rsidP="00F017CA">
            <w:pPr>
              <w:pStyle w:val="NoSpacing"/>
              <w:jc w:val="center"/>
              <w:rPr>
                <w:ins w:id="5897" w:author="Verizon" w:date="2020-08-03T15:23:00Z"/>
                <w:rFonts w:ascii="Arial" w:hAnsi="Arial" w:cs="Arial"/>
                <w:sz w:val="18"/>
                <w:szCs w:val="18"/>
              </w:rPr>
            </w:pPr>
            <w:ins w:id="5898" w:author="Verizon" w:date="2020-08-03T15:23:00Z">
              <w:r w:rsidRPr="006E2D90">
                <w:rPr>
                  <w:rFonts w:ascii="Arial" w:hAnsi="Arial" w:cs="Arial"/>
                  <w:sz w:val="18"/>
                  <w:szCs w:val="18"/>
                  <w:lang w:eastAsia="zh-CN"/>
                </w:rPr>
                <w:t>CA_n77A-n261(2A-I)</w:t>
              </w:r>
            </w:ins>
          </w:p>
        </w:tc>
        <w:tc>
          <w:tcPr>
            <w:tcW w:w="1980" w:type="dxa"/>
            <w:vMerge w:val="restart"/>
            <w:tcBorders>
              <w:left w:val="single" w:sz="4" w:space="0" w:color="auto"/>
              <w:right w:val="single" w:sz="4" w:space="0" w:color="auto"/>
            </w:tcBorders>
            <w:vAlign w:val="center"/>
          </w:tcPr>
          <w:p w14:paraId="422FD69E" w14:textId="77777777" w:rsidR="00F6727F" w:rsidRPr="006E2D90" w:rsidRDefault="00F6727F" w:rsidP="00F017CA">
            <w:pPr>
              <w:pStyle w:val="NoSpacing"/>
              <w:keepNext/>
              <w:keepLines/>
              <w:jc w:val="center"/>
              <w:rPr>
                <w:ins w:id="5899" w:author="Verizon" w:date="2020-08-03T15:23:00Z"/>
                <w:rFonts w:ascii="Arial" w:hAnsi="Arial" w:cs="Arial"/>
                <w:sz w:val="18"/>
                <w:szCs w:val="18"/>
                <w:lang w:eastAsia="zh-CN"/>
              </w:rPr>
            </w:pPr>
            <w:ins w:id="5900" w:author="Verizon" w:date="2020-08-03T15:23:00Z">
              <w:r w:rsidRPr="006E2D90">
                <w:rPr>
                  <w:rFonts w:ascii="Arial" w:hAnsi="Arial" w:cs="Arial"/>
                  <w:sz w:val="18"/>
                  <w:szCs w:val="18"/>
                  <w:lang w:eastAsia="zh-CN"/>
                </w:rPr>
                <w:t>CA_n77A-n261A</w:t>
              </w:r>
            </w:ins>
          </w:p>
          <w:p w14:paraId="40493DD2" w14:textId="77777777" w:rsidR="00F6727F" w:rsidRPr="006E2D90" w:rsidRDefault="00F6727F" w:rsidP="00F017CA">
            <w:pPr>
              <w:pStyle w:val="NoSpacing"/>
              <w:keepNext/>
              <w:keepLines/>
              <w:jc w:val="center"/>
              <w:rPr>
                <w:ins w:id="5901" w:author="Verizon" w:date="2020-08-03T15:23:00Z"/>
                <w:rFonts w:ascii="Arial" w:hAnsi="Arial" w:cs="Arial"/>
                <w:sz w:val="18"/>
                <w:szCs w:val="18"/>
                <w:lang w:eastAsia="zh-CN"/>
              </w:rPr>
            </w:pPr>
            <w:ins w:id="5902" w:author="Verizon" w:date="2020-08-03T15:23:00Z">
              <w:r w:rsidRPr="006E2D90">
                <w:rPr>
                  <w:rFonts w:ascii="Arial" w:hAnsi="Arial" w:cs="Arial"/>
                  <w:sz w:val="18"/>
                  <w:szCs w:val="18"/>
                  <w:lang w:eastAsia="zh-CN"/>
                </w:rPr>
                <w:t>CA_n77A-n261G</w:t>
              </w:r>
            </w:ins>
          </w:p>
          <w:p w14:paraId="54D573A2" w14:textId="77777777" w:rsidR="00F6727F" w:rsidRPr="006E2D90" w:rsidRDefault="00F6727F" w:rsidP="00F017CA">
            <w:pPr>
              <w:pStyle w:val="NoSpacing"/>
              <w:keepNext/>
              <w:keepLines/>
              <w:jc w:val="center"/>
              <w:rPr>
                <w:ins w:id="5903" w:author="Verizon" w:date="2020-08-03T15:23:00Z"/>
                <w:rFonts w:ascii="Arial" w:hAnsi="Arial" w:cs="Arial"/>
                <w:sz w:val="18"/>
                <w:szCs w:val="18"/>
                <w:lang w:eastAsia="zh-CN"/>
              </w:rPr>
            </w:pPr>
            <w:ins w:id="5904" w:author="Verizon" w:date="2020-08-03T15:23:00Z">
              <w:r w:rsidRPr="006E2D90">
                <w:rPr>
                  <w:rFonts w:ascii="Arial" w:hAnsi="Arial" w:cs="Arial"/>
                  <w:sz w:val="18"/>
                  <w:szCs w:val="18"/>
                  <w:lang w:eastAsia="zh-CN"/>
                </w:rPr>
                <w:t>CA_n77A-n261H</w:t>
              </w:r>
            </w:ins>
          </w:p>
          <w:p w14:paraId="1BC1FF98" w14:textId="77777777" w:rsidR="00F6727F" w:rsidRPr="006E2D90" w:rsidRDefault="00F6727F" w:rsidP="00F017CA">
            <w:pPr>
              <w:pStyle w:val="NoSpacing"/>
              <w:jc w:val="center"/>
              <w:rPr>
                <w:ins w:id="5905" w:author="Verizon" w:date="2020-08-03T15:23:00Z"/>
                <w:rFonts w:ascii="Arial" w:hAnsi="Arial" w:cs="Arial"/>
                <w:sz w:val="18"/>
                <w:szCs w:val="18"/>
              </w:rPr>
            </w:pPr>
            <w:ins w:id="5906" w:author="Verizon" w:date="2020-08-03T15:23:00Z">
              <w:r w:rsidRPr="006E2D90">
                <w:rPr>
                  <w:rFonts w:ascii="Arial" w:hAnsi="Arial" w:cs="Arial"/>
                  <w:sz w:val="18"/>
                  <w:szCs w:val="18"/>
                  <w:lang w:eastAsia="zh-CN"/>
                </w:rPr>
                <w:t>CA_n77A-n261I</w:t>
              </w:r>
            </w:ins>
          </w:p>
        </w:tc>
        <w:tc>
          <w:tcPr>
            <w:tcW w:w="746" w:type="dxa"/>
            <w:vMerge w:val="restart"/>
            <w:tcBorders>
              <w:left w:val="single" w:sz="4" w:space="0" w:color="auto"/>
              <w:right w:val="single" w:sz="4" w:space="0" w:color="auto"/>
            </w:tcBorders>
            <w:vAlign w:val="center"/>
          </w:tcPr>
          <w:p w14:paraId="7C7739B7" w14:textId="77777777" w:rsidR="00F6727F" w:rsidRPr="00232036" w:rsidRDefault="00F6727F" w:rsidP="00F017CA">
            <w:pPr>
              <w:jc w:val="center"/>
              <w:rPr>
                <w:ins w:id="5907" w:author="Verizon" w:date="2020-08-03T15:23:00Z"/>
                <w:rFonts w:ascii="Arial" w:hAnsi="Arial" w:cs="Arial"/>
                <w:sz w:val="18"/>
                <w:szCs w:val="18"/>
              </w:rPr>
            </w:pPr>
            <w:ins w:id="5908"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04EE16F9" w14:textId="77777777" w:rsidR="00F6727F" w:rsidRPr="00232036" w:rsidRDefault="00F6727F" w:rsidP="00F017CA">
            <w:pPr>
              <w:jc w:val="center"/>
              <w:rPr>
                <w:ins w:id="5909" w:author="Verizon" w:date="2020-08-03T15:23:00Z"/>
                <w:rFonts w:ascii="Arial" w:hAnsi="Arial" w:cs="Arial"/>
                <w:sz w:val="18"/>
                <w:szCs w:val="18"/>
              </w:rPr>
            </w:pPr>
            <w:ins w:id="5910"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3CF3FABD" w14:textId="77777777" w:rsidR="00F6727F" w:rsidRPr="00232036" w:rsidRDefault="00F6727F" w:rsidP="00F017CA">
            <w:pPr>
              <w:jc w:val="center"/>
              <w:rPr>
                <w:ins w:id="591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E70BE9" w14:textId="77777777" w:rsidR="00F6727F" w:rsidRPr="00232036" w:rsidRDefault="00F6727F" w:rsidP="00F017CA">
            <w:pPr>
              <w:jc w:val="center"/>
              <w:rPr>
                <w:ins w:id="5912" w:author="Verizon" w:date="2020-08-03T15:23:00Z"/>
                <w:rFonts w:ascii="Arial" w:hAnsi="Arial" w:cs="Arial"/>
                <w:sz w:val="18"/>
                <w:szCs w:val="18"/>
              </w:rPr>
            </w:pPr>
            <w:ins w:id="591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C0CF06" w14:textId="77777777" w:rsidR="00F6727F" w:rsidRPr="00232036" w:rsidRDefault="00F6727F" w:rsidP="00F017CA">
            <w:pPr>
              <w:jc w:val="center"/>
              <w:rPr>
                <w:ins w:id="5914" w:author="Verizon" w:date="2020-08-03T15:23:00Z"/>
                <w:rFonts w:ascii="Arial" w:hAnsi="Arial" w:cs="Arial"/>
                <w:sz w:val="18"/>
                <w:szCs w:val="18"/>
              </w:rPr>
            </w:pPr>
            <w:ins w:id="591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D2E9E1" w14:textId="77777777" w:rsidR="00F6727F" w:rsidRPr="00232036" w:rsidRDefault="00F6727F" w:rsidP="00F017CA">
            <w:pPr>
              <w:jc w:val="center"/>
              <w:rPr>
                <w:ins w:id="5916" w:author="Verizon" w:date="2020-08-03T15:23:00Z"/>
                <w:rFonts w:ascii="Arial" w:hAnsi="Arial" w:cs="Arial"/>
                <w:sz w:val="18"/>
                <w:szCs w:val="18"/>
              </w:rPr>
            </w:pPr>
            <w:ins w:id="591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1632844" w14:textId="77777777" w:rsidR="00F6727F" w:rsidRPr="00232036" w:rsidRDefault="00F6727F" w:rsidP="00F017CA">
            <w:pPr>
              <w:jc w:val="center"/>
              <w:rPr>
                <w:ins w:id="5918" w:author="Verizon" w:date="2020-08-03T15:23:00Z"/>
                <w:rFonts w:ascii="Arial" w:hAnsi="Arial" w:cs="Arial"/>
                <w:sz w:val="18"/>
                <w:szCs w:val="18"/>
              </w:rPr>
            </w:pPr>
            <w:ins w:id="5919"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0C9624" w14:textId="77777777" w:rsidR="00F6727F" w:rsidRPr="00232036" w:rsidRDefault="00F6727F" w:rsidP="00F017CA">
            <w:pPr>
              <w:jc w:val="center"/>
              <w:rPr>
                <w:ins w:id="5920" w:author="Verizon" w:date="2020-08-03T15:23:00Z"/>
                <w:rFonts w:ascii="Arial" w:hAnsi="Arial" w:cs="Arial"/>
                <w:sz w:val="18"/>
                <w:szCs w:val="18"/>
              </w:rPr>
            </w:pPr>
            <w:ins w:id="592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1E8A9F6" w14:textId="77777777" w:rsidR="00F6727F" w:rsidRPr="00232036" w:rsidRDefault="00F6727F" w:rsidP="00F017CA">
            <w:pPr>
              <w:jc w:val="center"/>
              <w:rPr>
                <w:ins w:id="5922" w:author="Verizon" w:date="2020-08-03T15:23:00Z"/>
                <w:rFonts w:ascii="Arial" w:hAnsi="Arial" w:cs="Arial"/>
                <w:sz w:val="18"/>
                <w:szCs w:val="18"/>
              </w:rPr>
            </w:pPr>
            <w:ins w:id="592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CD15C3" w14:textId="77777777" w:rsidR="00F6727F" w:rsidRPr="00232036" w:rsidRDefault="00F6727F" w:rsidP="00F017CA">
            <w:pPr>
              <w:jc w:val="center"/>
              <w:rPr>
                <w:ins w:id="5924" w:author="Verizon" w:date="2020-08-03T15:23:00Z"/>
                <w:rFonts w:ascii="Arial" w:hAnsi="Arial" w:cs="Arial"/>
                <w:sz w:val="18"/>
                <w:szCs w:val="18"/>
              </w:rPr>
            </w:pPr>
            <w:ins w:id="592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C8BA0C" w14:textId="77777777" w:rsidR="00F6727F" w:rsidRPr="00232036" w:rsidRDefault="00F6727F" w:rsidP="00F017CA">
            <w:pPr>
              <w:jc w:val="center"/>
              <w:rPr>
                <w:ins w:id="592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9640E5" w14:textId="77777777" w:rsidR="00F6727F" w:rsidRPr="00232036" w:rsidRDefault="00F6727F" w:rsidP="00F017CA">
            <w:pPr>
              <w:jc w:val="center"/>
              <w:rPr>
                <w:ins w:id="5927"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1443F33" w14:textId="77777777" w:rsidR="00F6727F" w:rsidRPr="00232036" w:rsidRDefault="00F6727F" w:rsidP="00F017CA">
            <w:pPr>
              <w:jc w:val="center"/>
              <w:rPr>
                <w:ins w:id="5928"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394F3D" w14:textId="77777777" w:rsidR="00F6727F" w:rsidRPr="00232036" w:rsidRDefault="00F6727F" w:rsidP="00F017CA">
            <w:pPr>
              <w:jc w:val="center"/>
              <w:rPr>
                <w:ins w:id="592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A1841D" w14:textId="77777777" w:rsidR="00F6727F" w:rsidRPr="00232036" w:rsidRDefault="00F6727F" w:rsidP="00F017CA">
            <w:pPr>
              <w:jc w:val="center"/>
              <w:rPr>
                <w:ins w:id="5930"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564C24" w14:textId="77777777" w:rsidR="00F6727F" w:rsidRPr="00232036" w:rsidRDefault="00F6727F" w:rsidP="00F017CA">
            <w:pPr>
              <w:jc w:val="center"/>
              <w:rPr>
                <w:ins w:id="5931"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3D85F" w14:textId="77777777" w:rsidR="00F6727F" w:rsidRPr="00232036" w:rsidRDefault="00F6727F" w:rsidP="00F017CA">
            <w:pPr>
              <w:jc w:val="center"/>
              <w:rPr>
                <w:ins w:id="5932"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71807F70" w14:textId="77777777" w:rsidR="00F6727F" w:rsidRPr="00232036" w:rsidRDefault="00F6727F" w:rsidP="00F017CA">
            <w:pPr>
              <w:jc w:val="center"/>
              <w:rPr>
                <w:ins w:id="5933" w:author="Verizon" w:date="2020-08-03T15:23:00Z"/>
                <w:rFonts w:ascii="Arial" w:hAnsi="Arial" w:cs="Arial"/>
                <w:sz w:val="18"/>
                <w:szCs w:val="18"/>
              </w:rPr>
            </w:pPr>
            <w:ins w:id="5934" w:author="Verizon" w:date="2020-08-03T15:23:00Z">
              <w:r w:rsidRPr="00232036">
                <w:rPr>
                  <w:rFonts w:ascii="Arial" w:hAnsi="Arial" w:cs="Arial"/>
                  <w:sz w:val="18"/>
                  <w:szCs w:val="18"/>
                </w:rPr>
                <w:t>0</w:t>
              </w:r>
            </w:ins>
          </w:p>
        </w:tc>
      </w:tr>
      <w:tr w:rsidR="00F6727F" w:rsidRPr="00232036" w14:paraId="16B793D8" w14:textId="77777777" w:rsidTr="00F017CA">
        <w:trPr>
          <w:trHeight w:val="148"/>
          <w:jc w:val="center"/>
          <w:ins w:id="5935" w:author="Verizon" w:date="2020-08-03T15:23:00Z"/>
        </w:trPr>
        <w:tc>
          <w:tcPr>
            <w:tcW w:w="2065" w:type="dxa"/>
            <w:vMerge/>
            <w:tcBorders>
              <w:left w:val="single" w:sz="4" w:space="0" w:color="auto"/>
              <w:right w:val="single" w:sz="4" w:space="0" w:color="auto"/>
            </w:tcBorders>
            <w:vAlign w:val="center"/>
          </w:tcPr>
          <w:p w14:paraId="1B467360" w14:textId="77777777" w:rsidR="00F6727F" w:rsidRPr="007C1C81" w:rsidRDefault="00F6727F" w:rsidP="00F017CA">
            <w:pPr>
              <w:pStyle w:val="NoSpacing"/>
              <w:jc w:val="center"/>
              <w:rPr>
                <w:ins w:id="5936"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78C4DAE0" w14:textId="77777777" w:rsidR="00F6727F" w:rsidRPr="007C1C81" w:rsidRDefault="00F6727F" w:rsidP="00F017CA">
            <w:pPr>
              <w:pStyle w:val="NoSpacing"/>
              <w:jc w:val="center"/>
              <w:rPr>
                <w:ins w:id="5937"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330DBBA3" w14:textId="77777777" w:rsidR="00F6727F" w:rsidRPr="00232036" w:rsidRDefault="00F6727F" w:rsidP="00F017CA">
            <w:pPr>
              <w:jc w:val="center"/>
              <w:rPr>
                <w:ins w:id="5938"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42439" w14:textId="77777777" w:rsidR="00F6727F" w:rsidRPr="00232036" w:rsidRDefault="00F6727F" w:rsidP="00F017CA">
            <w:pPr>
              <w:jc w:val="center"/>
              <w:rPr>
                <w:ins w:id="5939" w:author="Verizon" w:date="2020-08-03T15:23:00Z"/>
                <w:rFonts w:ascii="Arial" w:hAnsi="Arial" w:cs="Arial"/>
                <w:sz w:val="18"/>
                <w:szCs w:val="18"/>
              </w:rPr>
            </w:pPr>
            <w:ins w:id="5940"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3B4E678A" w14:textId="77777777" w:rsidR="00F6727F" w:rsidRPr="00232036" w:rsidRDefault="00F6727F" w:rsidP="00F017CA">
            <w:pPr>
              <w:jc w:val="center"/>
              <w:rPr>
                <w:ins w:id="594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E6E1E3" w14:textId="77777777" w:rsidR="00F6727F" w:rsidRPr="00232036" w:rsidRDefault="00F6727F" w:rsidP="00F017CA">
            <w:pPr>
              <w:jc w:val="center"/>
              <w:rPr>
                <w:ins w:id="5942" w:author="Verizon" w:date="2020-08-03T15:23:00Z"/>
                <w:rFonts w:ascii="Arial" w:hAnsi="Arial" w:cs="Arial"/>
                <w:sz w:val="18"/>
                <w:szCs w:val="18"/>
              </w:rPr>
            </w:pPr>
            <w:ins w:id="594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74A99E" w14:textId="77777777" w:rsidR="00F6727F" w:rsidRPr="00232036" w:rsidRDefault="00F6727F" w:rsidP="00F017CA">
            <w:pPr>
              <w:jc w:val="center"/>
              <w:rPr>
                <w:ins w:id="5944" w:author="Verizon" w:date="2020-08-03T15:23:00Z"/>
                <w:rFonts w:ascii="Arial" w:hAnsi="Arial" w:cs="Arial"/>
                <w:sz w:val="18"/>
                <w:szCs w:val="18"/>
              </w:rPr>
            </w:pPr>
            <w:ins w:id="594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9BD84E" w14:textId="77777777" w:rsidR="00F6727F" w:rsidRPr="00232036" w:rsidRDefault="00F6727F" w:rsidP="00F017CA">
            <w:pPr>
              <w:jc w:val="center"/>
              <w:rPr>
                <w:ins w:id="5946" w:author="Verizon" w:date="2020-08-03T15:23:00Z"/>
                <w:rFonts w:ascii="Arial" w:hAnsi="Arial" w:cs="Arial"/>
                <w:sz w:val="18"/>
                <w:szCs w:val="18"/>
              </w:rPr>
            </w:pPr>
            <w:ins w:id="594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4C6143C" w14:textId="77777777" w:rsidR="00F6727F" w:rsidRPr="00232036" w:rsidRDefault="00F6727F" w:rsidP="00F017CA">
            <w:pPr>
              <w:jc w:val="center"/>
              <w:rPr>
                <w:ins w:id="5948" w:author="Verizon" w:date="2020-08-03T15:23:00Z"/>
                <w:rFonts w:ascii="Arial" w:hAnsi="Arial" w:cs="Arial"/>
                <w:sz w:val="18"/>
                <w:szCs w:val="18"/>
              </w:rPr>
            </w:pPr>
            <w:ins w:id="5949"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030ADA" w14:textId="77777777" w:rsidR="00F6727F" w:rsidRPr="00232036" w:rsidRDefault="00F6727F" w:rsidP="00F017CA">
            <w:pPr>
              <w:jc w:val="center"/>
              <w:rPr>
                <w:ins w:id="5950" w:author="Verizon" w:date="2020-08-03T15:23:00Z"/>
                <w:rFonts w:ascii="Arial" w:hAnsi="Arial" w:cs="Arial"/>
                <w:sz w:val="18"/>
                <w:szCs w:val="18"/>
              </w:rPr>
            </w:pPr>
            <w:ins w:id="595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C42ADB" w14:textId="77777777" w:rsidR="00F6727F" w:rsidRPr="00232036" w:rsidRDefault="00F6727F" w:rsidP="00F017CA">
            <w:pPr>
              <w:jc w:val="center"/>
              <w:rPr>
                <w:ins w:id="5952" w:author="Verizon" w:date="2020-08-03T15:23:00Z"/>
                <w:rFonts w:ascii="Arial" w:hAnsi="Arial" w:cs="Arial"/>
                <w:sz w:val="18"/>
                <w:szCs w:val="18"/>
              </w:rPr>
            </w:pPr>
            <w:ins w:id="595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ACEF59" w14:textId="77777777" w:rsidR="00F6727F" w:rsidRPr="00232036" w:rsidRDefault="00F6727F" w:rsidP="00F017CA">
            <w:pPr>
              <w:jc w:val="center"/>
              <w:rPr>
                <w:ins w:id="5954" w:author="Verizon" w:date="2020-08-03T15:23:00Z"/>
                <w:rFonts w:ascii="Arial" w:hAnsi="Arial" w:cs="Arial"/>
                <w:sz w:val="18"/>
                <w:szCs w:val="18"/>
              </w:rPr>
            </w:pPr>
            <w:ins w:id="595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66F05D" w14:textId="77777777" w:rsidR="00F6727F" w:rsidRPr="00232036" w:rsidRDefault="00F6727F" w:rsidP="00F017CA">
            <w:pPr>
              <w:jc w:val="center"/>
              <w:rPr>
                <w:ins w:id="5956" w:author="Verizon" w:date="2020-08-03T15:23:00Z"/>
                <w:rFonts w:ascii="Arial" w:hAnsi="Arial" w:cs="Arial"/>
                <w:sz w:val="18"/>
                <w:szCs w:val="18"/>
              </w:rPr>
            </w:pPr>
            <w:ins w:id="5957"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20011E" w14:textId="77777777" w:rsidR="00F6727F" w:rsidRPr="00232036" w:rsidRDefault="00F6727F" w:rsidP="00F017CA">
            <w:pPr>
              <w:jc w:val="center"/>
              <w:rPr>
                <w:ins w:id="5958" w:author="Verizon" w:date="2020-08-03T15:23:00Z"/>
                <w:rFonts w:ascii="Arial" w:hAnsi="Arial" w:cs="Arial"/>
                <w:sz w:val="18"/>
                <w:szCs w:val="18"/>
              </w:rPr>
            </w:pPr>
            <w:ins w:id="5959"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10D7B3DE" w14:textId="77777777" w:rsidR="00F6727F" w:rsidRPr="00232036" w:rsidRDefault="00F6727F" w:rsidP="00F017CA">
            <w:pPr>
              <w:jc w:val="center"/>
              <w:rPr>
                <w:ins w:id="5960" w:author="Verizon" w:date="2020-08-03T15:23:00Z"/>
                <w:rFonts w:ascii="Arial" w:hAnsi="Arial" w:cs="Arial"/>
                <w:sz w:val="18"/>
                <w:szCs w:val="18"/>
              </w:rPr>
            </w:pPr>
            <w:ins w:id="596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E1C0891" w14:textId="77777777" w:rsidR="00F6727F" w:rsidRPr="00232036" w:rsidRDefault="00F6727F" w:rsidP="00F017CA">
            <w:pPr>
              <w:jc w:val="center"/>
              <w:rPr>
                <w:ins w:id="5962" w:author="Verizon" w:date="2020-08-03T15:23:00Z"/>
                <w:rFonts w:ascii="Arial" w:hAnsi="Arial" w:cs="Arial"/>
                <w:sz w:val="18"/>
                <w:szCs w:val="18"/>
              </w:rPr>
            </w:pPr>
            <w:ins w:id="596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4817000" w14:textId="77777777" w:rsidR="00F6727F" w:rsidRPr="00232036" w:rsidRDefault="00F6727F" w:rsidP="00F017CA">
            <w:pPr>
              <w:jc w:val="center"/>
              <w:rPr>
                <w:ins w:id="5964" w:author="Verizon" w:date="2020-08-03T15:23:00Z"/>
                <w:rFonts w:ascii="Arial" w:hAnsi="Arial" w:cs="Arial"/>
                <w:sz w:val="18"/>
                <w:szCs w:val="18"/>
              </w:rPr>
            </w:pPr>
            <w:ins w:id="5965"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B29B3A" w14:textId="77777777" w:rsidR="00F6727F" w:rsidRPr="00232036" w:rsidRDefault="00F6727F" w:rsidP="00F017CA">
            <w:pPr>
              <w:jc w:val="center"/>
              <w:rPr>
                <w:ins w:id="5966" w:author="Verizon" w:date="2020-08-03T15:23:00Z"/>
                <w:rFonts w:ascii="Arial" w:hAnsi="Arial" w:cs="Arial"/>
                <w:sz w:val="18"/>
                <w:szCs w:val="18"/>
              </w:rPr>
            </w:pPr>
            <w:ins w:id="5967"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2F9B0C6" w14:textId="77777777" w:rsidR="00F6727F" w:rsidRPr="00232036" w:rsidRDefault="00F6727F" w:rsidP="00F017CA">
            <w:pPr>
              <w:jc w:val="center"/>
              <w:rPr>
                <w:ins w:id="5968"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4FFF7851" w14:textId="77777777" w:rsidR="00F6727F" w:rsidRPr="00232036" w:rsidRDefault="00F6727F" w:rsidP="00F017CA">
            <w:pPr>
              <w:jc w:val="center"/>
              <w:rPr>
                <w:ins w:id="5969" w:author="Verizon" w:date="2020-08-03T15:23:00Z"/>
                <w:rFonts w:ascii="Arial" w:hAnsi="Arial" w:cs="Arial"/>
                <w:sz w:val="18"/>
                <w:szCs w:val="18"/>
              </w:rPr>
            </w:pPr>
          </w:p>
        </w:tc>
      </w:tr>
      <w:tr w:rsidR="00F6727F" w:rsidRPr="00232036" w14:paraId="1700EC4C" w14:textId="77777777" w:rsidTr="00F017CA">
        <w:trPr>
          <w:trHeight w:val="148"/>
          <w:jc w:val="center"/>
          <w:ins w:id="5970" w:author="Verizon" w:date="2020-08-03T15:23:00Z"/>
        </w:trPr>
        <w:tc>
          <w:tcPr>
            <w:tcW w:w="2065" w:type="dxa"/>
            <w:vMerge/>
            <w:tcBorders>
              <w:left w:val="single" w:sz="4" w:space="0" w:color="auto"/>
              <w:right w:val="single" w:sz="4" w:space="0" w:color="auto"/>
            </w:tcBorders>
            <w:vAlign w:val="center"/>
          </w:tcPr>
          <w:p w14:paraId="1BAF85D6" w14:textId="77777777" w:rsidR="00F6727F" w:rsidRPr="007C1C81" w:rsidRDefault="00F6727F" w:rsidP="00F017CA">
            <w:pPr>
              <w:pStyle w:val="NoSpacing"/>
              <w:jc w:val="center"/>
              <w:rPr>
                <w:ins w:id="5971"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37AE1758" w14:textId="77777777" w:rsidR="00F6727F" w:rsidRPr="007C1C81" w:rsidRDefault="00F6727F" w:rsidP="00F017CA">
            <w:pPr>
              <w:pStyle w:val="NoSpacing"/>
              <w:jc w:val="center"/>
              <w:rPr>
                <w:ins w:id="5972"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2CC25214" w14:textId="77777777" w:rsidR="00F6727F" w:rsidRPr="00232036" w:rsidRDefault="00F6727F" w:rsidP="00F017CA">
            <w:pPr>
              <w:jc w:val="center"/>
              <w:rPr>
                <w:ins w:id="5973"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D38B34" w14:textId="77777777" w:rsidR="00F6727F" w:rsidRPr="00232036" w:rsidRDefault="00F6727F" w:rsidP="00F017CA">
            <w:pPr>
              <w:jc w:val="center"/>
              <w:rPr>
                <w:ins w:id="5974" w:author="Verizon" w:date="2020-08-03T15:23:00Z"/>
                <w:rFonts w:ascii="Arial" w:hAnsi="Arial" w:cs="Arial"/>
                <w:sz w:val="18"/>
                <w:szCs w:val="18"/>
              </w:rPr>
            </w:pPr>
            <w:ins w:id="5975"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0F901DBD" w14:textId="77777777" w:rsidR="00F6727F" w:rsidRPr="00232036" w:rsidRDefault="00F6727F" w:rsidP="00F017CA">
            <w:pPr>
              <w:jc w:val="center"/>
              <w:rPr>
                <w:ins w:id="597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D198F4" w14:textId="77777777" w:rsidR="00F6727F" w:rsidRPr="00232036" w:rsidRDefault="00F6727F" w:rsidP="00F017CA">
            <w:pPr>
              <w:jc w:val="center"/>
              <w:rPr>
                <w:ins w:id="5977" w:author="Verizon" w:date="2020-08-03T15:23:00Z"/>
                <w:rFonts w:ascii="Arial" w:hAnsi="Arial" w:cs="Arial"/>
                <w:sz w:val="18"/>
                <w:szCs w:val="18"/>
              </w:rPr>
            </w:pPr>
            <w:ins w:id="597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E59272" w14:textId="77777777" w:rsidR="00F6727F" w:rsidRPr="00232036" w:rsidRDefault="00F6727F" w:rsidP="00F017CA">
            <w:pPr>
              <w:jc w:val="center"/>
              <w:rPr>
                <w:ins w:id="5979" w:author="Verizon" w:date="2020-08-03T15:23:00Z"/>
                <w:rFonts w:ascii="Arial" w:hAnsi="Arial" w:cs="Arial"/>
                <w:sz w:val="18"/>
                <w:szCs w:val="18"/>
              </w:rPr>
            </w:pPr>
            <w:ins w:id="5980"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2FF607" w14:textId="77777777" w:rsidR="00F6727F" w:rsidRPr="00232036" w:rsidRDefault="00F6727F" w:rsidP="00F017CA">
            <w:pPr>
              <w:jc w:val="center"/>
              <w:rPr>
                <w:ins w:id="5981" w:author="Verizon" w:date="2020-08-03T15:23:00Z"/>
                <w:rFonts w:ascii="Arial" w:hAnsi="Arial" w:cs="Arial"/>
                <w:sz w:val="18"/>
                <w:szCs w:val="18"/>
              </w:rPr>
            </w:pPr>
            <w:ins w:id="598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FE69D9" w14:textId="77777777" w:rsidR="00F6727F" w:rsidRPr="00232036" w:rsidRDefault="00F6727F" w:rsidP="00F017CA">
            <w:pPr>
              <w:jc w:val="center"/>
              <w:rPr>
                <w:ins w:id="5983" w:author="Verizon" w:date="2020-08-03T15:23:00Z"/>
                <w:rFonts w:ascii="Arial" w:hAnsi="Arial" w:cs="Arial"/>
                <w:sz w:val="18"/>
                <w:szCs w:val="18"/>
              </w:rPr>
            </w:pPr>
            <w:ins w:id="5984"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2F74AF" w14:textId="77777777" w:rsidR="00F6727F" w:rsidRPr="00232036" w:rsidRDefault="00F6727F" w:rsidP="00F017CA">
            <w:pPr>
              <w:jc w:val="center"/>
              <w:rPr>
                <w:ins w:id="5985" w:author="Verizon" w:date="2020-08-03T15:23:00Z"/>
                <w:rFonts w:ascii="Arial" w:hAnsi="Arial" w:cs="Arial"/>
                <w:sz w:val="18"/>
                <w:szCs w:val="18"/>
              </w:rPr>
            </w:pPr>
            <w:ins w:id="598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9C4905" w14:textId="77777777" w:rsidR="00F6727F" w:rsidRPr="00232036" w:rsidRDefault="00F6727F" w:rsidP="00F017CA">
            <w:pPr>
              <w:jc w:val="center"/>
              <w:rPr>
                <w:ins w:id="5987" w:author="Verizon" w:date="2020-08-03T15:23:00Z"/>
                <w:rFonts w:ascii="Arial" w:hAnsi="Arial" w:cs="Arial"/>
                <w:sz w:val="18"/>
                <w:szCs w:val="18"/>
              </w:rPr>
            </w:pPr>
            <w:ins w:id="598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AA30C9" w14:textId="77777777" w:rsidR="00F6727F" w:rsidRPr="00232036" w:rsidRDefault="00F6727F" w:rsidP="00F017CA">
            <w:pPr>
              <w:jc w:val="center"/>
              <w:rPr>
                <w:ins w:id="5989" w:author="Verizon" w:date="2020-08-03T15:23:00Z"/>
                <w:rFonts w:ascii="Arial" w:hAnsi="Arial" w:cs="Arial"/>
                <w:sz w:val="18"/>
                <w:szCs w:val="18"/>
              </w:rPr>
            </w:pPr>
            <w:ins w:id="599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1E857B" w14:textId="77777777" w:rsidR="00F6727F" w:rsidRPr="00232036" w:rsidRDefault="00F6727F" w:rsidP="00F017CA">
            <w:pPr>
              <w:jc w:val="center"/>
              <w:rPr>
                <w:ins w:id="5991" w:author="Verizon" w:date="2020-08-03T15:23:00Z"/>
                <w:rFonts w:ascii="Arial" w:hAnsi="Arial" w:cs="Arial"/>
                <w:sz w:val="18"/>
                <w:szCs w:val="18"/>
              </w:rPr>
            </w:pPr>
            <w:ins w:id="5992"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F3A031" w14:textId="77777777" w:rsidR="00F6727F" w:rsidRPr="00232036" w:rsidRDefault="00F6727F" w:rsidP="00F017CA">
            <w:pPr>
              <w:jc w:val="center"/>
              <w:rPr>
                <w:ins w:id="5993" w:author="Verizon" w:date="2020-08-03T15:23:00Z"/>
                <w:rFonts w:ascii="Arial" w:hAnsi="Arial" w:cs="Arial"/>
                <w:sz w:val="18"/>
                <w:szCs w:val="18"/>
              </w:rPr>
            </w:pPr>
            <w:ins w:id="5994"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6B554FD7" w14:textId="77777777" w:rsidR="00F6727F" w:rsidRPr="00232036" w:rsidRDefault="00F6727F" w:rsidP="00F017CA">
            <w:pPr>
              <w:jc w:val="center"/>
              <w:rPr>
                <w:ins w:id="5995" w:author="Verizon" w:date="2020-08-03T15:23:00Z"/>
                <w:rFonts w:ascii="Arial" w:hAnsi="Arial" w:cs="Arial"/>
                <w:sz w:val="18"/>
                <w:szCs w:val="18"/>
              </w:rPr>
            </w:pPr>
            <w:ins w:id="599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2E4D55B" w14:textId="77777777" w:rsidR="00F6727F" w:rsidRPr="00232036" w:rsidRDefault="00F6727F" w:rsidP="00F017CA">
            <w:pPr>
              <w:jc w:val="center"/>
              <w:rPr>
                <w:ins w:id="5997" w:author="Verizon" w:date="2020-08-03T15:23:00Z"/>
                <w:rFonts w:ascii="Arial" w:hAnsi="Arial" w:cs="Arial"/>
                <w:sz w:val="18"/>
                <w:szCs w:val="18"/>
              </w:rPr>
            </w:pPr>
            <w:ins w:id="599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D9CD69" w14:textId="77777777" w:rsidR="00F6727F" w:rsidRPr="00232036" w:rsidRDefault="00F6727F" w:rsidP="00F017CA">
            <w:pPr>
              <w:jc w:val="center"/>
              <w:rPr>
                <w:ins w:id="5999" w:author="Verizon" w:date="2020-08-03T15:23:00Z"/>
                <w:rFonts w:ascii="Arial" w:hAnsi="Arial" w:cs="Arial"/>
                <w:sz w:val="18"/>
                <w:szCs w:val="18"/>
              </w:rPr>
            </w:pPr>
            <w:ins w:id="6000"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1AA2EAE" w14:textId="77777777" w:rsidR="00F6727F" w:rsidRPr="00232036" w:rsidRDefault="00F6727F" w:rsidP="00F017CA">
            <w:pPr>
              <w:jc w:val="center"/>
              <w:rPr>
                <w:ins w:id="6001" w:author="Verizon" w:date="2020-08-03T15:23:00Z"/>
                <w:rFonts w:ascii="Arial" w:hAnsi="Arial" w:cs="Arial"/>
                <w:sz w:val="18"/>
                <w:szCs w:val="18"/>
              </w:rPr>
            </w:pPr>
            <w:ins w:id="6002"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8CD9484" w14:textId="77777777" w:rsidR="00F6727F" w:rsidRPr="00232036" w:rsidRDefault="00F6727F" w:rsidP="00F017CA">
            <w:pPr>
              <w:jc w:val="center"/>
              <w:rPr>
                <w:ins w:id="6003"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41C7547C" w14:textId="77777777" w:rsidR="00F6727F" w:rsidRPr="00232036" w:rsidRDefault="00F6727F" w:rsidP="00F017CA">
            <w:pPr>
              <w:jc w:val="center"/>
              <w:rPr>
                <w:ins w:id="6004" w:author="Verizon" w:date="2020-08-03T15:23:00Z"/>
                <w:rFonts w:ascii="Arial" w:hAnsi="Arial" w:cs="Arial"/>
                <w:sz w:val="18"/>
                <w:szCs w:val="18"/>
              </w:rPr>
            </w:pPr>
          </w:p>
        </w:tc>
      </w:tr>
      <w:tr w:rsidR="00F6727F" w:rsidRPr="00232036" w14:paraId="751022D2" w14:textId="77777777" w:rsidTr="00F017CA">
        <w:trPr>
          <w:trHeight w:val="148"/>
          <w:jc w:val="center"/>
          <w:ins w:id="6005" w:author="Verizon" w:date="2020-08-03T15:23:00Z"/>
        </w:trPr>
        <w:tc>
          <w:tcPr>
            <w:tcW w:w="2065" w:type="dxa"/>
            <w:vMerge/>
            <w:tcBorders>
              <w:left w:val="single" w:sz="4" w:space="0" w:color="auto"/>
              <w:right w:val="single" w:sz="4" w:space="0" w:color="auto"/>
            </w:tcBorders>
            <w:vAlign w:val="center"/>
          </w:tcPr>
          <w:p w14:paraId="1975CB85" w14:textId="77777777" w:rsidR="00F6727F" w:rsidRPr="007C1C81" w:rsidRDefault="00F6727F" w:rsidP="00F017CA">
            <w:pPr>
              <w:pStyle w:val="NoSpacing"/>
              <w:jc w:val="center"/>
              <w:rPr>
                <w:ins w:id="6006"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570D71BA" w14:textId="77777777" w:rsidR="00F6727F" w:rsidRPr="007C1C81" w:rsidRDefault="00F6727F" w:rsidP="00F017CA">
            <w:pPr>
              <w:pStyle w:val="NoSpacing"/>
              <w:jc w:val="center"/>
              <w:rPr>
                <w:ins w:id="6007"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39D0C031" w14:textId="77777777" w:rsidR="00F6727F" w:rsidRPr="00232036" w:rsidRDefault="00F6727F" w:rsidP="00F017CA">
            <w:pPr>
              <w:jc w:val="center"/>
              <w:rPr>
                <w:ins w:id="6008" w:author="Verizon" w:date="2020-08-03T15:23:00Z"/>
                <w:rFonts w:ascii="Arial" w:hAnsi="Arial" w:cs="Arial"/>
                <w:sz w:val="18"/>
                <w:szCs w:val="18"/>
              </w:rPr>
            </w:pPr>
            <w:ins w:id="6009"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1869E68E" w14:textId="77777777" w:rsidR="00F6727F" w:rsidRPr="00232036" w:rsidRDefault="00F6727F" w:rsidP="00F017CA">
            <w:pPr>
              <w:jc w:val="center"/>
              <w:rPr>
                <w:ins w:id="6010" w:author="Verizon" w:date="2020-08-03T15:23:00Z"/>
                <w:rFonts w:ascii="Arial" w:hAnsi="Arial" w:cs="Arial"/>
                <w:sz w:val="18"/>
                <w:szCs w:val="18"/>
              </w:rPr>
            </w:pPr>
            <w:ins w:id="6011" w:author="Verizon" w:date="2020-08-03T15:23:00Z">
              <w:r w:rsidRPr="00232036">
                <w:rPr>
                  <w:rFonts w:ascii="Arial" w:hAnsi="Arial" w:cs="Arial"/>
                  <w:sz w:val="18"/>
                  <w:szCs w:val="18"/>
                </w:rPr>
                <w:t>See CA_n261(</w:t>
              </w:r>
              <w:r>
                <w:rPr>
                  <w:rFonts w:ascii="Arial" w:hAnsi="Arial" w:cs="Arial"/>
                  <w:sz w:val="18"/>
                  <w:szCs w:val="18"/>
                </w:rPr>
                <w:t>2A-I</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31BE8564" w14:textId="77777777" w:rsidR="00F6727F" w:rsidRPr="00232036" w:rsidRDefault="00F6727F" w:rsidP="00F017CA">
            <w:pPr>
              <w:jc w:val="center"/>
              <w:rPr>
                <w:ins w:id="6012" w:author="Verizon" w:date="2020-08-03T15:23:00Z"/>
                <w:rFonts w:ascii="Arial" w:hAnsi="Arial" w:cs="Arial"/>
                <w:sz w:val="18"/>
                <w:szCs w:val="18"/>
              </w:rPr>
            </w:pPr>
          </w:p>
        </w:tc>
      </w:tr>
      <w:tr w:rsidR="00F6727F" w:rsidRPr="00232036" w14:paraId="319A862C" w14:textId="77777777" w:rsidTr="00F017CA">
        <w:trPr>
          <w:trHeight w:val="148"/>
          <w:jc w:val="center"/>
          <w:ins w:id="6013" w:author="Verizon" w:date="2020-08-03T15:23:00Z"/>
        </w:trPr>
        <w:tc>
          <w:tcPr>
            <w:tcW w:w="2065" w:type="dxa"/>
            <w:vMerge w:val="restart"/>
            <w:tcBorders>
              <w:left w:val="single" w:sz="4" w:space="0" w:color="auto"/>
              <w:right w:val="single" w:sz="4" w:space="0" w:color="auto"/>
            </w:tcBorders>
            <w:vAlign w:val="center"/>
          </w:tcPr>
          <w:p w14:paraId="0714B5CC" w14:textId="77777777" w:rsidR="00F6727F" w:rsidRPr="006E2D90" w:rsidRDefault="00F6727F" w:rsidP="00F017CA">
            <w:pPr>
              <w:pStyle w:val="NoSpacing"/>
              <w:jc w:val="center"/>
              <w:rPr>
                <w:ins w:id="6014" w:author="Verizon" w:date="2020-08-03T15:23:00Z"/>
                <w:rFonts w:ascii="Arial" w:hAnsi="Arial" w:cs="Arial"/>
                <w:sz w:val="18"/>
                <w:szCs w:val="18"/>
              </w:rPr>
            </w:pPr>
            <w:ins w:id="6015" w:author="Verizon" w:date="2020-08-03T15:23:00Z">
              <w:r w:rsidRPr="006E2D90">
                <w:rPr>
                  <w:rFonts w:ascii="Arial" w:hAnsi="Arial" w:cs="Arial"/>
                  <w:sz w:val="18"/>
                  <w:szCs w:val="18"/>
                  <w:lang w:eastAsia="zh-CN"/>
                </w:rPr>
                <w:t>CA_n77A-n261(A-2G)</w:t>
              </w:r>
            </w:ins>
          </w:p>
        </w:tc>
        <w:tc>
          <w:tcPr>
            <w:tcW w:w="1980" w:type="dxa"/>
            <w:vMerge w:val="restart"/>
            <w:tcBorders>
              <w:left w:val="single" w:sz="4" w:space="0" w:color="auto"/>
              <w:right w:val="single" w:sz="4" w:space="0" w:color="auto"/>
            </w:tcBorders>
            <w:vAlign w:val="center"/>
          </w:tcPr>
          <w:p w14:paraId="408F0EFA" w14:textId="77777777" w:rsidR="00F6727F" w:rsidRPr="006E2D90" w:rsidRDefault="00F6727F" w:rsidP="00F017CA">
            <w:pPr>
              <w:pStyle w:val="NoSpacing"/>
              <w:keepNext/>
              <w:keepLines/>
              <w:jc w:val="center"/>
              <w:rPr>
                <w:ins w:id="6016" w:author="Verizon" w:date="2020-08-03T15:23:00Z"/>
                <w:rFonts w:ascii="Arial" w:hAnsi="Arial" w:cs="Arial"/>
                <w:sz w:val="18"/>
                <w:szCs w:val="18"/>
                <w:lang w:eastAsia="zh-CN"/>
              </w:rPr>
            </w:pPr>
            <w:ins w:id="6017" w:author="Verizon" w:date="2020-08-03T15:23:00Z">
              <w:r w:rsidRPr="006E2D90">
                <w:rPr>
                  <w:rFonts w:ascii="Arial" w:hAnsi="Arial" w:cs="Arial"/>
                  <w:sz w:val="18"/>
                  <w:szCs w:val="18"/>
                  <w:lang w:eastAsia="zh-CN"/>
                </w:rPr>
                <w:t>CA_n77A-n261A</w:t>
              </w:r>
            </w:ins>
          </w:p>
          <w:p w14:paraId="4B3E6BAE" w14:textId="77777777" w:rsidR="00F6727F" w:rsidRPr="006E2D90" w:rsidRDefault="00F6727F" w:rsidP="00F017CA">
            <w:pPr>
              <w:pStyle w:val="NoSpacing"/>
              <w:jc w:val="center"/>
              <w:rPr>
                <w:ins w:id="6018" w:author="Verizon" w:date="2020-08-03T15:23:00Z"/>
                <w:rFonts w:ascii="Arial" w:hAnsi="Arial" w:cs="Arial"/>
                <w:sz w:val="18"/>
                <w:szCs w:val="18"/>
              </w:rPr>
            </w:pPr>
            <w:ins w:id="6019" w:author="Verizon" w:date="2020-08-03T15:23:00Z">
              <w:r w:rsidRPr="006E2D90">
                <w:rPr>
                  <w:rFonts w:ascii="Arial" w:hAnsi="Arial" w:cs="Arial"/>
                  <w:sz w:val="18"/>
                  <w:szCs w:val="18"/>
                  <w:lang w:eastAsia="zh-CN"/>
                </w:rPr>
                <w:t>CA_n77A-n261G</w:t>
              </w:r>
            </w:ins>
          </w:p>
        </w:tc>
        <w:tc>
          <w:tcPr>
            <w:tcW w:w="746" w:type="dxa"/>
            <w:vMerge w:val="restart"/>
            <w:tcBorders>
              <w:left w:val="single" w:sz="4" w:space="0" w:color="auto"/>
              <w:right w:val="single" w:sz="4" w:space="0" w:color="auto"/>
            </w:tcBorders>
            <w:vAlign w:val="center"/>
          </w:tcPr>
          <w:p w14:paraId="34B5CA67" w14:textId="77777777" w:rsidR="00F6727F" w:rsidRPr="00232036" w:rsidRDefault="00F6727F" w:rsidP="00F017CA">
            <w:pPr>
              <w:jc w:val="center"/>
              <w:rPr>
                <w:ins w:id="6020" w:author="Verizon" w:date="2020-08-03T15:23:00Z"/>
                <w:rFonts w:ascii="Arial" w:hAnsi="Arial" w:cs="Arial"/>
                <w:sz w:val="18"/>
                <w:szCs w:val="18"/>
              </w:rPr>
            </w:pPr>
            <w:ins w:id="6021" w:author="Verizon" w:date="2020-08-03T15:23:00Z">
              <w:r w:rsidRPr="00232036">
                <w:rPr>
                  <w:rFonts w:ascii="Arial" w:hAnsi="Arial" w:cs="Arial"/>
                  <w:sz w:val="18"/>
                  <w:szCs w:val="18"/>
                </w:rPr>
                <w:t>n77</w:t>
              </w:r>
            </w:ins>
          </w:p>
        </w:tc>
        <w:tc>
          <w:tcPr>
            <w:tcW w:w="667" w:type="dxa"/>
            <w:tcBorders>
              <w:top w:val="single" w:sz="4" w:space="0" w:color="auto"/>
              <w:left w:val="single" w:sz="4" w:space="0" w:color="auto"/>
              <w:bottom w:val="single" w:sz="4" w:space="0" w:color="auto"/>
              <w:right w:val="single" w:sz="4" w:space="0" w:color="auto"/>
            </w:tcBorders>
            <w:vAlign w:val="center"/>
          </w:tcPr>
          <w:p w14:paraId="3D22A33D" w14:textId="77777777" w:rsidR="00F6727F" w:rsidRPr="00232036" w:rsidRDefault="00F6727F" w:rsidP="00F017CA">
            <w:pPr>
              <w:jc w:val="center"/>
              <w:rPr>
                <w:ins w:id="6022" w:author="Verizon" w:date="2020-08-03T15:23:00Z"/>
                <w:rFonts w:ascii="Arial" w:hAnsi="Arial" w:cs="Arial"/>
                <w:sz w:val="18"/>
                <w:szCs w:val="18"/>
              </w:rPr>
            </w:pPr>
            <w:ins w:id="6023" w:author="Verizon" w:date="2020-08-03T15:23:00Z">
              <w:r w:rsidRPr="00232036">
                <w:rPr>
                  <w:rFonts w:ascii="Arial" w:hAnsi="Arial" w:cs="Arial"/>
                  <w:sz w:val="18"/>
                  <w:szCs w:val="18"/>
                </w:rPr>
                <w:t>15</w:t>
              </w:r>
            </w:ins>
          </w:p>
        </w:tc>
        <w:tc>
          <w:tcPr>
            <w:tcW w:w="667" w:type="dxa"/>
            <w:tcBorders>
              <w:top w:val="single" w:sz="4" w:space="0" w:color="auto"/>
              <w:left w:val="single" w:sz="4" w:space="0" w:color="auto"/>
              <w:bottom w:val="single" w:sz="4" w:space="0" w:color="auto"/>
              <w:right w:val="single" w:sz="4" w:space="0" w:color="auto"/>
            </w:tcBorders>
          </w:tcPr>
          <w:p w14:paraId="74DD427C" w14:textId="77777777" w:rsidR="00F6727F" w:rsidRPr="00232036" w:rsidRDefault="00F6727F" w:rsidP="00F017CA">
            <w:pPr>
              <w:jc w:val="center"/>
              <w:rPr>
                <w:ins w:id="602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4C7B64" w14:textId="77777777" w:rsidR="00F6727F" w:rsidRPr="00232036" w:rsidRDefault="00F6727F" w:rsidP="00F017CA">
            <w:pPr>
              <w:jc w:val="center"/>
              <w:rPr>
                <w:ins w:id="6025" w:author="Verizon" w:date="2020-08-03T15:23:00Z"/>
                <w:rFonts w:ascii="Arial" w:hAnsi="Arial" w:cs="Arial"/>
                <w:sz w:val="18"/>
                <w:szCs w:val="18"/>
              </w:rPr>
            </w:pPr>
            <w:ins w:id="602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269E57" w14:textId="77777777" w:rsidR="00F6727F" w:rsidRPr="00232036" w:rsidRDefault="00F6727F" w:rsidP="00F017CA">
            <w:pPr>
              <w:jc w:val="center"/>
              <w:rPr>
                <w:ins w:id="6027" w:author="Verizon" w:date="2020-08-03T15:23:00Z"/>
                <w:rFonts w:ascii="Arial" w:hAnsi="Arial" w:cs="Arial"/>
                <w:sz w:val="18"/>
                <w:szCs w:val="18"/>
              </w:rPr>
            </w:pPr>
            <w:ins w:id="602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9568D6" w14:textId="77777777" w:rsidR="00F6727F" w:rsidRPr="00232036" w:rsidRDefault="00F6727F" w:rsidP="00F017CA">
            <w:pPr>
              <w:jc w:val="center"/>
              <w:rPr>
                <w:ins w:id="6029" w:author="Verizon" w:date="2020-08-03T15:23:00Z"/>
                <w:rFonts w:ascii="Arial" w:hAnsi="Arial" w:cs="Arial"/>
                <w:sz w:val="18"/>
                <w:szCs w:val="18"/>
              </w:rPr>
            </w:pPr>
            <w:ins w:id="603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E3D60D" w14:textId="77777777" w:rsidR="00F6727F" w:rsidRPr="00232036" w:rsidRDefault="00F6727F" w:rsidP="00F017CA">
            <w:pPr>
              <w:jc w:val="center"/>
              <w:rPr>
                <w:ins w:id="6031" w:author="Verizon" w:date="2020-08-03T15:23:00Z"/>
                <w:rFonts w:ascii="Arial" w:hAnsi="Arial" w:cs="Arial"/>
                <w:sz w:val="18"/>
                <w:szCs w:val="18"/>
              </w:rPr>
            </w:pPr>
            <w:ins w:id="6032"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977162" w14:textId="77777777" w:rsidR="00F6727F" w:rsidRPr="00232036" w:rsidRDefault="00F6727F" w:rsidP="00F017CA">
            <w:pPr>
              <w:jc w:val="center"/>
              <w:rPr>
                <w:ins w:id="6033" w:author="Verizon" w:date="2020-08-03T15:23:00Z"/>
                <w:rFonts w:ascii="Arial" w:hAnsi="Arial" w:cs="Arial"/>
                <w:sz w:val="18"/>
                <w:szCs w:val="18"/>
              </w:rPr>
            </w:pPr>
            <w:ins w:id="603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E5B370" w14:textId="77777777" w:rsidR="00F6727F" w:rsidRPr="00232036" w:rsidRDefault="00F6727F" w:rsidP="00F017CA">
            <w:pPr>
              <w:jc w:val="center"/>
              <w:rPr>
                <w:ins w:id="6035" w:author="Verizon" w:date="2020-08-03T15:23:00Z"/>
                <w:rFonts w:ascii="Arial" w:hAnsi="Arial" w:cs="Arial"/>
                <w:sz w:val="18"/>
                <w:szCs w:val="18"/>
              </w:rPr>
            </w:pPr>
            <w:ins w:id="603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021ACD4" w14:textId="77777777" w:rsidR="00F6727F" w:rsidRPr="00232036" w:rsidRDefault="00F6727F" w:rsidP="00F017CA">
            <w:pPr>
              <w:jc w:val="center"/>
              <w:rPr>
                <w:ins w:id="6037" w:author="Verizon" w:date="2020-08-03T15:23:00Z"/>
                <w:rFonts w:ascii="Arial" w:hAnsi="Arial" w:cs="Arial"/>
                <w:sz w:val="18"/>
                <w:szCs w:val="18"/>
              </w:rPr>
            </w:pPr>
            <w:ins w:id="603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EFEC07" w14:textId="77777777" w:rsidR="00F6727F" w:rsidRPr="00232036" w:rsidRDefault="00F6727F" w:rsidP="00F017CA">
            <w:pPr>
              <w:jc w:val="center"/>
              <w:rPr>
                <w:ins w:id="603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D3E860F" w14:textId="77777777" w:rsidR="00F6727F" w:rsidRPr="00232036" w:rsidRDefault="00F6727F" w:rsidP="00F017CA">
            <w:pPr>
              <w:jc w:val="center"/>
              <w:rPr>
                <w:ins w:id="6040"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A9DA8C" w14:textId="77777777" w:rsidR="00F6727F" w:rsidRPr="00232036" w:rsidRDefault="00F6727F" w:rsidP="00F017CA">
            <w:pPr>
              <w:jc w:val="center"/>
              <w:rPr>
                <w:ins w:id="604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31F252" w14:textId="77777777" w:rsidR="00F6727F" w:rsidRPr="00232036" w:rsidRDefault="00F6727F" w:rsidP="00F017CA">
            <w:pPr>
              <w:jc w:val="center"/>
              <w:rPr>
                <w:ins w:id="6042"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29F5E0" w14:textId="77777777" w:rsidR="00F6727F" w:rsidRPr="00232036" w:rsidRDefault="00F6727F" w:rsidP="00F017CA">
            <w:pPr>
              <w:jc w:val="center"/>
              <w:rPr>
                <w:ins w:id="6043" w:author="Verizon" w:date="2020-08-03T15:23:00Z"/>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CA7428" w14:textId="77777777" w:rsidR="00F6727F" w:rsidRPr="00232036" w:rsidRDefault="00F6727F" w:rsidP="00F017CA">
            <w:pPr>
              <w:jc w:val="center"/>
              <w:rPr>
                <w:ins w:id="6044" w:author="Verizon" w:date="2020-08-03T15:23:00Z"/>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D6FDF3" w14:textId="77777777" w:rsidR="00F6727F" w:rsidRPr="00232036" w:rsidRDefault="00F6727F" w:rsidP="00F017CA">
            <w:pPr>
              <w:jc w:val="center"/>
              <w:rPr>
                <w:ins w:id="6045" w:author="Verizon" w:date="2020-08-03T15:23:00Z"/>
                <w:rFonts w:ascii="Arial" w:hAnsi="Arial" w:cs="Arial"/>
                <w:sz w:val="18"/>
                <w:szCs w:val="18"/>
              </w:rPr>
            </w:pPr>
          </w:p>
        </w:tc>
        <w:tc>
          <w:tcPr>
            <w:tcW w:w="749" w:type="dxa"/>
            <w:vMerge w:val="restart"/>
            <w:tcBorders>
              <w:left w:val="single" w:sz="4" w:space="0" w:color="auto"/>
              <w:right w:val="single" w:sz="4" w:space="0" w:color="auto"/>
            </w:tcBorders>
            <w:vAlign w:val="center"/>
          </w:tcPr>
          <w:p w14:paraId="2FD8F778" w14:textId="77777777" w:rsidR="00F6727F" w:rsidRPr="00232036" w:rsidRDefault="00F6727F" w:rsidP="00F017CA">
            <w:pPr>
              <w:jc w:val="center"/>
              <w:rPr>
                <w:ins w:id="6046" w:author="Verizon" w:date="2020-08-03T15:23:00Z"/>
                <w:rFonts w:ascii="Arial" w:hAnsi="Arial" w:cs="Arial"/>
                <w:sz w:val="18"/>
                <w:szCs w:val="18"/>
              </w:rPr>
            </w:pPr>
            <w:ins w:id="6047" w:author="Verizon" w:date="2020-08-03T15:23:00Z">
              <w:r w:rsidRPr="00232036">
                <w:rPr>
                  <w:rFonts w:ascii="Arial" w:hAnsi="Arial" w:cs="Arial"/>
                  <w:sz w:val="18"/>
                  <w:szCs w:val="18"/>
                </w:rPr>
                <w:t>0</w:t>
              </w:r>
            </w:ins>
          </w:p>
        </w:tc>
      </w:tr>
      <w:tr w:rsidR="00F6727F" w:rsidRPr="00232036" w14:paraId="2460B791" w14:textId="77777777" w:rsidTr="00F017CA">
        <w:trPr>
          <w:trHeight w:val="148"/>
          <w:jc w:val="center"/>
          <w:ins w:id="6048" w:author="Verizon" w:date="2020-08-03T15:23:00Z"/>
        </w:trPr>
        <w:tc>
          <w:tcPr>
            <w:tcW w:w="2065" w:type="dxa"/>
            <w:vMerge/>
            <w:tcBorders>
              <w:left w:val="single" w:sz="4" w:space="0" w:color="auto"/>
              <w:right w:val="single" w:sz="4" w:space="0" w:color="auto"/>
            </w:tcBorders>
            <w:vAlign w:val="center"/>
          </w:tcPr>
          <w:p w14:paraId="101A0CB8" w14:textId="77777777" w:rsidR="00F6727F" w:rsidRPr="00232036" w:rsidRDefault="00F6727F" w:rsidP="00F017CA">
            <w:pPr>
              <w:pStyle w:val="NoSpacing"/>
              <w:jc w:val="center"/>
              <w:rPr>
                <w:ins w:id="6049"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5266B44D" w14:textId="77777777" w:rsidR="00F6727F" w:rsidRPr="00232036" w:rsidRDefault="00F6727F" w:rsidP="00F017CA">
            <w:pPr>
              <w:pStyle w:val="NoSpacing"/>
              <w:jc w:val="center"/>
              <w:rPr>
                <w:ins w:id="6050"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491FD66C" w14:textId="77777777" w:rsidR="00F6727F" w:rsidRPr="00232036" w:rsidRDefault="00F6727F" w:rsidP="00F017CA">
            <w:pPr>
              <w:jc w:val="center"/>
              <w:rPr>
                <w:ins w:id="6051"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71CF04" w14:textId="77777777" w:rsidR="00F6727F" w:rsidRPr="00232036" w:rsidRDefault="00F6727F" w:rsidP="00F017CA">
            <w:pPr>
              <w:jc w:val="center"/>
              <w:rPr>
                <w:ins w:id="6052" w:author="Verizon" w:date="2020-08-03T15:23:00Z"/>
                <w:rFonts w:ascii="Arial" w:hAnsi="Arial" w:cs="Arial"/>
                <w:sz w:val="18"/>
                <w:szCs w:val="18"/>
              </w:rPr>
            </w:pPr>
            <w:ins w:id="6053" w:author="Verizon" w:date="2020-08-03T15:23:00Z">
              <w:r w:rsidRPr="00232036">
                <w:rPr>
                  <w:rFonts w:ascii="Arial" w:hAnsi="Arial" w:cs="Arial"/>
                  <w:sz w:val="18"/>
                  <w:szCs w:val="18"/>
                </w:rPr>
                <w:t>30</w:t>
              </w:r>
            </w:ins>
          </w:p>
        </w:tc>
        <w:tc>
          <w:tcPr>
            <w:tcW w:w="667" w:type="dxa"/>
            <w:tcBorders>
              <w:top w:val="single" w:sz="4" w:space="0" w:color="auto"/>
              <w:left w:val="single" w:sz="4" w:space="0" w:color="auto"/>
              <w:bottom w:val="single" w:sz="4" w:space="0" w:color="auto"/>
              <w:right w:val="single" w:sz="4" w:space="0" w:color="auto"/>
            </w:tcBorders>
          </w:tcPr>
          <w:p w14:paraId="5A1FA7DD" w14:textId="77777777" w:rsidR="00F6727F" w:rsidRPr="00232036" w:rsidRDefault="00F6727F" w:rsidP="00F017CA">
            <w:pPr>
              <w:jc w:val="center"/>
              <w:rPr>
                <w:ins w:id="6054"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77BA35" w14:textId="77777777" w:rsidR="00F6727F" w:rsidRPr="00232036" w:rsidRDefault="00F6727F" w:rsidP="00F017CA">
            <w:pPr>
              <w:jc w:val="center"/>
              <w:rPr>
                <w:ins w:id="6055" w:author="Verizon" w:date="2020-08-03T15:23:00Z"/>
                <w:rFonts w:ascii="Arial" w:hAnsi="Arial" w:cs="Arial"/>
                <w:sz w:val="18"/>
                <w:szCs w:val="18"/>
              </w:rPr>
            </w:pPr>
            <w:ins w:id="605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2F2C78" w14:textId="77777777" w:rsidR="00F6727F" w:rsidRPr="00232036" w:rsidRDefault="00F6727F" w:rsidP="00F017CA">
            <w:pPr>
              <w:jc w:val="center"/>
              <w:rPr>
                <w:ins w:id="6057" w:author="Verizon" w:date="2020-08-03T15:23:00Z"/>
                <w:rFonts w:ascii="Arial" w:hAnsi="Arial" w:cs="Arial"/>
                <w:sz w:val="18"/>
                <w:szCs w:val="18"/>
              </w:rPr>
            </w:pPr>
            <w:ins w:id="605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BC9A753" w14:textId="77777777" w:rsidR="00F6727F" w:rsidRPr="00232036" w:rsidRDefault="00F6727F" w:rsidP="00F017CA">
            <w:pPr>
              <w:jc w:val="center"/>
              <w:rPr>
                <w:ins w:id="6059" w:author="Verizon" w:date="2020-08-03T15:23:00Z"/>
                <w:rFonts w:ascii="Arial" w:hAnsi="Arial" w:cs="Arial"/>
                <w:sz w:val="18"/>
                <w:szCs w:val="18"/>
              </w:rPr>
            </w:pPr>
            <w:ins w:id="606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24E9AD" w14:textId="77777777" w:rsidR="00F6727F" w:rsidRPr="00232036" w:rsidRDefault="00F6727F" w:rsidP="00F017CA">
            <w:pPr>
              <w:jc w:val="center"/>
              <w:rPr>
                <w:ins w:id="6061" w:author="Verizon" w:date="2020-08-03T15:23:00Z"/>
                <w:rFonts w:ascii="Arial" w:hAnsi="Arial" w:cs="Arial"/>
                <w:sz w:val="18"/>
                <w:szCs w:val="18"/>
              </w:rPr>
            </w:pPr>
            <w:ins w:id="6062"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D25797A" w14:textId="77777777" w:rsidR="00F6727F" w:rsidRPr="00232036" w:rsidRDefault="00F6727F" w:rsidP="00F017CA">
            <w:pPr>
              <w:jc w:val="center"/>
              <w:rPr>
                <w:ins w:id="6063" w:author="Verizon" w:date="2020-08-03T15:23:00Z"/>
                <w:rFonts w:ascii="Arial" w:hAnsi="Arial" w:cs="Arial"/>
                <w:sz w:val="18"/>
                <w:szCs w:val="18"/>
              </w:rPr>
            </w:pPr>
            <w:ins w:id="606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B1F8E3" w14:textId="77777777" w:rsidR="00F6727F" w:rsidRPr="00232036" w:rsidRDefault="00F6727F" w:rsidP="00F017CA">
            <w:pPr>
              <w:jc w:val="center"/>
              <w:rPr>
                <w:ins w:id="6065" w:author="Verizon" w:date="2020-08-03T15:23:00Z"/>
                <w:rFonts w:ascii="Arial" w:hAnsi="Arial" w:cs="Arial"/>
                <w:sz w:val="18"/>
                <w:szCs w:val="18"/>
              </w:rPr>
            </w:pPr>
            <w:ins w:id="606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A605D0" w14:textId="77777777" w:rsidR="00F6727F" w:rsidRPr="00232036" w:rsidRDefault="00F6727F" w:rsidP="00F017CA">
            <w:pPr>
              <w:jc w:val="center"/>
              <w:rPr>
                <w:ins w:id="6067" w:author="Verizon" w:date="2020-08-03T15:23:00Z"/>
                <w:rFonts w:ascii="Arial" w:hAnsi="Arial" w:cs="Arial"/>
                <w:sz w:val="18"/>
                <w:szCs w:val="18"/>
              </w:rPr>
            </w:pPr>
            <w:ins w:id="6068"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39E564" w14:textId="77777777" w:rsidR="00F6727F" w:rsidRPr="00232036" w:rsidRDefault="00F6727F" w:rsidP="00F017CA">
            <w:pPr>
              <w:jc w:val="center"/>
              <w:rPr>
                <w:ins w:id="6069" w:author="Verizon" w:date="2020-08-03T15:23:00Z"/>
                <w:rFonts w:ascii="Arial" w:hAnsi="Arial" w:cs="Arial"/>
                <w:sz w:val="18"/>
                <w:szCs w:val="18"/>
              </w:rPr>
            </w:pPr>
            <w:ins w:id="6070"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21E539" w14:textId="77777777" w:rsidR="00F6727F" w:rsidRPr="00232036" w:rsidRDefault="00F6727F" w:rsidP="00F017CA">
            <w:pPr>
              <w:jc w:val="center"/>
              <w:rPr>
                <w:ins w:id="6071" w:author="Verizon" w:date="2020-08-03T15:23:00Z"/>
                <w:rFonts w:ascii="Arial" w:hAnsi="Arial" w:cs="Arial"/>
                <w:sz w:val="18"/>
                <w:szCs w:val="18"/>
              </w:rPr>
            </w:pPr>
            <w:ins w:id="6072"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5263A8E0" w14:textId="77777777" w:rsidR="00F6727F" w:rsidRPr="00232036" w:rsidRDefault="00F6727F" w:rsidP="00F017CA">
            <w:pPr>
              <w:jc w:val="center"/>
              <w:rPr>
                <w:ins w:id="6073" w:author="Verizon" w:date="2020-08-03T15:23:00Z"/>
                <w:rFonts w:ascii="Arial" w:hAnsi="Arial" w:cs="Arial"/>
                <w:sz w:val="18"/>
                <w:szCs w:val="18"/>
              </w:rPr>
            </w:pPr>
            <w:ins w:id="6074"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4528C3D" w14:textId="77777777" w:rsidR="00F6727F" w:rsidRPr="00232036" w:rsidRDefault="00F6727F" w:rsidP="00F017CA">
            <w:pPr>
              <w:jc w:val="center"/>
              <w:rPr>
                <w:ins w:id="6075" w:author="Verizon" w:date="2020-08-03T15:23:00Z"/>
                <w:rFonts w:ascii="Arial" w:hAnsi="Arial" w:cs="Arial"/>
                <w:sz w:val="18"/>
                <w:szCs w:val="18"/>
              </w:rPr>
            </w:pPr>
            <w:ins w:id="6076"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DAEB74" w14:textId="77777777" w:rsidR="00F6727F" w:rsidRPr="00232036" w:rsidRDefault="00F6727F" w:rsidP="00F017CA">
            <w:pPr>
              <w:jc w:val="center"/>
              <w:rPr>
                <w:ins w:id="6077" w:author="Verizon" w:date="2020-08-03T15:23:00Z"/>
                <w:rFonts w:ascii="Arial" w:hAnsi="Arial" w:cs="Arial"/>
                <w:sz w:val="18"/>
                <w:szCs w:val="18"/>
              </w:rPr>
            </w:pPr>
            <w:ins w:id="6078"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287C58A" w14:textId="77777777" w:rsidR="00F6727F" w:rsidRPr="00232036" w:rsidRDefault="00F6727F" w:rsidP="00F017CA">
            <w:pPr>
              <w:jc w:val="center"/>
              <w:rPr>
                <w:ins w:id="6079" w:author="Verizon" w:date="2020-08-03T15:23:00Z"/>
                <w:rFonts w:ascii="Arial" w:hAnsi="Arial" w:cs="Arial"/>
                <w:sz w:val="18"/>
                <w:szCs w:val="18"/>
              </w:rPr>
            </w:pPr>
            <w:ins w:id="6080"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DB21779" w14:textId="77777777" w:rsidR="00F6727F" w:rsidRPr="00232036" w:rsidRDefault="00F6727F" w:rsidP="00F017CA">
            <w:pPr>
              <w:jc w:val="center"/>
              <w:rPr>
                <w:ins w:id="6081"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743B5CB6" w14:textId="77777777" w:rsidR="00F6727F" w:rsidRPr="00232036" w:rsidRDefault="00F6727F" w:rsidP="00F017CA">
            <w:pPr>
              <w:jc w:val="center"/>
              <w:rPr>
                <w:ins w:id="6082" w:author="Verizon" w:date="2020-08-03T15:23:00Z"/>
                <w:rFonts w:ascii="Arial" w:hAnsi="Arial" w:cs="Arial"/>
                <w:sz w:val="18"/>
                <w:szCs w:val="18"/>
              </w:rPr>
            </w:pPr>
          </w:p>
        </w:tc>
      </w:tr>
      <w:tr w:rsidR="00F6727F" w:rsidRPr="00232036" w14:paraId="255FE1AF" w14:textId="77777777" w:rsidTr="00F017CA">
        <w:trPr>
          <w:trHeight w:val="148"/>
          <w:jc w:val="center"/>
          <w:ins w:id="6083" w:author="Verizon" w:date="2020-08-03T15:23:00Z"/>
        </w:trPr>
        <w:tc>
          <w:tcPr>
            <w:tcW w:w="2065" w:type="dxa"/>
            <w:vMerge/>
            <w:tcBorders>
              <w:left w:val="single" w:sz="4" w:space="0" w:color="auto"/>
              <w:right w:val="single" w:sz="4" w:space="0" w:color="auto"/>
            </w:tcBorders>
            <w:vAlign w:val="center"/>
          </w:tcPr>
          <w:p w14:paraId="2D6EFC7C" w14:textId="77777777" w:rsidR="00F6727F" w:rsidRPr="00232036" w:rsidRDefault="00F6727F" w:rsidP="00F017CA">
            <w:pPr>
              <w:pStyle w:val="NoSpacing"/>
              <w:jc w:val="center"/>
              <w:rPr>
                <w:ins w:id="6084"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15D8ED7A" w14:textId="77777777" w:rsidR="00F6727F" w:rsidRPr="00232036" w:rsidRDefault="00F6727F" w:rsidP="00F017CA">
            <w:pPr>
              <w:pStyle w:val="NoSpacing"/>
              <w:jc w:val="center"/>
              <w:rPr>
                <w:ins w:id="6085" w:author="Verizon" w:date="2020-08-03T15:23:00Z"/>
                <w:rFonts w:ascii="Arial" w:hAnsi="Arial" w:cs="Arial"/>
                <w:sz w:val="18"/>
                <w:szCs w:val="18"/>
              </w:rPr>
            </w:pPr>
          </w:p>
        </w:tc>
        <w:tc>
          <w:tcPr>
            <w:tcW w:w="746" w:type="dxa"/>
            <w:vMerge/>
            <w:tcBorders>
              <w:left w:val="single" w:sz="4" w:space="0" w:color="auto"/>
              <w:right w:val="single" w:sz="4" w:space="0" w:color="auto"/>
            </w:tcBorders>
            <w:vAlign w:val="center"/>
          </w:tcPr>
          <w:p w14:paraId="3E1B1F49" w14:textId="77777777" w:rsidR="00F6727F" w:rsidRPr="00232036" w:rsidRDefault="00F6727F" w:rsidP="00F017CA">
            <w:pPr>
              <w:jc w:val="center"/>
              <w:rPr>
                <w:ins w:id="6086"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8C15AD" w14:textId="77777777" w:rsidR="00F6727F" w:rsidRPr="00232036" w:rsidRDefault="00F6727F" w:rsidP="00F017CA">
            <w:pPr>
              <w:jc w:val="center"/>
              <w:rPr>
                <w:ins w:id="6087" w:author="Verizon" w:date="2020-08-03T15:23:00Z"/>
                <w:rFonts w:ascii="Arial" w:hAnsi="Arial" w:cs="Arial"/>
                <w:sz w:val="18"/>
                <w:szCs w:val="18"/>
              </w:rPr>
            </w:pPr>
            <w:ins w:id="6088" w:author="Verizon" w:date="2020-08-03T15:23:00Z">
              <w:r w:rsidRPr="00232036">
                <w:rPr>
                  <w:rFonts w:ascii="Arial" w:hAnsi="Arial" w:cs="Arial"/>
                  <w:sz w:val="18"/>
                  <w:szCs w:val="18"/>
                </w:rPr>
                <w:t>60</w:t>
              </w:r>
            </w:ins>
          </w:p>
        </w:tc>
        <w:tc>
          <w:tcPr>
            <w:tcW w:w="667" w:type="dxa"/>
            <w:tcBorders>
              <w:top w:val="single" w:sz="4" w:space="0" w:color="auto"/>
              <w:left w:val="single" w:sz="4" w:space="0" w:color="auto"/>
              <w:bottom w:val="single" w:sz="4" w:space="0" w:color="auto"/>
              <w:right w:val="single" w:sz="4" w:space="0" w:color="auto"/>
            </w:tcBorders>
          </w:tcPr>
          <w:p w14:paraId="662865BD" w14:textId="77777777" w:rsidR="00F6727F" w:rsidRPr="00232036" w:rsidRDefault="00F6727F" w:rsidP="00F017CA">
            <w:pPr>
              <w:jc w:val="center"/>
              <w:rPr>
                <w:ins w:id="6089" w:author="Verizon" w:date="2020-08-03T15:23:00Z"/>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D3DFF9" w14:textId="77777777" w:rsidR="00F6727F" w:rsidRPr="00232036" w:rsidRDefault="00F6727F" w:rsidP="00F017CA">
            <w:pPr>
              <w:jc w:val="center"/>
              <w:rPr>
                <w:ins w:id="6090" w:author="Verizon" w:date="2020-08-03T15:23:00Z"/>
                <w:rFonts w:ascii="Arial" w:hAnsi="Arial" w:cs="Arial"/>
                <w:sz w:val="18"/>
                <w:szCs w:val="18"/>
              </w:rPr>
            </w:pPr>
            <w:ins w:id="609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4424E7" w14:textId="77777777" w:rsidR="00F6727F" w:rsidRPr="00232036" w:rsidRDefault="00F6727F" w:rsidP="00F017CA">
            <w:pPr>
              <w:jc w:val="center"/>
              <w:rPr>
                <w:ins w:id="6092" w:author="Verizon" w:date="2020-08-03T15:23:00Z"/>
                <w:rFonts w:ascii="Arial" w:hAnsi="Arial" w:cs="Arial"/>
                <w:sz w:val="18"/>
                <w:szCs w:val="18"/>
              </w:rPr>
            </w:pPr>
            <w:ins w:id="609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489CC4" w14:textId="77777777" w:rsidR="00F6727F" w:rsidRPr="00232036" w:rsidRDefault="00F6727F" w:rsidP="00F017CA">
            <w:pPr>
              <w:jc w:val="center"/>
              <w:rPr>
                <w:ins w:id="6094" w:author="Verizon" w:date="2020-08-03T15:23:00Z"/>
                <w:rFonts w:ascii="Arial" w:hAnsi="Arial" w:cs="Arial"/>
                <w:sz w:val="18"/>
                <w:szCs w:val="18"/>
              </w:rPr>
            </w:pPr>
            <w:ins w:id="609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B2E5F0" w14:textId="77777777" w:rsidR="00F6727F" w:rsidRPr="00232036" w:rsidRDefault="00F6727F" w:rsidP="00F017CA">
            <w:pPr>
              <w:jc w:val="center"/>
              <w:rPr>
                <w:ins w:id="6096" w:author="Verizon" w:date="2020-08-03T15:23:00Z"/>
                <w:rFonts w:ascii="Arial" w:hAnsi="Arial" w:cs="Arial"/>
                <w:sz w:val="18"/>
                <w:szCs w:val="18"/>
              </w:rPr>
            </w:pPr>
            <w:ins w:id="6097"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2C271D" w14:textId="77777777" w:rsidR="00F6727F" w:rsidRPr="00232036" w:rsidRDefault="00F6727F" w:rsidP="00F017CA">
            <w:pPr>
              <w:jc w:val="center"/>
              <w:rPr>
                <w:ins w:id="6098" w:author="Verizon" w:date="2020-08-03T15:23:00Z"/>
                <w:rFonts w:ascii="Arial" w:hAnsi="Arial" w:cs="Arial"/>
                <w:sz w:val="18"/>
                <w:szCs w:val="18"/>
              </w:rPr>
            </w:pPr>
            <w:ins w:id="609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E57832" w14:textId="77777777" w:rsidR="00F6727F" w:rsidRPr="00232036" w:rsidRDefault="00F6727F" w:rsidP="00F017CA">
            <w:pPr>
              <w:jc w:val="center"/>
              <w:rPr>
                <w:ins w:id="6100" w:author="Verizon" w:date="2020-08-03T15:23:00Z"/>
                <w:rFonts w:ascii="Arial" w:hAnsi="Arial" w:cs="Arial"/>
                <w:sz w:val="18"/>
                <w:szCs w:val="18"/>
              </w:rPr>
            </w:pPr>
            <w:ins w:id="610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410F53" w14:textId="77777777" w:rsidR="00F6727F" w:rsidRPr="00232036" w:rsidRDefault="00F6727F" w:rsidP="00F017CA">
            <w:pPr>
              <w:jc w:val="center"/>
              <w:rPr>
                <w:ins w:id="6102" w:author="Verizon" w:date="2020-08-03T15:23:00Z"/>
                <w:rFonts w:ascii="Arial" w:hAnsi="Arial" w:cs="Arial"/>
                <w:sz w:val="18"/>
                <w:szCs w:val="18"/>
              </w:rPr>
            </w:pPr>
            <w:ins w:id="6103"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4F5B20E" w14:textId="77777777" w:rsidR="00F6727F" w:rsidRPr="00232036" w:rsidRDefault="00F6727F" w:rsidP="00F017CA">
            <w:pPr>
              <w:jc w:val="center"/>
              <w:rPr>
                <w:ins w:id="6104" w:author="Verizon" w:date="2020-08-03T15:23:00Z"/>
                <w:rFonts w:ascii="Arial" w:hAnsi="Arial" w:cs="Arial"/>
                <w:sz w:val="18"/>
                <w:szCs w:val="18"/>
              </w:rPr>
            </w:pPr>
            <w:ins w:id="6105"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0BC80D3" w14:textId="77777777" w:rsidR="00F6727F" w:rsidRPr="00232036" w:rsidRDefault="00F6727F" w:rsidP="00F017CA">
            <w:pPr>
              <w:jc w:val="center"/>
              <w:rPr>
                <w:ins w:id="6106" w:author="Verizon" w:date="2020-08-03T15:23:00Z"/>
                <w:rFonts w:ascii="Arial" w:hAnsi="Arial" w:cs="Arial"/>
                <w:sz w:val="18"/>
                <w:szCs w:val="18"/>
              </w:rPr>
            </w:pPr>
            <w:ins w:id="6107" w:author="Verizon" w:date="2020-08-03T15:23:00Z">
              <w:r w:rsidRPr="00232036">
                <w:rPr>
                  <w:rFonts w:ascii="Arial" w:hAnsi="Arial" w:cs="Arial"/>
                  <w:sz w:val="18"/>
                  <w:szCs w:val="18"/>
                </w:rPr>
                <w:t>Yes1</w:t>
              </w:r>
            </w:ins>
          </w:p>
        </w:tc>
        <w:tc>
          <w:tcPr>
            <w:tcW w:w="667" w:type="dxa"/>
            <w:tcBorders>
              <w:top w:val="single" w:sz="4" w:space="0" w:color="auto"/>
              <w:left w:val="single" w:sz="4" w:space="0" w:color="auto"/>
              <w:bottom w:val="single" w:sz="4" w:space="0" w:color="auto"/>
              <w:right w:val="single" w:sz="4" w:space="0" w:color="auto"/>
            </w:tcBorders>
            <w:vAlign w:val="center"/>
          </w:tcPr>
          <w:p w14:paraId="6AA71244" w14:textId="77777777" w:rsidR="00F6727F" w:rsidRPr="00232036" w:rsidRDefault="00F6727F" w:rsidP="00F017CA">
            <w:pPr>
              <w:jc w:val="center"/>
              <w:rPr>
                <w:ins w:id="6108" w:author="Verizon" w:date="2020-08-03T15:23:00Z"/>
                <w:rFonts w:ascii="Arial" w:hAnsi="Arial" w:cs="Arial"/>
                <w:sz w:val="18"/>
                <w:szCs w:val="18"/>
              </w:rPr>
            </w:pPr>
            <w:ins w:id="6109"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749EF6" w14:textId="77777777" w:rsidR="00F6727F" w:rsidRPr="00232036" w:rsidRDefault="00F6727F" w:rsidP="00F017CA">
            <w:pPr>
              <w:jc w:val="center"/>
              <w:rPr>
                <w:ins w:id="6110" w:author="Verizon" w:date="2020-08-03T15:23:00Z"/>
                <w:rFonts w:ascii="Arial" w:hAnsi="Arial" w:cs="Arial"/>
                <w:sz w:val="18"/>
                <w:szCs w:val="18"/>
              </w:rPr>
            </w:pPr>
            <w:ins w:id="6111" w:author="Verizon" w:date="2020-08-03T15:23:00Z">
              <w:r w:rsidRPr="00232036">
                <w:rPr>
                  <w:rFonts w:ascii="Arial" w:hAnsi="Arial" w:cs="Arial"/>
                  <w:sz w:val="18"/>
                  <w:szCs w:val="18"/>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02F831" w14:textId="77777777" w:rsidR="00F6727F" w:rsidRPr="00232036" w:rsidRDefault="00F6727F" w:rsidP="00F017CA">
            <w:pPr>
              <w:jc w:val="center"/>
              <w:rPr>
                <w:ins w:id="6112" w:author="Verizon" w:date="2020-08-03T15:23:00Z"/>
                <w:rFonts w:ascii="Arial" w:hAnsi="Arial" w:cs="Arial"/>
                <w:sz w:val="18"/>
                <w:szCs w:val="18"/>
              </w:rPr>
            </w:pPr>
            <w:ins w:id="6113" w:author="Verizon" w:date="2020-08-03T15:23:00Z">
              <w:r w:rsidRPr="00232036">
                <w:rPr>
                  <w:rFonts w:ascii="Arial" w:hAnsi="Arial" w:cs="Arial"/>
                  <w:sz w:val="18"/>
                  <w:szCs w:val="18"/>
                </w:rPr>
                <w:t>Yes</w:t>
              </w:r>
            </w:ins>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F84BD1" w14:textId="77777777" w:rsidR="00F6727F" w:rsidRPr="00232036" w:rsidRDefault="00F6727F" w:rsidP="00F017CA">
            <w:pPr>
              <w:jc w:val="center"/>
              <w:rPr>
                <w:ins w:id="6114" w:author="Verizon" w:date="2020-08-03T15:23:00Z"/>
                <w:rFonts w:ascii="Arial" w:hAnsi="Arial" w:cs="Arial"/>
                <w:sz w:val="18"/>
                <w:szCs w:val="18"/>
              </w:rPr>
            </w:pPr>
            <w:ins w:id="6115" w:author="Verizon" w:date="2020-08-03T15:23:00Z">
              <w:r w:rsidRPr="00232036">
                <w:rPr>
                  <w:rFonts w:ascii="Arial" w:hAnsi="Arial" w:cs="Arial"/>
                  <w:sz w:val="18"/>
                  <w:szCs w:val="18"/>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781467F" w14:textId="77777777" w:rsidR="00F6727F" w:rsidRPr="00232036" w:rsidRDefault="00F6727F" w:rsidP="00F017CA">
            <w:pPr>
              <w:jc w:val="center"/>
              <w:rPr>
                <w:ins w:id="6116" w:author="Verizon" w:date="2020-08-03T15:23:00Z"/>
                <w:rFonts w:ascii="Arial" w:hAnsi="Arial" w:cs="Arial"/>
                <w:sz w:val="18"/>
                <w:szCs w:val="18"/>
              </w:rPr>
            </w:pPr>
          </w:p>
        </w:tc>
        <w:tc>
          <w:tcPr>
            <w:tcW w:w="749" w:type="dxa"/>
            <w:vMerge/>
            <w:tcBorders>
              <w:left w:val="single" w:sz="4" w:space="0" w:color="auto"/>
              <w:right w:val="single" w:sz="4" w:space="0" w:color="auto"/>
            </w:tcBorders>
            <w:vAlign w:val="center"/>
          </w:tcPr>
          <w:p w14:paraId="657A7177" w14:textId="77777777" w:rsidR="00F6727F" w:rsidRPr="00232036" w:rsidRDefault="00F6727F" w:rsidP="00F017CA">
            <w:pPr>
              <w:jc w:val="center"/>
              <w:rPr>
                <w:ins w:id="6117" w:author="Verizon" w:date="2020-08-03T15:23:00Z"/>
                <w:rFonts w:ascii="Arial" w:hAnsi="Arial" w:cs="Arial"/>
                <w:sz w:val="18"/>
                <w:szCs w:val="18"/>
              </w:rPr>
            </w:pPr>
          </w:p>
        </w:tc>
      </w:tr>
      <w:tr w:rsidR="00F6727F" w:rsidRPr="00232036" w14:paraId="0305D38B" w14:textId="77777777" w:rsidTr="00F017CA">
        <w:trPr>
          <w:trHeight w:val="148"/>
          <w:jc w:val="center"/>
          <w:ins w:id="6118" w:author="Verizon" w:date="2020-08-03T15:23:00Z"/>
        </w:trPr>
        <w:tc>
          <w:tcPr>
            <w:tcW w:w="2065" w:type="dxa"/>
            <w:vMerge/>
            <w:tcBorders>
              <w:left w:val="single" w:sz="4" w:space="0" w:color="auto"/>
              <w:right w:val="single" w:sz="4" w:space="0" w:color="auto"/>
            </w:tcBorders>
            <w:vAlign w:val="center"/>
          </w:tcPr>
          <w:p w14:paraId="6A61CF49" w14:textId="77777777" w:rsidR="00F6727F" w:rsidRPr="00232036" w:rsidRDefault="00F6727F" w:rsidP="00F017CA">
            <w:pPr>
              <w:pStyle w:val="NoSpacing"/>
              <w:jc w:val="center"/>
              <w:rPr>
                <w:ins w:id="6119" w:author="Verizon" w:date="2020-08-03T15:23:00Z"/>
                <w:rFonts w:ascii="Arial" w:hAnsi="Arial" w:cs="Arial"/>
                <w:sz w:val="18"/>
                <w:szCs w:val="18"/>
              </w:rPr>
            </w:pPr>
          </w:p>
        </w:tc>
        <w:tc>
          <w:tcPr>
            <w:tcW w:w="1980" w:type="dxa"/>
            <w:vMerge/>
            <w:tcBorders>
              <w:left w:val="single" w:sz="4" w:space="0" w:color="auto"/>
              <w:right w:val="single" w:sz="4" w:space="0" w:color="auto"/>
            </w:tcBorders>
            <w:vAlign w:val="center"/>
          </w:tcPr>
          <w:p w14:paraId="455A261F" w14:textId="77777777" w:rsidR="00F6727F" w:rsidRPr="00232036" w:rsidRDefault="00F6727F" w:rsidP="00F017CA">
            <w:pPr>
              <w:pStyle w:val="NoSpacing"/>
              <w:jc w:val="center"/>
              <w:rPr>
                <w:ins w:id="6120" w:author="Verizon" w:date="2020-08-03T15:23:00Z"/>
                <w:rFonts w:ascii="Arial" w:hAnsi="Arial" w:cs="Arial"/>
                <w:sz w:val="18"/>
                <w:szCs w:val="18"/>
              </w:rPr>
            </w:pPr>
          </w:p>
        </w:tc>
        <w:tc>
          <w:tcPr>
            <w:tcW w:w="746" w:type="dxa"/>
            <w:tcBorders>
              <w:left w:val="single" w:sz="4" w:space="0" w:color="auto"/>
              <w:right w:val="single" w:sz="4" w:space="0" w:color="auto"/>
            </w:tcBorders>
            <w:vAlign w:val="center"/>
          </w:tcPr>
          <w:p w14:paraId="2E753DBE" w14:textId="77777777" w:rsidR="00F6727F" w:rsidRPr="00232036" w:rsidRDefault="00F6727F" w:rsidP="00F017CA">
            <w:pPr>
              <w:jc w:val="center"/>
              <w:rPr>
                <w:ins w:id="6121" w:author="Verizon" w:date="2020-08-03T15:23:00Z"/>
                <w:rFonts w:ascii="Arial" w:hAnsi="Arial" w:cs="Arial"/>
                <w:sz w:val="18"/>
                <w:szCs w:val="18"/>
              </w:rPr>
            </w:pPr>
            <w:ins w:id="6122" w:author="Verizon" w:date="2020-08-03T15:23:00Z">
              <w:r w:rsidRPr="00232036">
                <w:rPr>
                  <w:rFonts w:ascii="Arial" w:hAnsi="Arial" w:cs="Arial"/>
                  <w:sz w:val="18"/>
                  <w:szCs w:val="18"/>
                </w:rPr>
                <w:t>n261</w:t>
              </w:r>
            </w:ins>
          </w:p>
        </w:tc>
        <w:tc>
          <w:tcPr>
            <w:tcW w:w="10676" w:type="dxa"/>
            <w:gridSpan w:val="19"/>
            <w:tcBorders>
              <w:top w:val="single" w:sz="4" w:space="0" w:color="auto"/>
              <w:left w:val="single" w:sz="4" w:space="0" w:color="auto"/>
              <w:bottom w:val="single" w:sz="4" w:space="0" w:color="auto"/>
              <w:right w:val="single" w:sz="4" w:space="0" w:color="auto"/>
            </w:tcBorders>
          </w:tcPr>
          <w:p w14:paraId="62CE6AA1" w14:textId="77777777" w:rsidR="00F6727F" w:rsidRPr="00232036" w:rsidRDefault="00F6727F" w:rsidP="00F017CA">
            <w:pPr>
              <w:jc w:val="center"/>
              <w:rPr>
                <w:ins w:id="6123" w:author="Verizon" w:date="2020-08-03T15:23:00Z"/>
                <w:rFonts w:ascii="Arial" w:hAnsi="Arial" w:cs="Arial"/>
                <w:sz w:val="18"/>
                <w:szCs w:val="18"/>
              </w:rPr>
            </w:pPr>
            <w:ins w:id="6124" w:author="Verizon" w:date="2020-08-03T15:23:00Z">
              <w:r w:rsidRPr="00232036">
                <w:rPr>
                  <w:rFonts w:ascii="Arial" w:hAnsi="Arial" w:cs="Arial"/>
                  <w:sz w:val="18"/>
                  <w:szCs w:val="18"/>
                </w:rPr>
                <w:t>See CA_n261(</w:t>
              </w:r>
              <w:r>
                <w:rPr>
                  <w:rFonts w:ascii="Arial" w:hAnsi="Arial" w:cs="Arial"/>
                  <w:sz w:val="18"/>
                  <w:szCs w:val="18"/>
                </w:rPr>
                <w:t>A-2G</w:t>
              </w:r>
              <w:r w:rsidRPr="00232036">
                <w:rPr>
                  <w:rFonts w:ascii="Arial" w:hAnsi="Arial" w:cs="Arial"/>
                  <w:sz w:val="18"/>
                  <w:szCs w:val="18"/>
                </w:rPr>
                <w:t>) in Table 5.5A.2-1 in TS 38.101-2</w:t>
              </w:r>
            </w:ins>
          </w:p>
        </w:tc>
        <w:tc>
          <w:tcPr>
            <w:tcW w:w="749" w:type="dxa"/>
            <w:vMerge/>
            <w:tcBorders>
              <w:left w:val="single" w:sz="4" w:space="0" w:color="auto"/>
              <w:right w:val="single" w:sz="4" w:space="0" w:color="auto"/>
            </w:tcBorders>
            <w:vAlign w:val="center"/>
          </w:tcPr>
          <w:p w14:paraId="23DD7CB4" w14:textId="77777777" w:rsidR="00F6727F" w:rsidRPr="00232036" w:rsidRDefault="00F6727F" w:rsidP="00F017CA">
            <w:pPr>
              <w:jc w:val="center"/>
              <w:rPr>
                <w:ins w:id="6125" w:author="Verizon" w:date="2020-08-03T15:23:00Z"/>
                <w:rFonts w:ascii="Arial" w:hAnsi="Arial" w:cs="Arial"/>
                <w:sz w:val="18"/>
                <w:szCs w:val="18"/>
              </w:rPr>
            </w:pPr>
          </w:p>
        </w:tc>
      </w:tr>
      <w:tr w:rsidR="00071EFC" w:rsidRPr="00232036" w14:paraId="5F574F1A" w14:textId="77777777" w:rsidTr="009A5134">
        <w:trPr>
          <w:trHeight w:val="148"/>
          <w:jc w:val="center"/>
        </w:trPr>
        <w:tc>
          <w:tcPr>
            <w:tcW w:w="2065" w:type="dxa"/>
            <w:vMerge w:val="restart"/>
            <w:tcBorders>
              <w:left w:val="single" w:sz="4" w:space="0" w:color="auto"/>
              <w:right w:val="single" w:sz="4" w:space="0" w:color="auto"/>
            </w:tcBorders>
            <w:vAlign w:val="center"/>
          </w:tcPr>
          <w:p w14:paraId="5EEF694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1980" w:type="dxa"/>
            <w:vMerge w:val="restart"/>
            <w:tcBorders>
              <w:left w:val="single" w:sz="4" w:space="0" w:color="auto"/>
              <w:right w:val="single" w:sz="4" w:space="0" w:color="auto"/>
            </w:tcBorders>
            <w:vAlign w:val="center"/>
          </w:tcPr>
          <w:p w14:paraId="21A731D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vMerge w:val="restart"/>
            <w:tcBorders>
              <w:left w:val="single" w:sz="4" w:space="0" w:color="auto"/>
              <w:right w:val="single" w:sz="4" w:space="0" w:color="auto"/>
            </w:tcBorders>
            <w:vAlign w:val="center"/>
          </w:tcPr>
          <w:p w14:paraId="262F1B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tcPr>
          <w:p w14:paraId="783A4D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FADAC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4B5F5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8BCF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5963B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F64F4B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F0CB56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98B8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F50A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9EB00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D4A7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1C96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7D89D3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13D06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F2F94B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698725"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E72A6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23656D1" w14:textId="77777777" w:rsidTr="009A5134">
        <w:trPr>
          <w:trHeight w:val="148"/>
          <w:jc w:val="center"/>
        </w:trPr>
        <w:tc>
          <w:tcPr>
            <w:tcW w:w="2065" w:type="dxa"/>
            <w:vMerge/>
            <w:tcBorders>
              <w:left w:val="single" w:sz="4" w:space="0" w:color="auto"/>
              <w:right w:val="single" w:sz="4" w:space="0" w:color="auto"/>
            </w:tcBorders>
            <w:vAlign w:val="center"/>
          </w:tcPr>
          <w:p w14:paraId="3382710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E364E6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46A25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1C2B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EC0AE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E3CD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3E28C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1AFA8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AE5A51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6FA89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71CF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2C5F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5E46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CC758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C6D1E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1706F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69CC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2C9304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4E24A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FE01299" w14:textId="77777777" w:rsidR="00071EFC" w:rsidRPr="00232036" w:rsidRDefault="00071EFC" w:rsidP="00071EFC">
            <w:pPr>
              <w:jc w:val="center"/>
              <w:rPr>
                <w:rFonts w:ascii="Arial" w:hAnsi="Arial" w:cs="Arial"/>
                <w:sz w:val="18"/>
                <w:szCs w:val="18"/>
              </w:rPr>
            </w:pPr>
          </w:p>
        </w:tc>
      </w:tr>
      <w:tr w:rsidR="00071EFC" w:rsidRPr="00232036" w14:paraId="745BE71F" w14:textId="77777777" w:rsidTr="009A5134">
        <w:trPr>
          <w:trHeight w:val="148"/>
          <w:jc w:val="center"/>
        </w:trPr>
        <w:tc>
          <w:tcPr>
            <w:tcW w:w="2065" w:type="dxa"/>
            <w:vMerge/>
            <w:tcBorders>
              <w:left w:val="single" w:sz="4" w:space="0" w:color="auto"/>
              <w:right w:val="single" w:sz="4" w:space="0" w:color="auto"/>
            </w:tcBorders>
            <w:vAlign w:val="center"/>
          </w:tcPr>
          <w:p w14:paraId="39AD649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BF8FEC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A53C14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2BCE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D9B774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3AC6E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DD1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93BA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571B8A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6C53C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B1BA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5B1D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8DA0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5912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32AD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D30DA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6323F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0BF4CD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F4AA8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63EDAC7" w14:textId="77777777" w:rsidR="00071EFC" w:rsidRPr="00232036" w:rsidRDefault="00071EFC" w:rsidP="00071EFC">
            <w:pPr>
              <w:jc w:val="center"/>
              <w:rPr>
                <w:rFonts w:ascii="Arial" w:hAnsi="Arial" w:cs="Arial"/>
                <w:sz w:val="18"/>
                <w:szCs w:val="18"/>
              </w:rPr>
            </w:pPr>
          </w:p>
        </w:tc>
      </w:tr>
      <w:tr w:rsidR="00071EFC" w:rsidRPr="00232036" w14:paraId="35B6DFBC" w14:textId="77777777" w:rsidTr="009A5134">
        <w:trPr>
          <w:trHeight w:val="148"/>
          <w:jc w:val="center"/>
        </w:trPr>
        <w:tc>
          <w:tcPr>
            <w:tcW w:w="2065" w:type="dxa"/>
            <w:vMerge/>
            <w:tcBorders>
              <w:left w:val="single" w:sz="4" w:space="0" w:color="auto"/>
              <w:right w:val="single" w:sz="4" w:space="0" w:color="auto"/>
            </w:tcBorders>
            <w:vAlign w:val="center"/>
          </w:tcPr>
          <w:p w14:paraId="04BE808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B54B29A"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1B547A5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tcPr>
          <w:p w14:paraId="12E61E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12D8F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ED1A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2B78C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C560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700EDE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9B41B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9F23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348E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43E67E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925CF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8EC5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249AA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0C49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56D6D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FB893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9CCED43" w14:textId="77777777" w:rsidR="00071EFC" w:rsidRPr="00232036" w:rsidRDefault="00071EFC" w:rsidP="00071EFC">
            <w:pPr>
              <w:jc w:val="center"/>
              <w:rPr>
                <w:rFonts w:ascii="Arial" w:hAnsi="Arial" w:cs="Arial"/>
                <w:sz w:val="18"/>
                <w:szCs w:val="18"/>
              </w:rPr>
            </w:pPr>
          </w:p>
        </w:tc>
      </w:tr>
      <w:tr w:rsidR="00071EFC" w:rsidRPr="00232036" w14:paraId="0DEA6912" w14:textId="77777777" w:rsidTr="009A5134">
        <w:trPr>
          <w:trHeight w:val="148"/>
          <w:jc w:val="center"/>
        </w:trPr>
        <w:tc>
          <w:tcPr>
            <w:tcW w:w="2065" w:type="dxa"/>
            <w:vMerge/>
            <w:tcBorders>
              <w:left w:val="single" w:sz="4" w:space="0" w:color="auto"/>
              <w:right w:val="single" w:sz="4" w:space="0" w:color="auto"/>
            </w:tcBorders>
            <w:vAlign w:val="center"/>
          </w:tcPr>
          <w:p w14:paraId="43B2093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0183542"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BBFFA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F011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0ADBB0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1461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E61CD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EC67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B3FF13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F165F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509C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851F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1EFC3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BD7A3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0602A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A041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EC19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F93F57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DBE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1DB04241" w14:textId="77777777" w:rsidR="00071EFC" w:rsidRPr="00232036" w:rsidRDefault="00071EFC" w:rsidP="00071EFC">
            <w:pPr>
              <w:jc w:val="center"/>
              <w:rPr>
                <w:rFonts w:ascii="Arial" w:hAnsi="Arial" w:cs="Arial"/>
                <w:sz w:val="18"/>
                <w:szCs w:val="18"/>
              </w:rPr>
            </w:pPr>
          </w:p>
        </w:tc>
      </w:tr>
      <w:tr w:rsidR="00071EFC" w:rsidRPr="00232036" w14:paraId="139C68D7" w14:textId="77777777" w:rsidTr="009A5134">
        <w:trPr>
          <w:trHeight w:val="148"/>
          <w:jc w:val="center"/>
        </w:trPr>
        <w:tc>
          <w:tcPr>
            <w:tcW w:w="2065" w:type="dxa"/>
            <w:vMerge w:val="restart"/>
            <w:tcBorders>
              <w:left w:val="single" w:sz="4" w:space="0" w:color="auto"/>
              <w:right w:val="single" w:sz="4" w:space="0" w:color="auto"/>
            </w:tcBorders>
            <w:vAlign w:val="center"/>
          </w:tcPr>
          <w:p w14:paraId="74CD868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CA_n78A-n257D</w:t>
            </w:r>
          </w:p>
        </w:tc>
        <w:tc>
          <w:tcPr>
            <w:tcW w:w="1980" w:type="dxa"/>
            <w:vMerge w:val="restart"/>
            <w:tcBorders>
              <w:left w:val="single" w:sz="4" w:space="0" w:color="auto"/>
              <w:right w:val="single" w:sz="4" w:space="0" w:color="auto"/>
            </w:tcBorders>
            <w:vAlign w:val="center"/>
          </w:tcPr>
          <w:p w14:paraId="0BAE71E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 CA_n78A-n257D</w:t>
            </w:r>
          </w:p>
        </w:tc>
        <w:tc>
          <w:tcPr>
            <w:tcW w:w="746" w:type="dxa"/>
            <w:vMerge w:val="restart"/>
            <w:tcBorders>
              <w:left w:val="single" w:sz="4" w:space="0" w:color="auto"/>
              <w:right w:val="single" w:sz="4" w:space="0" w:color="auto"/>
            </w:tcBorders>
            <w:vAlign w:val="center"/>
          </w:tcPr>
          <w:p w14:paraId="3E53D5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13B06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06BC2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1589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181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D2CF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16241E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1863F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33D8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0E36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59518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98A5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1588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3354AC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8240E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5FFE55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0ECA4B"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537391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F24B441" w14:textId="77777777" w:rsidTr="009A5134">
        <w:trPr>
          <w:trHeight w:val="148"/>
          <w:jc w:val="center"/>
        </w:trPr>
        <w:tc>
          <w:tcPr>
            <w:tcW w:w="2065" w:type="dxa"/>
            <w:vMerge/>
            <w:tcBorders>
              <w:left w:val="single" w:sz="4" w:space="0" w:color="auto"/>
              <w:right w:val="single" w:sz="4" w:space="0" w:color="auto"/>
            </w:tcBorders>
            <w:vAlign w:val="center"/>
          </w:tcPr>
          <w:p w14:paraId="726EC19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E05B49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BEEE7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339B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11D99A3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FED1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0B5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0FE1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13959B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0325D9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3E8EC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939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52CF8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9450E1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3AD4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0FB44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7A2F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4709C3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25477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43277A4" w14:textId="77777777" w:rsidR="00071EFC" w:rsidRPr="00232036" w:rsidRDefault="00071EFC" w:rsidP="00071EFC">
            <w:pPr>
              <w:jc w:val="center"/>
              <w:rPr>
                <w:rFonts w:ascii="Arial" w:hAnsi="Arial" w:cs="Arial"/>
                <w:sz w:val="18"/>
                <w:szCs w:val="18"/>
              </w:rPr>
            </w:pPr>
          </w:p>
        </w:tc>
      </w:tr>
      <w:tr w:rsidR="00071EFC" w:rsidRPr="00232036" w14:paraId="3545C16B" w14:textId="77777777" w:rsidTr="009A5134">
        <w:trPr>
          <w:trHeight w:val="148"/>
          <w:jc w:val="center"/>
        </w:trPr>
        <w:tc>
          <w:tcPr>
            <w:tcW w:w="2065" w:type="dxa"/>
            <w:vMerge/>
            <w:tcBorders>
              <w:left w:val="single" w:sz="4" w:space="0" w:color="auto"/>
              <w:right w:val="single" w:sz="4" w:space="0" w:color="auto"/>
            </w:tcBorders>
            <w:vAlign w:val="center"/>
          </w:tcPr>
          <w:p w14:paraId="3E240E1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83E229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2C29D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29C7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0D1BF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9A4031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17BD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BBCB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8854C0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CC2DEB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E61B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CADF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9E411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6F79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853E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AC9D0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5DD48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9AEDB4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1F921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A33EE31" w14:textId="77777777" w:rsidR="00071EFC" w:rsidRPr="00232036" w:rsidRDefault="00071EFC" w:rsidP="00071EFC">
            <w:pPr>
              <w:jc w:val="center"/>
              <w:rPr>
                <w:rFonts w:ascii="Arial" w:hAnsi="Arial" w:cs="Arial"/>
                <w:sz w:val="18"/>
                <w:szCs w:val="18"/>
              </w:rPr>
            </w:pPr>
          </w:p>
        </w:tc>
      </w:tr>
      <w:tr w:rsidR="00071EFC" w:rsidRPr="00232036" w14:paraId="6C521F4C" w14:textId="77777777" w:rsidTr="009A5134">
        <w:trPr>
          <w:trHeight w:val="148"/>
          <w:jc w:val="center"/>
        </w:trPr>
        <w:tc>
          <w:tcPr>
            <w:tcW w:w="2065" w:type="dxa"/>
            <w:vMerge/>
            <w:tcBorders>
              <w:left w:val="single" w:sz="4" w:space="0" w:color="auto"/>
              <w:right w:val="single" w:sz="4" w:space="0" w:color="auto"/>
            </w:tcBorders>
            <w:vAlign w:val="center"/>
          </w:tcPr>
          <w:p w14:paraId="5019E3D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C466AE7"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047FD1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3692DE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3B775705" w14:textId="77777777" w:rsidR="00071EFC" w:rsidRPr="00232036" w:rsidRDefault="00071EFC" w:rsidP="00071EFC">
            <w:pPr>
              <w:jc w:val="center"/>
              <w:rPr>
                <w:rFonts w:ascii="Arial" w:hAnsi="Arial" w:cs="Arial"/>
                <w:sz w:val="18"/>
                <w:szCs w:val="18"/>
              </w:rPr>
            </w:pPr>
          </w:p>
        </w:tc>
      </w:tr>
      <w:tr w:rsidR="00071EFC" w:rsidRPr="00232036" w14:paraId="09E92F54" w14:textId="77777777" w:rsidTr="009A5134">
        <w:trPr>
          <w:trHeight w:val="148"/>
          <w:jc w:val="center"/>
        </w:trPr>
        <w:tc>
          <w:tcPr>
            <w:tcW w:w="2065" w:type="dxa"/>
            <w:vMerge w:val="restart"/>
            <w:tcBorders>
              <w:left w:val="single" w:sz="4" w:space="0" w:color="auto"/>
              <w:right w:val="single" w:sz="4" w:space="0" w:color="auto"/>
            </w:tcBorders>
            <w:vAlign w:val="center"/>
          </w:tcPr>
          <w:p w14:paraId="2587A79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CA_n78A-n257E</w:t>
            </w:r>
          </w:p>
        </w:tc>
        <w:tc>
          <w:tcPr>
            <w:tcW w:w="1980" w:type="dxa"/>
            <w:vMerge w:val="restart"/>
            <w:tcBorders>
              <w:left w:val="single" w:sz="4" w:space="0" w:color="auto"/>
              <w:right w:val="single" w:sz="4" w:space="0" w:color="auto"/>
            </w:tcBorders>
            <w:vAlign w:val="center"/>
          </w:tcPr>
          <w:p w14:paraId="60340A0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vMerge w:val="restart"/>
            <w:tcBorders>
              <w:left w:val="single" w:sz="4" w:space="0" w:color="auto"/>
              <w:right w:val="single" w:sz="4" w:space="0" w:color="auto"/>
            </w:tcBorders>
            <w:vAlign w:val="center"/>
          </w:tcPr>
          <w:p w14:paraId="477118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58D789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5FC5E8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7198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E117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C3C8DD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A1AD42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2492A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012C6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12396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2FE1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E627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D8044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CCC9F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21DFD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B93E58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3DA853A"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135D9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6EC3B93" w14:textId="77777777" w:rsidTr="009A5134">
        <w:trPr>
          <w:trHeight w:val="148"/>
          <w:jc w:val="center"/>
        </w:trPr>
        <w:tc>
          <w:tcPr>
            <w:tcW w:w="2065" w:type="dxa"/>
            <w:vMerge/>
            <w:tcBorders>
              <w:left w:val="single" w:sz="4" w:space="0" w:color="auto"/>
              <w:right w:val="single" w:sz="4" w:space="0" w:color="auto"/>
            </w:tcBorders>
            <w:vAlign w:val="center"/>
          </w:tcPr>
          <w:p w14:paraId="51C9693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6D5E45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6A6BE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ED7B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2B1D94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BE979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960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46BA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07EC92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AF7C4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4B41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16A7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15A4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4F00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C436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85FF7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812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4B131D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0F6E3"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79C6C1B" w14:textId="77777777" w:rsidR="00071EFC" w:rsidRPr="00232036" w:rsidRDefault="00071EFC" w:rsidP="00071EFC">
            <w:pPr>
              <w:jc w:val="center"/>
              <w:rPr>
                <w:rFonts w:ascii="Arial" w:hAnsi="Arial" w:cs="Arial"/>
                <w:sz w:val="18"/>
                <w:szCs w:val="18"/>
              </w:rPr>
            </w:pPr>
          </w:p>
        </w:tc>
      </w:tr>
      <w:tr w:rsidR="00071EFC" w:rsidRPr="00232036" w14:paraId="3E915FF2" w14:textId="77777777" w:rsidTr="009A5134">
        <w:trPr>
          <w:trHeight w:val="148"/>
          <w:jc w:val="center"/>
        </w:trPr>
        <w:tc>
          <w:tcPr>
            <w:tcW w:w="2065" w:type="dxa"/>
            <w:vMerge/>
            <w:tcBorders>
              <w:left w:val="single" w:sz="4" w:space="0" w:color="auto"/>
              <w:right w:val="single" w:sz="4" w:space="0" w:color="auto"/>
            </w:tcBorders>
            <w:vAlign w:val="center"/>
          </w:tcPr>
          <w:p w14:paraId="6FB6424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E1A844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A5063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14F7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45848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9E929C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F5A1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4440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776950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B3FC2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1663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E5914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0406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D9F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9093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17F92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3242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11F28D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36F16A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7C3D363" w14:textId="77777777" w:rsidR="00071EFC" w:rsidRPr="00232036" w:rsidRDefault="00071EFC" w:rsidP="00071EFC">
            <w:pPr>
              <w:jc w:val="center"/>
              <w:rPr>
                <w:rFonts w:ascii="Arial" w:hAnsi="Arial" w:cs="Arial"/>
                <w:sz w:val="18"/>
                <w:szCs w:val="18"/>
              </w:rPr>
            </w:pPr>
          </w:p>
        </w:tc>
      </w:tr>
      <w:tr w:rsidR="00071EFC" w:rsidRPr="00232036" w14:paraId="47757535" w14:textId="77777777" w:rsidTr="009A5134">
        <w:trPr>
          <w:trHeight w:val="148"/>
          <w:jc w:val="center"/>
        </w:trPr>
        <w:tc>
          <w:tcPr>
            <w:tcW w:w="2065" w:type="dxa"/>
            <w:vMerge/>
            <w:tcBorders>
              <w:left w:val="single" w:sz="4" w:space="0" w:color="auto"/>
              <w:right w:val="single" w:sz="4" w:space="0" w:color="auto"/>
            </w:tcBorders>
            <w:vAlign w:val="center"/>
          </w:tcPr>
          <w:p w14:paraId="6A1A9EB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A484148"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0FD16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684FB1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CA_n257E</w:t>
            </w:r>
          </w:p>
        </w:tc>
        <w:tc>
          <w:tcPr>
            <w:tcW w:w="749" w:type="dxa"/>
            <w:vMerge/>
            <w:tcBorders>
              <w:left w:val="single" w:sz="4" w:space="0" w:color="auto"/>
              <w:right w:val="single" w:sz="4" w:space="0" w:color="auto"/>
            </w:tcBorders>
            <w:vAlign w:val="center"/>
          </w:tcPr>
          <w:p w14:paraId="54687C4D" w14:textId="77777777" w:rsidR="00071EFC" w:rsidRPr="00232036" w:rsidRDefault="00071EFC" w:rsidP="00071EFC">
            <w:pPr>
              <w:jc w:val="center"/>
              <w:rPr>
                <w:rFonts w:ascii="Arial" w:hAnsi="Arial" w:cs="Arial"/>
                <w:sz w:val="18"/>
                <w:szCs w:val="18"/>
              </w:rPr>
            </w:pPr>
          </w:p>
        </w:tc>
      </w:tr>
      <w:tr w:rsidR="00071EFC" w:rsidRPr="00232036" w14:paraId="0A4D9C4F" w14:textId="77777777" w:rsidTr="009A5134">
        <w:trPr>
          <w:trHeight w:val="148"/>
          <w:jc w:val="center"/>
        </w:trPr>
        <w:tc>
          <w:tcPr>
            <w:tcW w:w="2065" w:type="dxa"/>
            <w:vMerge w:val="restart"/>
            <w:tcBorders>
              <w:left w:val="single" w:sz="4" w:space="0" w:color="auto"/>
              <w:right w:val="single" w:sz="4" w:space="0" w:color="auto"/>
            </w:tcBorders>
            <w:vAlign w:val="center"/>
          </w:tcPr>
          <w:p w14:paraId="001E46E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CA_n78A-n257F</w:t>
            </w:r>
          </w:p>
        </w:tc>
        <w:tc>
          <w:tcPr>
            <w:tcW w:w="1980" w:type="dxa"/>
            <w:vMerge w:val="restart"/>
            <w:tcBorders>
              <w:left w:val="single" w:sz="4" w:space="0" w:color="auto"/>
              <w:right w:val="single" w:sz="4" w:space="0" w:color="auto"/>
            </w:tcBorders>
            <w:vAlign w:val="center"/>
          </w:tcPr>
          <w:p w14:paraId="2493AF5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vMerge w:val="restart"/>
            <w:tcBorders>
              <w:left w:val="single" w:sz="4" w:space="0" w:color="auto"/>
              <w:right w:val="single" w:sz="4" w:space="0" w:color="auto"/>
            </w:tcBorders>
            <w:vAlign w:val="center"/>
          </w:tcPr>
          <w:p w14:paraId="50B979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tcPr>
          <w:p w14:paraId="766DE8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717BF0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D969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BE12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3DF72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E2C27C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1EFFBC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E359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F40C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89BB1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DC6E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D870C7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F642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6B431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7FADCC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F4499B"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1FB8A9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D91D1B0" w14:textId="77777777" w:rsidTr="009A5134">
        <w:trPr>
          <w:trHeight w:val="148"/>
          <w:jc w:val="center"/>
        </w:trPr>
        <w:tc>
          <w:tcPr>
            <w:tcW w:w="2065" w:type="dxa"/>
            <w:vMerge/>
            <w:tcBorders>
              <w:left w:val="single" w:sz="4" w:space="0" w:color="auto"/>
              <w:right w:val="single" w:sz="4" w:space="0" w:color="auto"/>
            </w:tcBorders>
            <w:vAlign w:val="center"/>
          </w:tcPr>
          <w:p w14:paraId="5E722F8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D95598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5987E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4A90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593C4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E9E5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2914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1643D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034549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29EBA8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6720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4DAC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D685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C096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A5C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BADD0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2AEE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80DE37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7DB78E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9BA5D16" w14:textId="77777777" w:rsidR="00071EFC" w:rsidRPr="00232036" w:rsidRDefault="00071EFC" w:rsidP="00071EFC">
            <w:pPr>
              <w:jc w:val="center"/>
              <w:rPr>
                <w:rFonts w:ascii="Arial" w:hAnsi="Arial" w:cs="Arial"/>
                <w:sz w:val="18"/>
                <w:szCs w:val="18"/>
              </w:rPr>
            </w:pPr>
          </w:p>
        </w:tc>
      </w:tr>
      <w:tr w:rsidR="00071EFC" w:rsidRPr="00232036" w14:paraId="1B67375C" w14:textId="77777777" w:rsidTr="009A5134">
        <w:trPr>
          <w:trHeight w:val="148"/>
          <w:jc w:val="center"/>
        </w:trPr>
        <w:tc>
          <w:tcPr>
            <w:tcW w:w="2065" w:type="dxa"/>
            <w:vMerge/>
            <w:tcBorders>
              <w:left w:val="single" w:sz="4" w:space="0" w:color="auto"/>
              <w:right w:val="single" w:sz="4" w:space="0" w:color="auto"/>
            </w:tcBorders>
            <w:vAlign w:val="center"/>
          </w:tcPr>
          <w:p w14:paraId="7E26055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3A86BA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F366E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48BB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F3CD1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416E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ABC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63981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71A959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1EA99D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1D16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FB42E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042C5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380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82F3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5D4772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EC0B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490821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DC886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569802D" w14:textId="77777777" w:rsidR="00071EFC" w:rsidRPr="00232036" w:rsidRDefault="00071EFC" w:rsidP="00071EFC">
            <w:pPr>
              <w:jc w:val="center"/>
              <w:rPr>
                <w:rFonts w:ascii="Arial" w:hAnsi="Arial" w:cs="Arial"/>
                <w:sz w:val="18"/>
                <w:szCs w:val="18"/>
              </w:rPr>
            </w:pPr>
          </w:p>
        </w:tc>
      </w:tr>
      <w:tr w:rsidR="00071EFC" w:rsidRPr="00232036" w14:paraId="6F36850E" w14:textId="77777777" w:rsidTr="009A5134">
        <w:trPr>
          <w:trHeight w:val="148"/>
          <w:jc w:val="center"/>
        </w:trPr>
        <w:tc>
          <w:tcPr>
            <w:tcW w:w="2065" w:type="dxa"/>
            <w:vMerge/>
            <w:tcBorders>
              <w:left w:val="single" w:sz="4" w:space="0" w:color="auto"/>
              <w:right w:val="single" w:sz="4" w:space="0" w:color="auto"/>
            </w:tcBorders>
            <w:vAlign w:val="center"/>
          </w:tcPr>
          <w:p w14:paraId="61C3854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4DE0D14"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75A888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5D9857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CA_n257F</w:t>
            </w:r>
          </w:p>
        </w:tc>
        <w:tc>
          <w:tcPr>
            <w:tcW w:w="749" w:type="dxa"/>
            <w:vMerge/>
            <w:tcBorders>
              <w:left w:val="single" w:sz="4" w:space="0" w:color="auto"/>
              <w:right w:val="single" w:sz="4" w:space="0" w:color="auto"/>
            </w:tcBorders>
            <w:vAlign w:val="center"/>
          </w:tcPr>
          <w:p w14:paraId="385D5299" w14:textId="77777777" w:rsidR="00071EFC" w:rsidRPr="00232036" w:rsidRDefault="00071EFC" w:rsidP="00071EFC">
            <w:pPr>
              <w:jc w:val="center"/>
              <w:rPr>
                <w:rFonts w:ascii="Arial" w:hAnsi="Arial" w:cs="Arial"/>
                <w:sz w:val="18"/>
                <w:szCs w:val="18"/>
              </w:rPr>
            </w:pPr>
          </w:p>
        </w:tc>
      </w:tr>
      <w:tr w:rsidR="00071EFC" w:rsidRPr="00232036" w14:paraId="2DAED98C" w14:textId="77777777" w:rsidTr="009A5134">
        <w:trPr>
          <w:trHeight w:val="148"/>
          <w:jc w:val="center"/>
        </w:trPr>
        <w:tc>
          <w:tcPr>
            <w:tcW w:w="2065" w:type="dxa"/>
            <w:vMerge w:val="restart"/>
            <w:tcBorders>
              <w:left w:val="single" w:sz="4" w:space="0" w:color="auto"/>
              <w:right w:val="single" w:sz="4" w:space="0" w:color="auto"/>
            </w:tcBorders>
            <w:vAlign w:val="center"/>
          </w:tcPr>
          <w:p w14:paraId="199B633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CA_n78C-n257A</w:t>
            </w:r>
          </w:p>
        </w:tc>
        <w:tc>
          <w:tcPr>
            <w:tcW w:w="1980" w:type="dxa"/>
            <w:vMerge w:val="restart"/>
            <w:tcBorders>
              <w:left w:val="single" w:sz="4" w:space="0" w:color="auto"/>
              <w:right w:val="single" w:sz="4" w:space="0" w:color="auto"/>
            </w:tcBorders>
            <w:vAlign w:val="center"/>
          </w:tcPr>
          <w:p w14:paraId="793B36C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tcBorders>
              <w:left w:val="single" w:sz="4" w:space="0" w:color="auto"/>
              <w:right w:val="single" w:sz="4" w:space="0" w:color="auto"/>
            </w:tcBorders>
            <w:vAlign w:val="center"/>
          </w:tcPr>
          <w:p w14:paraId="6FB1A1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10676" w:type="dxa"/>
            <w:gridSpan w:val="19"/>
            <w:tcBorders>
              <w:left w:val="single" w:sz="4" w:space="0" w:color="auto"/>
              <w:right w:val="single" w:sz="4" w:space="0" w:color="auto"/>
            </w:tcBorders>
          </w:tcPr>
          <w:p w14:paraId="0C7F15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CA_n78C</w:t>
            </w:r>
          </w:p>
        </w:tc>
        <w:tc>
          <w:tcPr>
            <w:tcW w:w="749" w:type="dxa"/>
            <w:vMerge w:val="restart"/>
            <w:tcBorders>
              <w:left w:val="single" w:sz="4" w:space="0" w:color="auto"/>
              <w:right w:val="single" w:sz="4" w:space="0" w:color="auto"/>
            </w:tcBorders>
            <w:vAlign w:val="center"/>
          </w:tcPr>
          <w:p w14:paraId="027716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73CF522" w14:textId="77777777" w:rsidTr="009A5134">
        <w:trPr>
          <w:trHeight w:val="148"/>
          <w:jc w:val="center"/>
        </w:trPr>
        <w:tc>
          <w:tcPr>
            <w:tcW w:w="2065" w:type="dxa"/>
            <w:vMerge/>
            <w:tcBorders>
              <w:left w:val="single" w:sz="4" w:space="0" w:color="auto"/>
              <w:right w:val="single" w:sz="4" w:space="0" w:color="auto"/>
            </w:tcBorders>
            <w:vAlign w:val="center"/>
          </w:tcPr>
          <w:p w14:paraId="27DCA7C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71C6410"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7737A8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tcPr>
          <w:p w14:paraId="2D4A3B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3D02D9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70DE4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0D2CE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97F85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C39660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10B8B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F5BA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7F51AD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11425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F7B5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F5D9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3B2451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11BAE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3D17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AA185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A750B3D" w14:textId="77777777" w:rsidR="00071EFC" w:rsidRPr="00232036" w:rsidRDefault="00071EFC" w:rsidP="00071EFC">
            <w:pPr>
              <w:jc w:val="center"/>
              <w:rPr>
                <w:rFonts w:ascii="Arial" w:hAnsi="Arial" w:cs="Arial"/>
                <w:sz w:val="18"/>
                <w:szCs w:val="18"/>
              </w:rPr>
            </w:pPr>
          </w:p>
        </w:tc>
      </w:tr>
      <w:tr w:rsidR="00071EFC" w:rsidRPr="00232036" w14:paraId="27B8D2EB" w14:textId="77777777" w:rsidTr="009A5134">
        <w:trPr>
          <w:trHeight w:val="148"/>
          <w:jc w:val="center"/>
        </w:trPr>
        <w:tc>
          <w:tcPr>
            <w:tcW w:w="2065" w:type="dxa"/>
            <w:vMerge/>
            <w:tcBorders>
              <w:left w:val="single" w:sz="4" w:space="0" w:color="auto"/>
              <w:right w:val="single" w:sz="4" w:space="0" w:color="auto"/>
            </w:tcBorders>
            <w:vAlign w:val="center"/>
          </w:tcPr>
          <w:p w14:paraId="1894E84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39EC35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CB947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AF185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6EACBCD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D4ED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96017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C3A0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F9DFA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B04F8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B3D9F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BE57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2680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31AB7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F2662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844FAF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5BF2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773EC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3196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7A6249DE" w14:textId="77777777" w:rsidR="00071EFC" w:rsidRPr="00232036" w:rsidRDefault="00071EFC" w:rsidP="00071EFC">
            <w:pPr>
              <w:jc w:val="center"/>
              <w:rPr>
                <w:rFonts w:ascii="Arial" w:hAnsi="Arial" w:cs="Arial"/>
                <w:sz w:val="18"/>
                <w:szCs w:val="18"/>
              </w:rPr>
            </w:pPr>
          </w:p>
        </w:tc>
      </w:tr>
      <w:tr w:rsidR="00071EFC" w:rsidRPr="00232036" w14:paraId="68CFBB85" w14:textId="77777777" w:rsidTr="009A5134">
        <w:trPr>
          <w:trHeight w:val="148"/>
          <w:jc w:val="center"/>
        </w:trPr>
        <w:tc>
          <w:tcPr>
            <w:tcW w:w="2065" w:type="dxa"/>
            <w:vMerge w:val="restart"/>
            <w:tcBorders>
              <w:left w:val="single" w:sz="4" w:space="0" w:color="auto"/>
              <w:right w:val="single" w:sz="4" w:space="0" w:color="auto"/>
            </w:tcBorders>
            <w:vAlign w:val="center"/>
          </w:tcPr>
          <w:p w14:paraId="7880523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CA_n78C-n257D</w:t>
            </w:r>
          </w:p>
        </w:tc>
        <w:tc>
          <w:tcPr>
            <w:tcW w:w="1980" w:type="dxa"/>
            <w:vMerge w:val="restart"/>
            <w:tcBorders>
              <w:left w:val="single" w:sz="4" w:space="0" w:color="auto"/>
              <w:right w:val="single" w:sz="4" w:space="0" w:color="auto"/>
            </w:tcBorders>
            <w:vAlign w:val="center"/>
          </w:tcPr>
          <w:p w14:paraId="6DDF07C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tcBorders>
              <w:left w:val="single" w:sz="4" w:space="0" w:color="auto"/>
              <w:right w:val="single" w:sz="4" w:space="0" w:color="auto"/>
            </w:tcBorders>
            <w:vAlign w:val="center"/>
          </w:tcPr>
          <w:p w14:paraId="203B65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10676" w:type="dxa"/>
            <w:gridSpan w:val="19"/>
            <w:tcBorders>
              <w:left w:val="single" w:sz="4" w:space="0" w:color="auto"/>
              <w:right w:val="single" w:sz="4" w:space="0" w:color="auto"/>
            </w:tcBorders>
          </w:tcPr>
          <w:p w14:paraId="21B35B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CA_n78C</w:t>
            </w:r>
          </w:p>
        </w:tc>
        <w:tc>
          <w:tcPr>
            <w:tcW w:w="749" w:type="dxa"/>
            <w:vMerge w:val="restart"/>
            <w:tcBorders>
              <w:left w:val="single" w:sz="4" w:space="0" w:color="auto"/>
              <w:right w:val="single" w:sz="4" w:space="0" w:color="auto"/>
            </w:tcBorders>
            <w:vAlign w:val="center"/>
          </w:tcPr>
          <w:p w14:paraId="78BC3F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EB66405" w14:textId="77777777" w:rsidTr="009A5134">
        <w:trPr>
          <w:trHeight w:val="148"/>
          <w:jc w:val="center"/>
        </w:trPr>
        <w:tc>
          <w:tcPr>
            <w:tcW w:w="2065" w:type="dxa"/>
            <w:vMerge/>
            <w:tcBorders>
              <w:left w:val="single" w:sz="4" w:space="0" w:color="auto"/>
              <w:right w:val="single" w:sz="4" w:space="0" w:color="auto"/>
            </w:tcBorders>
            <w:vAlign w:val="center"/>
          </w:tcPr>
          <w:p w14:paraId="0459BD0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1B4811F"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04CA26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5A3D7F3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0445A422" w14:textId="77777777" w:rsidR="00071EFC" w:rsidRPr="00232036" w:rsidRDefault="00071EFC" w:rsidP="00071EFC">
            <w:pPr>
              <w:jc w:val="center"/>
              <w:rPr>
                <w:rFonts w:ascii="Arial" w:hAnsi="Arial" w:cs="Arial"/>
                <w:sz w:val="18"/>
                <w:szCs w:val="18"/>
              </w:rPr>
            </w:pPr>
          </w:p>
        </w:tc>
      </w:tr>
      <w:tr w:rsidR="00071EFC" w:rsidRPr="00232036" w14:paraId="6C713B34" w14:textId="77777777" w:rsidTr="009A5134">
        <w:trPr>
          <w:trHeight w:val="148"/>
          <w:jc w:val="center"/>
        </w:trPr>
        <w:tc>
          <w:tcPr>
            <w:tcW w:w="2065" w:type="dxa"/>
            <w:vMerge w:val="restart"/>
            <w:tcBorders>
              <w:left w:val="single" w:sz="4" w:space="0" w:color="auto"/>
              <w:right w:val="single" w:sz="4" w:space="0" w:color="auto"/>
            </w:tcBorders>
            <w:vAlign w:val="center"/>
          </w:tcPr>
          <w:p w14:paraId="3628127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CA_n78C-n257E</w:t>
            </w:r>
          </w:p>
        </w:tc>
        <w:tc>
          <w:tcPr>
            <w:tcW w:w="1980" w:type="dxa"/>
            <w:vMerge w:val="restart"/>
            <w:tcBorders>
              <w:left w:val="single" w:sz="4" w:space="0" w:color="auto"/>
              <w:right w:val="single" w:sz="4" w:space="0" w:color="auto"/>
            </w:tcBorders>
            <w:vAlign w:val="center"/>
          </w:tcPr>
          <w:p w14:paraId="3A58785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tcBorders>
              <w:left w:val="single" w:sz="4" w:space="0" w:color="auto"/>
              <w:right w:val="single" w:sz="4" w:space="0" w:color="auto"/>
            </w:tcBorders>
          </w:tcPr>
          <w:p w14:paraId="6F0E05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10676" w:type="dxa"/>
            <w:gridSpan w:val="19"/>
            <w:tcBorders>
              <w:left w:val="single" w:sz="4" w:space="0" w:color="auto"/>
              <w:right w:val="single" w:sz="4" w:space="0" w:color="auto"/>
            </w:tcBorders>
          </w:tcPr>
          <w:p w14:paraId="0802C73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CA_n78C</w:t>
            </w:r>
          </w:p>
        </w:tc>
        <w:tc>
          <w:tcPr>
            <w:tcW w:w="749" w:type="dxa"/>
            <w:vMerge w:val="restart"/>
            <w:tcBorders>
              <w:left w:val="single" w:sz="4" w:space="0" w:color="auto"/>
              <w:right w:val="single" w:sz="4" w:space="0" w:color="auto"/>
            </w:tcBorders>
            <w:vAlign w:val="center"/>
          </w:tcPr>
          <w:p w14:paraId="6DA19F8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6E8F196" w14:textId="77777777" w:rsidTr="009A5134">
        <w:trPr>
          <w:trHeight w:val="148"/>
          <w:jc w:val="center"/>
        </w:trPr>
        <w:tc>
          <w:tcPr>
            <w:tcW w:w="2065" w:type="dxa"/>
            <w:vMerge/>
            <w:tcBorders>
              <w:left w:val="single" w:sz="4" w:space="0" w:color="auto"/>
              <w:right w:val="single" w:sz="4" w:space="0" w:color="auto"/>
            </w:tcBorders>
            <w:vAlign w:val="center"/>
          </w:tcPr>
          <w:p w14:paraId="4EF9393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A13FE04"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tcPr>
          <w:p w14:paraId="7C04CA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5EE8C5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CA_n257E</w:t>
            </w:r>
          </w:p>
        </w:tc>
        <w:tc>
          <w:tcPr>
            <w:tcW w:w="749" w:type="dxa"/>
            <w:vMerge/>
            <w:tcBorders>
              <w:left w:val="single" w:sz="4" w:space="0" w:color="auto"/>
              <w:right w:val="single" w:sz="4" w:space="0" w:color="auto"/>
            </w:tcBorders>
            <w:vAlign w:val="center"/>
          </w:tcPr>
          <w:p w14:paraId="22EE9C25" w14:textId="77777777" w:rsidR="00071EFC" w:rsidRPr="00232036" w:rsidRDefault="00071EFC" w:rsidP="00071EFC">
            <w:pPr>
              <w:jc w:val="center"/>
              <w:rPr>
                <w:rFonts w:ascii="Arial" w:hAnsi="Arial" w:cs="Arial"/>
                <w:sz w:val="18"/>
                <w:szCs w:val="18"/>
              </w:rPr>
            </w:pPr>
          </w:p>
        </w:tc>
      </w:tr>
      <w:tr w:rsidR="00071EFC" w:rsidRPr="00232036" w14:paraId="61BEB6F1" w14:textId="77777777" w:rsidTr="009A5134">
        <w:trPr>
          <w:trHeight w:val="148"/>
          <w:jc w:val="center"/>
        </w:trPr>
        <w:tc>
          <w:tcPr>
            <w:tcW w:w="2065" w:type="dxa"/>
            <w:vMerge w:val="restart"/>
            <w:tcBorders>
              <w:left w:val="single" w:sz="4" w:space="0" w:color="auto"/>
              <w:right w:val="single" w:sz="4" w:space="0" w:color="auto"/>
            </w:tcBorders>
            <w:vAlign w:val="center"/>
          </w:tcPr>
          <w:p w14:paraId="2188DF8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CA_n78C-n257F</w:t>
            </w:r>
          </w:p>
        </w:tc>
        <w:tc>
          <w:tcPr>
            <w:tcW w:w="1980" w:type="dxa"/>
            <w:vMerge w:val="restart"/>
            <w:tcBorders>
              <w:left w:val="single" w:sz="4" w:space="0" w:color="auto"/>
              <w:right w:val="single" w:sz="4" w:space="0" w:color="auto"/>
            </w:tcBorders>
            <w:vAlign w:val="center"/>
          </w:tcPr>
          <w:p w14:paraId="1AF44EA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tcBorders>
              <w:left w:val="single" w:sz="4" w:space="0" w:color="auto"/>
              <w:right w:val="single" w:sz="4" w:space="0" w:color="auto"/>
            </w:tcBorders>
          </w:tcPr>
          <w:p w14:paraId="297A4C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10676" w:type="dxa"/>
            <w:gridSpan w:val="19"/>
            <w:tcBorders>
              <w:left w:val="single" w:sz="4" w:space="0" w:color="auto"/>
              <w:right w:val="single" w:sz="4" w:space="0" w:color="auto"/>
            </w:tcBorders>
          </w:tcPr>
          <w:p w14:paraId="53CB85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CA_n78C</w:t>
            </w:r>
          </w:p>
        </w:tc>
        <w:tc>
          <w:tcPr>
            <w:tcW w:w="749" w:type="dxa"/>
            <w:vMerge w:val="restart"/>
            <w:tcBorders>
              <w:left w:val="single" w:sz="4" w:space="0" w:color="auto"/>
              <w:right w:val="single" w:sz="4" w:space="0" w:color="auto"/>
            </w:tcBorders>
            <w:vAlign w:val="center"/>
          </w:tcPr>
          <w:p w14:paraId="41C9473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93BC405" w14:textId="77777777" w:rsidTr="009A5134">
        <w:trPr>
          <w:trHeight w:val="148"/>
          <w:jc w:val="center"/>
        </w:trPr>
        <w:tc>
          <w:tcPr>
            <w:tcW w:w="2065" w:type="dxa"/>
            <w:vMerge/>
            <w:tcBorders>
              <w:left w:val="single" w:sz="4" w:space="0" w:color="auto"/>
              <w:right w:val="single" w:sz="4" w:space="0" w:color="auto"/>
            </w:tcBorders>
            <w:vAlign w:val="center"/>
          </w:tcPr>
          <w:p w14:paraId="6C7D15D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5BBAE3A"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tcPr>
          <w:p w14:paraId="5C17A7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128AA7C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CA_n257F</w:t>
            </w:r>
          </w:p>
        </w:tc>
        <w:tc>
          <w:tcPr>
            <w:tcW w:w="749" w:type="dxa"/>
            <w:vMerge/>
            <w:tcBorders>
              <w:left w:val="single" w:sz="4" w:space="0" w:color="auto"/>
              <w:right w:val="single" w:sz="4" w:space="0" w:color="auto"/>
            </w:tcBorders>
            <w:vAlign w:val="center"/>
          </w:tcPr>
          <w:p w14:paraId="6C530D8D" w14:textId="77777777" w:rsidR="00071EFC" w:rsidRPr="00232036" w:rsidRDefault="00071EFC" w:rsidP="00071EFC">
            <w:pPr>
              <w:jc w:val="center"/>
              <w:rPr>
                <w:rFonts w:ascii="Arial" w:hAnsi="Arial" w:cs="Arial"/>
                <w:sz w:val="18"/>
                <w:szCs w:val="18"/>
              </w:rPr>
            </w:pPr>
          </w:p>
        </w:tc>
      </w:tr>
      <w:tr w:rsidR="00071EFC" w:rsidRPr="00232036" w14:paraId="3A0935E4" w14:textId="77777777" w:rsidTr="009A5134">
        <w:trPr>
          <w:trHeight w:val="148"/>
          <w:jc w:val="center"/>
        </w:trPr>
        <w:tc>
          <w:tcPr>
            <w:tcW w:w="2065" w:type="dxa"/>
            <w:vMerge w:val="restart"/>
            <w:tcBorders>
              <w:left w:val="single" w:sz="4" w:space="0" w:color="auto"/>
              <w:right w:val="single" w:sz="4" w:space="0" w:color="auto"/>
            </w:tcBorders>
            <w:vAlign w:val="center"/>
          </w:tcPr>
          <w:p w14:paraId="14DBDFF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CA_n78A-n257G</w:t>
            </w:r>
          </w:p>
        </w:tc>
        <w:tc>
          <w:tcPr>
            <w:tcW w:w="1980" w:type="dxa"/>
            <w:vMerge w:val="restart"/>
            <w:tcBorders>
              <w:left w:val="single" w:sz="4" w:space="0" w:color="auto"/>
              <w:right w:val="single" w:sz="4" w:space="0" w:color="auto"/>
            </w:tcBorders>
            <w:vAlign w:val="center"/>
          </w:tcPr>
          <w:p w14:paraId="522AD82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50B2FB1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 CA_n78A-n257G</w:t>
            </w:r>
          </w:p>
        </w:tc>
        <w:tc>
          <w:tcPr>
            <w:tcW w:w="746" w:type="dxa"/>
            <w:vMerge w:val="restart"/>
            <w:tcBorders>
              <w:left w:val="single" w:sz="4" w:space="0" w:color="auto"/>
              <w:right w:val="single" w:sz="4" w:space="0" w:color="auto"/>
            </w:tcBorders>
            <w:vAlign w:val="center"/>
          </w:tcPr>
          <w:p w14:paraId="7D57F1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31D312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09887E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74A3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A61F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0C31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E53B1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818352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BBC6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AF72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D178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15316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46A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4D1BE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3366F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01347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5CDC9"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0F45F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B173B02" w14:textId="77777777" w:rsidTr="009A5134">
        <w:trPr>
          <w:trHeight w:val="148"/>
          <w:jc w:val="center"/>
        </w:trPr>
        <w:tc>
          <w:tcPr>
            <w:tcW w:w="2065" w:type="dxa"/>
            <w:vMerge/>
            <w:tcBorders>
              <w:left w:val="single" w:sz="4" w:space="0" w:color="auto"/>
              <w:right w:val="single" w:sz="4" w:space="0" w:color="auto"/>
            </w:tcBorders>
            <w:vAlign w:val="center"/>
          </w:tcPr>
          <w:p w14:paraId="0E65451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E178F4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8E0FC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38F7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767F30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6FA8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A0C1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2AF9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B471B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7B24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3973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FED0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8CBD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5D33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977D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AB2B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9E7E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561EF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EE178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C09B2A5" w14:textId="77777777" w:rsidR="00071EFC" w:rsidRPr="00232036" w:rsidRDefault="00071EFC" w:rsidP="00071EFC">
            <w:pPr>
              <w:jc w:val="center"/>
              <w:rPr>
                <w:rFonts w:ascii="Arial" w:hAnsi="Arial" w:cs="Arial"/>
                <w:sz w:val="18"/>
                <w:szCs w:val="18"/>
              </w:rPr>
            </w:pPr>
          </w:p>
        </w:tc>
      </w:tr>
      <w:tr w:rsidR="00071EFC" w:rsidRPr="00232036" w14:paraId="180BD3A3" w14:textId="77777777" w:rsidTr="009A5134">
        <w:trPr>
          <w:trHeight w:val="148"/>
          <w:jc w:val="center"/>
        </w:trPr>
        <w:tc>
          <w:tcPr>
            <w:tcW w:w="2065" w:type="dxa"/>
            <w:vMerge/>
            <w:tcBorders>
              <w:left w:val="single" w:sz="4" w:space="0" w:color="auto"/>
              <w:right w:val="single" w:sz="4" w:space="0" w:color="auto"/>
            </w:tcBorders>
            <w:vAlign w:val="center"/>
          </w:tcPr>
          <w:p w14:paraId="353F981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3BB68F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7B619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EA16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22675B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32CB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A4F8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E428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BFC919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6B06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E668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14C48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84CD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BD506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C2B0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BD3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003E5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63861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1CD47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D0F891C" w14:textId="77777777" w:rsidR="00071EFC" w:rsidRPr="00232036" w:rsidRDefault="00071EFC" w:rsidP="00071EFC">
            <w:pPr>
              <w:jc w:val="center"/>
              <w:rPr>
                <w:rFonts w:ascii="Arial" w:hAnsi="Arial" w:cs="Arial"/>
                <w:sz w:val="18"/>
                <w:szCs w:val="18"/>
              </w:rPr>
            </w:pPr>
          </w:p>
        </w:tc>
      </w:tr>
      <w:tr w:rsidR="00071EFC" w:rsidRPr="00232036" w14:paraId="6D3226F1" w14:textId="77777777" w:rsidTr="009A5134">
        <w:trPr>
          <w:trHeight w:val="148"/>
          <w:jc w:val="center"/>
        </w:trPr>
        <w:tc>
          <w:tcPr>
            <w:tcW w:w="2065" w:type="dxa"/>
            <w:vMerge/>
            <w:tcBorders>
              <w:left w:val="single" w:sz="4" w:space="0" w:color="auto"/>
              <w:right w:val="single" w:sz="4" w:space="0" w:color="auto"/>
            </w:tcBorders>
            <w:vAlign w:val="center"/>
          </w:tcPr>
          <w:p w14:paraId="18C2CD3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4485968"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69A9F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54EF99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CA_n257G</w:t>
            </w:r>
          </w:p>
        </w:tc>
        <w:tc>
          <w:tcPr>
            <w:tcW w:w="749" w:type="dxa"/>
            <w:vMerge/>
            <w:tcBorders>
              <w:left w:val="single" w:sz="4" w:space="0" w:color="auto"/>
              <w:right w:val="single" w:sz="4" w:space="0" w:color="auto"/>
            </w:tcBorders>
            <w:vAlign w:val="center"/>
          </w:tcPr>
          <w:p w14:paraId="06CFCE83" w14:textId="77777777" w:rsidR="00071EFC" w:rsidRPr="00232036" w:rsidRDefault="00071EFC" w:rsidP="00071EFC">
            <w:pPr>
              <w:jc w:val="center"/>
              <w:rPr>
                <w:rFonts w:ascii="Arial" w:hAnsi="Arial" w:cs="Arial"/>
                <w:sz w:val="18"/>
                <w:szCs w:val="18"/>
              </w:rPr>
            </w:pPr>
          </w:p>
        </w:tc>
      </w:tr>
      <w:tr w:rsidR="00071EFC" w:rsidRPr="00232036" w14:paraId="03D44E8B" w14:textId="77777777" w:rsidTr="009A5134">
        <w:trPr>
          <w:trHeight w:val="148"/>
          <w:jc w:val="center"/>
        </w:trPr>
        <w:tc>
          <w:tcPr>
            <w:tcW w:w="2065" w:type="dxa"/>
            <w:vMerge w:val="restart"/>
            <w:tcBorders>
              <w:left w:val="single" w:sz="4" w:space="0" w:color="auto"/>
              <w:right w:val="single" w:sz="4" w:space="0" w:color="auto"/>
            </w:tcBorders>
            <w:vAlign w:val="center"/>
          </w:tcPr>
          <w:p w14:paraId="380CE3F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CA_n78A-n257H</w:t>
            </w:r>
          </w:p>
        </w:tc>
        <w:tc>
          <w:tcPr>
            <w:tcW w:w="1980" w:type="dxa"/>
            <w:vMerge w:val="restart"/>
            <w:tcBorders>
              <w:left w:val="single" w:sz="4" w:space="0" w:color="auto"/>
              <w:right w:val="single" w:sz="4" w:space="0" w:color="auto"/>
            </w:tcBorders>
            <w:vAlign w:val="center"/>
          </w:tcPr>
          <w:p w14:paraId="61922A4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3F6DFFA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CA_n257H</w:t>
            </w:r>
          </w:p>
          <w:p w14:paraId="79F5732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 CA_n78A-n257G, CA_n78A-n257H</w:t>
            </w:r>
          </w:p>
        </w:tc>
        <w:tc>
          <w:tcPr>
            <w:tcW w:w="746" w:type="dxa"/>
            <w:vMerge w:val="restart"/>
            <w:tcBorders>
              <w:left w:val="single" w:sz="4" w:space="0" w:color="auto"/>
              <w:right w:val="single" w:sz="4" w:space="0" w:color="auto"/>
            </w:tcBorders>
            <w:vAlign w:val="center"/>
          </w:tcPr>
          <w:p w14:paraId="5850401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19B79B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33E010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F693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8132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A84DE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64FD3D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7E794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1FE9B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A0D5D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379B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6792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70BE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84BB4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5BDE9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78447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6E766D1"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166034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78A7D06" w14:textId="77777777" w:rsidTr="009A5134">
        <w:trPr>
          <w:trHeight w:val="148"/>
          <w:jc w:val="center"/>
        </w:trPr>
        <w:tc>
          <w:tcPr>
            <w:tcW w:w="2065" w:type="dxa"/>
            <w:vMerge/>
            <w:tcBorders>
              <w:left w:val="single" w:sz="4" w:space="0" w:color="auto"/>
              <w:right w:val="single" w:sz="4" w:space="0" w:color="auto"/>
            </w:tcBorders>
            <w:vAlign w:val="center"/>
          </w:tcPr>
          <w:p w14:paraId="02D5E51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2C27ED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A88F5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51F3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0A001A5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FF21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A482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02EABC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81F91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3DDFD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C117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C054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17334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B23C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C56D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3F490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6286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6C5E173"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66F78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933E951" w14:textId="77777777" w:rsidR="00071EFC" w:rsidRPr="00232036" w:rsidRDefault="00071EFC" w:rsidP="00071EFC">
            <w:pPr>
              <w:jc w:val="center"/>
              <w:rPr>
                <w:rFonts w:ascii="Arial" w:hAnsi="Arial" w:cs="Arial"/>
                <w:sz w:val="18"/>
                <w:szCs w:val="18"/>
              </w:rPr>
            </w:pPr>
          </w:p>
        </w:tc>
      </w:tr>
      <w:tr w:rsidR="00071EFC" w:rsidRPr="00232036" w14:paraId="58721AB3" w14:textId="77777777" w:rsidTr="009A5134">
        <w:trPr>
          <w:trHeight w:val="148"/>
          <w:jc w:val="center"/>
        </w:trPr>
        <w:tc>
          <w:tcPr>
            <w:tcW w:w="2065" w:type="dxa"/>
            <w:vMerge/>
            <w:tcBorders>
              <w:left w:val="single" w:sz="4" w:space="0" w:color="auto"/>
              <w:right w:val="single" w:sz="4" w:space="0" w:color="auto"/>
            </w:tcBorders>
            <w:vAlign w:val="center"/>
          </w:tcPr>
          <w:p w14:paraId="16EB3CA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98294A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18EB2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506F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5ADA89A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DFF6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11D1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19819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7938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B435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5BD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5C9B9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6EB1E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4FD49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F68DE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4AF80E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F12C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E53A37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B292A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2B1C226" w14:textId="77777777" w:rsidR="00071EFC" w:rsidRPr="00232036" w:rsidRDefault="00071EFC" w:rsidP="00071EFC">
            <w:pPr>
              <w:jc w:val="center"/>
              <w:rPr>
                <w:rFonts w:ascii="Arial" w:hAnsi="Arial" w:cs="Arial"/>
                <w:sz w:val="18"/>
                <w:szCs w:val="18"/>
              </w:rPr>
            </w:pPr>
          </w:p>
        </w:tc>
      </w:tr>
      <w:tr w:rsidR="00071EFC" w:rsidRPr="00232036" w14:paraId="6651FAA6" w14:textId="77777777" w:rsidTr="009A5134">
        <w:trPr>
          <w:trHeight w:val="148"/>
          <w:jc w:val="center"/>
        </w:trPr>
        <w:tc>
          <w:tcPr>
            <w:tcW w:w="2065" w:type="dxa"/>
            <w:vMerge/>
            <w:tcBorders>
              <w:left w:val="single" w:sz="4" w:space="0" w:color="auto"/>
              <w:right w:val="single" w:sz="4" w:space="0" w:color="auto"/>
            </w:tcBorders>
            <w:vAlign w:val="center"/>
          </w:tcPr>
          <w:p w14:paraId="2C77184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FEB07B3"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269348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7B5CB4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CA_n257H</w:t>
            </w:r>
          </w:p>
        </w:tc>
        <w:tc>
          <w:tcPr>
            <w:tcW w:w="749" w:type="dxa"/>
            <w:vMerge/>
            <w:tcBorders>
              <w:left w:val="single" w:sz="4" w:space="0" w:color="auto"/>
              <w:right w:val="single" w:sz="4" w:space="0" w:color="auto"/>
            </w:tcBorders>
            <w:vAlign w:val="center"/>
          </w:tcPr>
          <w:p w14:paraId="2E78AB57" w14:textId="77777777" w:rsidR="00071EFC" w:rsidRPr="00232036" w:rsidRDefault="00071EFC" w:rsidP="00071EFC">
            <w:pPr>
              <w:jc w:val="center"/>
              <w:rPr>
                <w:rFonts w:ascii="Arial" w:hAnsi="Arial" w:cs="Arial"/>
                <w:sz w:val="18"/>
                <w:szCs w:val="18"/>
              </w:rPr>
            </w:pPr>
          </w:p>
        </w:tc>
      </w:tr>
      <w:tr w:rsidR="00071EFC" w:rsidRPr="00232036" w14:paraId="53CA1FC4" w14:textId="77777777" w:rsidTr="009A5134">
        <w:trPr>
          <w:trHeight w:val="148"/>
          <w:jc w:val="center"/>
        </w:trPr>
        <w:tc>
          <w:tcPr>
            <w:tcW w:w="2065" w:type="dxa"/>
            <w:vMerge w:val="restart"/>
            <w:tcBorders>
              <w:left w:val="single" w:sz="4" w:space="0" w:color="auto"/>
              <w:right w:val="single" w:sz="4" w:space="0" w:color="auto"/>
            </w:tcBorders>
            <w:vAlign w:val="center"/>
          </w:tcPr>
          <w:p w14:paraId="7209AE8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CA_n78A-n257I</w:t>
            </w:r>
          </w:p>
        </w:tc>
        <w:tc>
          <w:tcPr>
            <w:tcW w:w="1980" w:type="dxa"/>
            <w:vMerge w:val="restart"/>
            <w:tcBorders>
              <w:left w:val="single" w:sz="4" w:space="0" w:color="auto"/>
              <w:right w:val="single" w:sz="4" w:space="0" w:color="auto"/>
            </w:tcBorders>
            <w:vAlign w:val="center"/>
          </w:tcPr>
          <w:p w14:paraId="78799DC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6CA5C2D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CA_n257H</w:t>
            </w:r>
          </w:p>
          <w:p w14:paraId="2E2F8D5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CA_n257I</w:t>
            </w:r>
          </w:p>
          <w:p w14:paraId="714E0C1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 CA_n78A-n257G, CA_n78A-n257H, CA_n78A-n257I</w:t>
            </w:r>
          </w:p>
        </w:tc>
        <w:tc>
          <w:tcPr>
            <w:tcW w:w="746" w:type="dxa"/>
            <w:vMerge w:val="restart"/>
            <w:tcBorders>
              <w:left w:val="single" w:sz="4" w:space="0" w:color="auto"/>
              <w:right w:val="single" w:sz="4" w:space="0" w:color="auto"/>
            </w:tcBorders>
            <w:vAlign w:val="center"/>
          </w:tcPr>
          <w:p w14:paraId="5A336F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240E03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0DE68DA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D3FF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F71F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9146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376BF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F3556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420E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459C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95D5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3DBD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A8D6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48EE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ECC06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9DCA6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6A4728"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353881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540B501" w14:textId="77777777" w:rsidTr="009A5134">
        <w:trPr>
          <w:trHeight w:val="148"/>
          <w:jc w:val="center"/>
        </w:trPr>
        <w:tc>
          <w:tcPr>
            <w:tcW w:w="2065" w:type="dxa"/>
            <w:vMerge/>
            <w:tcBorders>
              <w:left w:val="single" w:sz="4" w:space="0" w:color="auto"/>
              <w:right w:val="single" w:sz="4" w:space="0" w:color="auto"/>
            </w:tcBorders>
            <w:vAlign w:val="center"/>
          </w:tcPr>
          <w:p w14:paraId="0C3194F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52DB89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60FCE1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62935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2BBB26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5C2E7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12608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B2AAE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7CFA0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89068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0063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F4C8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BE16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7A80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A8A7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26FF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119A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C50235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689E0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D83D2F4" w14:textId="77777777" w:rsidR="00071EFC" w:rsidRPr="00232036" w:rsidRDefault="00071EFC" w:rsidP="00071EFC">
            <w:pPr>
              <w:jc w:val="center"/>
              <w:rPr>
                <w:rFonts w:ascii="Arial" w:hAnsi="Arial" w:cs="Arial"/>
                <w:sz w:val="18"/>
                <w:szCs w:val="18"/>
              </w:rPr>
            </w:pPr>
          </w:p>
        </w:tc>
      </w:tr>
      <w:tr w:rsidR="00071EFC" w:rsidRPr="00232036" w14:paraId="1A90BFFE" w14:textId="77777777" w:rsidTr="009A5134">
        <w:trPr>
          <w:trHeight w:val="148"/>
          <w:jc w:val="center"/>
        </w:trPr>
        <w:tc>
          <w:tcPr>
            <w:tcW w:w="2065" w:type="dxa"/>
            <w:vMerge/>
            <w:tcBorders>
              <w:left w:val="single" w:sz="4" w:space="0" w:color="auto"/>
              <w:right w:val="single" w:sz="4" w:space="0" w:color="auto"/>
            </w:tcBorders>
            <w:vAlign w:val="center"/>
          </w:tcPr>
          <w:p w14:paraId="0E6CC37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D92F5A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9E80B6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0B07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103613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8743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12AFB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8F22D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D156F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02417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89700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F2492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EE5C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4E3F9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EAF1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4C27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9A49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50180F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BCA385"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0DA1CD5" w14:textId="77777777" w:rsidR="00071EFC" w:rsidRPr="00232036" w:rsidRDefault="00071EFC" w:rsidP="00071EFC">
            <w:pPr>
              <w:jc w:val="center"/>
              <w:rPr>
                <w:rFonts w:ascii="Arial" w:hAnsi="Arial" w:cs="Arial"/>
                <w:sz w:val="18"/>
                <w:szCs w:val="18"/>
              </w:rPr>
            </w:pPr>
          </w:p>
        </w:tc>
      </w:tr>
      <w:tr w:rsidR="00071EFC" w:rsidRPr="00232036" w14:paraId="19CEF13D" w14:textId="77777777" w:rsidTr="009A5134">
        <w:trPr>
          <w:trHeight w:val="148"/>
          <w:jc w:val="center"/>
        </w:trPr>
        <w:tc>
          <w:tcPr>
            <w:tcW w:w="2065" w:type="dxa"/>
            <w:vMerge/>
            <w:tcBorders>
              <w:left w:val="single" w:sz="4" w:space="0" w:color="auto"/>
              <w:right w:val="single" w:sz="4" w:space="0" w:color="auto"/>
            </w:tcBorders>
            <w:vAlign w:val="center"/>
          </w:tcPr>
          <w:p w14:paraId="3E2237F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1CA87AD"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1C3DC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21EE0B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CA_n257I</w:t>
            </w:r>
          </w:p>
        </w:tc>
        <w:tc>
          <w:tcPr>
            <w:tcW w:w="749" w:type="dxa"/>
            <w:vMerge/>
            <w:tcBorders>
              <w:left w:val="single" w:sz="4" w:space="0" w:color="auto"/>
              <w:right w:val="single" w:sz="4" w:space="0" w:color="auto"/>
            </w:tcBorders>
            <w:vAlign w:val="center"/>
          </w:tcPr>
          <w:p w14:paraId="444EB051" w14:textId="77777777" w:rsidR="00071EFC" w:rsidRPr="00232036" w:rsidRDefault="00071EFC" w:rsidP="00071EFC">
            <w:pPr>
              <w:jc w:val="center"/>
              <w:rPr>
                <w:rFonts w:ascii="Arial" w:hAnsi="Arial" w:cs="Arial"/>
                <w:sz w:val="18"/>
                <w:szCs w:val="18"/>
              </w:rPr>
            </w:pPr>
          </w:p>
        </w:tc>
      </w:tr>
      <w:tr w:rsidR="00071EFC" w:rsidRPr="00232036" w14:paraId="519803C5" w14:textId="77777777" w:rsidTr="009A5134">
        <w:trPr>
          <w:trHeight w:val="148"/>
          <w:jc w:val="center"/>
        </w:trPr>
        <w:tc>
          <w:tcPr>
            <w:tcW w:w="2065" w:type="dxa"/>
            <w:vMerge w:val="restart"/>
            <w:tcBorders>
              <w:left w:val="single" w:sz="4" w:space="0" w:color="auto"/>
              <w:right w:val="single" w:sz="4" w:space="0" w:color="auto"/>
            </w:tcBorders>
            <w:vAlign w:val="center"/>
          </w:tcPr>
          <w:p w14:paraId="3309748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CA_n78A-n257J</w:t>
            </w:r>
          </w:p>
        </w:tc>
        <w:tc>
          <w:tcPr>
            <w:tcW w:w="1980" w:type="dxa"/>
            <w:vMerge w:val="restart"/>
            <w:tcBorders>
              <w:left w:val="single" w:sz="4" w:space="0" w:color="auto"/>
              <w:right w:val="single" w:sz="4" w:space="0" w:color="auto"/>
            </w:tcBorders>
            <w:vAlign w:val="center"/>
          </w:tcPr>
          <w:p w14:paraId="0CC7F77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vMerge w:val="restart"/>
            <w:tcBorders>
              <w:left w:val="single" w:sz="4" w:space="0" w:color="auto"/>
              <w:right w:val="single" w:sz="4" w:space="0" w:color="auto"/>
            </w:tcBorders>
            <w:vAlign w:val="center"/>
          </w:tcPr>
          <w:p w14:paraId="6E6D98A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D86F5C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3D8F670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6F3C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634C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8559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2344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E5C6C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B842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EB5F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BA90B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14E2AD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CF92E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43F6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42F88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2447E6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B0F8F9"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84C48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457EF50" w14:textId="77777777" w:rsidTr="009A5134">
        <w:trPr>
          <w:trHeight w:val="148"/>
          <w:jc w:val="center"/>
        </w:trPr>
        <w:tc>
          <w:tcPr>
            <w:tcW w:w="2065" w:type="dxa"/>
            <w:vMerge/>
            <w:tcBorders>
              <w:left w:val="single" w:sz="4" w:space="0" w:color="auto"/>
              <w:right w:val="single" w:sz="4" w:space="0" w:color="auto"/>
            </w:tcBorders>
            <w:vAlign w:val="center"/>
          </w:tcPr>
          <w:p w14:paraId="4FD586D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DA1C92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2ADE2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3DA68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1CD60F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1A2F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6AE39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2BD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F6B31F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E6880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0F3D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BCF9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AFEE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150B1A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BC18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1149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4118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47372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1C91FD"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2196C2E" w14:textId="77777777" w:rsidR="00071EFC" w:rsidRPr="00232036" w:rsidRDefault="00071EFC" w:rsidP="00071EFC">
            <w:pPr>
              <w:jc w:val="center"/>
              <w:rPr>
                <w:rFonts w:ascii="Arial" w:hAnsi="Arial" w:cs="Arial"/>
                <w:sz w:val="18"/>
                <w:szCs w:val="18"/>
              </w:rPr>
            </w:pPr>
          </w:p>
        </w:tc>
      </w:tr>
      <w:tr w:rsidR="00071EFC" w:rsidRPr="00232036" w14:paraId="657EDCCD" w14:textId="77777777" w:rsidTr="009A5134">
        <w:trPr>
          <w:trHeight w:val="148"/>
          <w:jc w:val="center"/>
        </w:trPr>
        <w:tc>
          <w:tcPr>
            <w:tcW w:w="2065" w:type="dxa"/>
            <w:vMerge/>
            <w:tcBorders>
              <w:left w:val="single" w:sz="4" w:space="0" w:color="auto"/>
              <w:right w:val="single" w:sz="4" w:space="0" w:color="auto"/>
            </w:tcBorders>
            <w:vAlign w:val="center"/>
          </w:tcPr>
          <w:p w14:paraId="2C84984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5D352F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72349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FD865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1BBF01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A24CA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628BE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9E58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A91A0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583F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77E4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987C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6F7A0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789F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A569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C795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35B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197ADD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F5800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F3E563B" w14:textId="77777777" w:rsidR="00071EFC" w:rsidRPr="00232036" w:rsidRDefault="00071EFC" w:rsidP="00071EFC">
            <w:pPr>
              <w:jc w:val="center"/>
              <w:rPr>
                <w:rFonts w:ascii="Arial" w:hAnsi="Arial" w:cs="Arial"/>
                <w:sz w:val="18"/>
                <w:szCs w:val="18"/>
              </w:rPr>
            </w:pPr>
          </w:p>
        </w:tc>
      </w:tr>
      <w:tr w:rsidR="00071EFC" w:rsidRPr="00232036" w14:paraId="367A3E37" w14:textId="77777777" w:rsidTr="009A5134">
        <w:trPr>
          <w:trHeight w:val="148"/>
          <w:jc w:val="center"/>
        </w:trPr>
        <w:tc>
          <w:tcPr>
            <w:tcW w:w="2065" w:type="dxa"/>
            <w:vMerge/>
            <w:tcBorders>
              <w:left w:val="single" w:sz="4" w:space="0" w:color="auto"/>
              <w:right w:val="single" w:sz="4" w:space="0" w:color="auto"/>
            </w:tcBorders>
            <w:vAlign w:val="center"/>
          </w:tcPr>
          <w:p w14:paraId="4EE991F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19222BF"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0E4BEE0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11F83B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CA_n257J</w:t>
            </w:r>
          </w:p>
        </w:tc>
        <w:tc>
          <w:tcPr>
            <w:tcW w:w="749" w:type="dxa"/>
            <w:vMerge/>
            <w:tcBorders>
              <w:left w:val="single" w:sz="4" w:space="0" w:color="auto"/>
              <w:right w:val="single" w:sz="4" w:space="0" w:color="auto"/>
            </w:tcBorders>
            <w:vAlign w:val="center"/>
          </w:tcPr>
          <w:p w14:paraId="7B102C23" w14:textId="77777777" w:rsidR="00071EFC" w:rsidRPr="00232036" w:rsidRDefault="00071EFC" w:rsidP="00071EFC">
            <w:pPr>
              <w:jc w:val="center"/>
              <w:rPr>
                <w:rFonts w:ascii="Arial" w:hAnsi="Arial" w:cs="Arial"/>
                <w:sz w:val="18"/>
                <w:szCs w:val="18"/>
              </w:rPr>
            </w:pPr>
          </w:p>
        </w:tc>
      </w:tr>
      <w:tr w:rsidR="00071EFC" w:rsidRPr="00232036" w14:paraId="6804DCF9" w14:textId="77777777" w:rsidTr="009A5134">
        <w:trPr>
          <w:trHeight w:val="148"/>
          <w:jc w:val="center"/>
        </w:trPr>
        <w:tc>
          <w:tcPr>
            <w:tcW w:w="2065" w:type="dxa"/>
            <w:vMerge w:val="restart"/>
            <w:tcBorders>
              <w:left w:val="single" w:sz="4" w:space="0" w:color="auto"/>
              <w:right w:val="single" w:sz="4" w:space="0" w:color="auto"/>
            </w:tcBorders>
            <w:vAlign w:val="center"/>
          </w:tcPr>
          <w:p w14:paraId="0AB1956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CA_n78A-n257K</w:t>
            </w:r>
          </w:p>
        </w:tc>
        <w:tc>
          <w:tcPr>
            <w:tcW w:w="1980" w:type="dxa"/>
            <w:vMerge w:val="restart"/>
            <w:tcBorders>
              <w:left w:val="single" w:sz="4" w:space="0" w:color="auto"/>
              <w:right w:val="single" w:sz="4" w:space="0" w:color="auto"/>
            </w:tcBorders>
            <w:vAlign w:val="center"/>
          </w:tcPr>
          <w:p w14:paraId="59BE617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vMerge w:val="restart"/>
            <w:tcBorders>
              <w:left w:val="single" w:sz="4" w:space="0" w:color="auto"/>
              <w:right w:val="single" w:sz="4" w:space="0" w:color="auto"/>
            </w:tcBorders>
            <w:vAlign w:val="center"/>
          </w:tcPr>
          <w:p w14:paraId="77AD2D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9A449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3EB76BD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DB002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6C00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5A46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45AC2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E99E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846B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14852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9459E9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E0A8E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BD187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603F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74135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17C7A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23417"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3EA556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F768FF9" w14:textId="77777777" w:rsidTr="009A5134">
        <w:trPr>
          <w:trHeight w:val="148"/>
          <w:jc w:val="center"/>
        </w:trPr>
        <w:tc>
          <w:tcPr>
            <w:tcW w:w="2065" w:type="dxa"/>
            <w:vMerge/>
            <w:tcBorders>
              <w:left w:val="single" w:sz="4" w:space="0" w:color="auto"/>
              <w:right w:val="single" w:sz="4" w:space="0" w:color="auto"/>
            </w:tcBorders>
            <w:vAlign w:val="center"/>
          </w:tcPr>
          <w:p w14:paraId="1D9E279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762356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DA7B74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2F69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73FF6D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07A8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5DCC3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408E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B3F0A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24BC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7053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3943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9DA00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59E2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62151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CF68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E5CE0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1CBCE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86C65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7743087" w14:textId="77777777" w:rsidR="00071EFC" w:rsidRPr="00232036" w:rsidRDefault="00071EFC" w:rsidP="00071EFC">
            <w:pPr>
              <w:jc w:val="center"/>
              <w:rPr>
                <w:rFonts w:ascii="Arial" w:hAnsi="Arial" w:cs="Arial"/>
                <w:sz w:val="18"/>
                <w:szCs w:val="18"/>
              </w:rPr>
            </w:pPr>
          </w:p>
        </w:tc>
      </w:tr>
      <w:tr w:rsidR="00071EFC" w:rsidRPr="00232036" w14:paraId="348847FC" w14:textId="77777777" w:rsidTr="009A5134">
        <w:trPr>
          <w:trHeight w:val="148"/>
          <w:jc w:val="center"/>
        </w:trPr>
        <w:tc>
          <w:tcPr>
            <w:tcW w:w="2065" w:type="dxa"/>
            <w:vMerge/>
            <w:tcBorders>
              <w:left w:val="single" w:sz="4" w:space="0" w:color="auto"/>
              <w:right w:val="single" w:sz="4" w:space="0" w:color="auto"/>
            </w:tcBorders>
            <w:vAlign w:val="center"/>
          </w:tcPr>
          <w:p w14:paraId="427E10B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953D40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FF92B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168C1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3D0957A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7365F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81BDA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FAA64E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EEC61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3253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A9B6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DA7B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FCD71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973E0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3352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E68A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58A3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9792C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59CE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9C20D62" w14:textId="77777777" w:rsidR="00071EFC" w:rsidRPr="00232036" w:rsidRDefault="00071EFC" w:rsidP="00071EFC">
            <w:pPr>
              <w:jc w:val="center"/>
              <w:rPr>
                <w:rFonts w:ascii="Arial" w:hAnsi="Arial" w:cs="Arial"/>
                <w:sz w:val="18"/>
                <w:szCs w:val="18"/>
              </w:rPr>
            </w:pPr>
          </w:p>
        </w:tc>
      </w:tr>
      <w:tr w:rsidR="00071EFC" w:rsidRPr="00232036" w14:paraId="2B1E30EA" w14:textId="77777777" w:rsidTr="009A5134">
        <w:trPr>
          <w:trHeight w:val="148"/>
          <w:jc w:val="center"/>
        </w:trPr>
        <w:tc>
          <w:tcPr>
            <w:tcW w:w="2065" w:type="dxa"/>
            <w:vMerge/>
            <w:tcBorders>
              <w:left w:val="single" w:sz="4" w:space="0" w:color="auto"/>
              <w:right w:val="single" w:sz="4" w:space="0" w:color="auto"/>
            </w:tcBorders>
            <w:vAlign w:val="center"/>
          </w:tcPr>
          <w:p w14:paraId="6B3E712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587C081"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3F0FE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5F6F25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CA_n257K</w:t>
            </w:r>
          </w:p>
        </w:tc>
        <w:tc>
          <w:tcPr>
            <w:tcW w:w="749" w:type="dxa"/>
            <w:vMerge/>
            <w:tcBorders>
              <w:left w:val="single" w:sz="4" w:space="0" w:color="auto"/>
              <w:right w:val="single" w:sz="4" w:space="0" w:color="auto"/>
            </w:tcBorders>
            <w:vAlign w:val="center"/>
          </w:tcPr>
          <w:p w14:paraId="45F03496" w14:textId="77777777" w:rsidR="00071EFC" w:rsidRPr="00232036" w:rsidRDefault="00071EFC" w:rsidP="00071EFC">
            <w:pPr>
              <w:jc w:val="center"/>
              <w:rPr>
                <w:rFonts w:ascii="Arial" w:hAnsi="Arial" w:cs="Arial"/>
                <w:sz w:val="18"/>
                <w:szCs w:val="18"/>
              </w:rPr>
            </w:pPr>
          </w:p>
        </w:tc>
      </w:tr>
      <w:tr w:rsidR="00071EFC" w:rsidRPr="00232036" w14:paraId="79E098F4" w14:textId="77777777" w:rsidTr="009A5134">
        <w:trPr>
          <w:trHeight w:val="148"/>
          <w:jc w:val="center"/>
        </w:trPr>
        <w:tc>
          <w:tcPr>
            <w:tcW w:w="2065" w:type="dxa"/>
            <w:vMerge w:val="restart"/>
            <w:tcBorders>
              <w:left w:val="single" w:sz="4" w:space="0" w:color="auto"/>
              <w:right w:val="single" w:sz="4" w:space="0" w:color="auto"/>
            </w:tcBorders>
            <w:vAlign w:val="center"/>
          </w:tcPr>
          <w:p w14:paraId="4047535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CA_n78A-n257L</w:t>
            </w:r>
          </w:p>
        </w:tc>
        <w:tc>
          <w:tcPr>
            <w:tcW w:w="1980" w:type="dxa"/>
            <w:vMerge w:val="restart"/>
            <w:tcBorders>
              <w:left w:val="single" w:sz="4" w:space="0" w:color="auto"/>
              <w:right w:val="single" w:sz="4" w:space="0" w:color="auto"/>
            </w:tcBorders>
            <w:vAlign w:val="center"/>
          </w:tcPr>
          <w:p w14:paraId="0B55957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vMerge w:val="restart"/>
            <w:tcBorders>
              <w:left w:val="single" w:sz="4" w:space="0" w:color="auto"/>
              <w:right w:val="single" w:sz="4" w:space="0" w:color="auto"/>
            </w:tcBorders>
            <w:vAlign w:val="center"/>
          </w:tcPr>
          <w:p w14:paraId="6D52B9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199735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58EEA7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6AE494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3D27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0340B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B93B1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1DA9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ECD2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58A32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78125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C657C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562D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0A926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9F54F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8BF9A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F62941"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769980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BB560DB" w14:textId="77777777" w:rsidTr="009A5134">
        <w:trPr>
          <w:trHeight w:val="148"/>
          <w:jc w:val="center"/>
        </w:trPr>
        <w:tc>
          <w:tcPr>
            <w:tcW w:w="2065" w:type="dxa"/>
            <w:vMerge/>
            <w:tcBorders>
              <w:left w:val="single" w:sz="4" w:space="0" w:color="auto"/>
              <w:right w:val="single" w:sz="4" w:space="0" w:color="auto"/>
            </w:tcBorders>
            <w:vAlign w:val="center"/>
          </w:tcPr>
          <w:p w14:paraId="3858D43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2D2C48F"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ACB75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6FF0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136B5F5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3516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9E7F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F96BB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A7727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EF4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24B58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9C03C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4AA5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B01AD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02CC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73CF0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973B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039143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8C9489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7CF19A32" w14:textId="77777777" w:rsidR="00071EFC" w:rsidRPr="00232036" w:rsidRDefault="00071EFC" w:rsidP="00071EFC">
            <w:pPr>
              <w:jc w:val="center"/>
              <w:rPr>
                <w:rFonts w:ascii="Arial" w:hAnsi="Arial" w:cs="Arial"/>
                <w:sz w:val="18"/>
                <w:szCs w:val="18"/>
              </w:rPr>
            </w:pPr>
          </w:p>
        </w:tc>
      </w:tr>
      <w:tr w:rsidR="00071EFC" w:rsidRPr="00232036" w14:paraId="6814E4CC" w14:textId="77777777" w:rsidTr="009A5134">
        <w:trPr>
          <w:trHeight w:val="148"/>
          <w:jc w:val="center"/>
        </w:trPr>
        <w:tc>
          <w:tcPr>
            <w:tcW w:w="2065" w:type="dxa"/>
            <w:vMerge/>
            <w:tcBorders>
              <w:left w:val="single" w:sz="4" w:space="0" w:color="auto"/>
              <w:right w:val="single" w:sz="4" w:space="0" w:color="auto"/>
            </w:tcBorders>
            <w:vAlign w:val="center"/>
          </w:tcPr>
          <w:p w14:paraId="5851929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C718D5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B47037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5CB8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360DEA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E601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D294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185EF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3DAC2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02A3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3B8A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F139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B0F6E8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A0F45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DF66F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37CC6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E18B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BA2CFCC"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0A8D0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FD1A0DC" w14:textId="77777777" w:rsidR="00071EFC" w:rsidRPr="00232036" w:rsidRDefault="00071EFC" w:rsidP="00071EFC">
            <w:pPr>
              <w:jc w:val="center"/>
              <w:rPr>
                <w:rFonts w:ascii="Arial" w:hAnsi="Arial" w:cs="Arial"/>
                <w:sz w:val="18"/>
                <w:szCs w:val="18"/>
              </w:rPr>
            </w:pPr>
          </w:p>
        </w:tc>
      </w:tr>
      <w:tr w:rsidR="00071EFC" w:rsidRPr="00232036" w14:paraId="2B9639A5" w14:textId="77777777" w:rsidTr="009A5134">
        <w:trPr>
          <w:trHeight w:val="148"/>
          <w:jc w:val="center"/>
        </w:trPr>
        <w:tc>
          <w:tcPr>
            <w:tcW w:w="2065" w:type="dxa"/>
            <w:vMerge/>
            <w:tcBorders>
              <w:left w:val="single" w:sz="4" w:space="0" w:color="auto"/>
              <w:right w:val="single" w:sz="4" w:space="0" w:color="auto"/>
            </w:tcBorders>
            <w:vAlign w:val="center"/>
          </w:tcPr>
          <w:p w14:paraId="049A4DE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EAAC6E5"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89D19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6DE199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CA_n257L</w:t>
            </w:r>
          </w:p>
        </w:tc>
        <w:tc>
          <w:tcPr>
            <w:tcW w:w="749" w:type="dxa"/>
            <w:vMerge/>
            <w:tcBorders>
              <w:left w:val="single" w:sz="4" w:space="0" w:color="auto"/>
              <w:right w:val="single" w:sz="4" w:space="0" w:color="auto"/>
            </w:tcBorders>
            <w:vAlign w:val="center"/>
          </w:tcPr>
          <w:p w14:paraId="02B9C3B9" w14:textId="77777777" w:rsidR="00071EFC" w:rsidRPr="00232036" w:rsidRDefault="00071EFC" w:rsidP="00071EFC">
            <w:pPr>
              <w:jc w:val="center"/>
              <w:rPr>
                <w:rFonts w:ascii="Arial" w:hAnsi="Arial" w:cs="Arial"/>
                <w:sz w:val="18"/>
                <w:szCs w:val="18"/>
              </w:rPr>
            </w:pPr>
          </w:p>
        </w:tc>
      </w:tr>
      <w:tr w:rsidR="00071EFC" w:rsidRPr="00232036" w14:paraId="48820913" w14:textId="77777777" w:rsidTr="009A5134">
        <w:trPr>
          <w:trHeight w:val="148"/>
          <w:jc w:val="center"/>
        </w:trPr>
        <w:tc>
          <w:tcPr>
            <w:tcW w:w="2065" w:type="dxa"/>
            <w:vMerge w:val="restart"/>
            <w:tcBorders>
              <w:left w:val="single" w:sz="4" w:space="0" w:color="auto"/>
              <w:right w:val="single" w:sz="4" w:space="0" w:color="auto"/>
            </w:tcBorders>
            <w:vAlign w:val="center"/>
          </w:tcPr>
          <w:p w14:paraId="3D2E339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CA_n78A-n257M</w:t>
            </w:r>
          </w:p>
        </w:tc>
        <w:tc>
          <w:tcPr>
            <w:tcW w:w="1980" w:type="dxa"/>
            <w:vMerge w:val="restart"/>
            <w:tcBorders>
              <w:left w:val="single" w:sz="4" w:space="0" w:color="auto"/>
              <w:right w:val="single" w:sz="4" w:space="0" w:color="auto"/>
            </w:tcBorders>
            <w:vAlign w:val="center"/>
          </w:tcPr>
          <w:p w14:paraId="307D8DE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CA_n78A-n257A-</w:t>
            </w:r>
          </w:p>
        </w:tc>
        <w:tc>
          <w:tcPr>
            <w:tcW w:w="746" w:type="dxa"/>
            <w:vMerge w:val="restart"/>
            <w:tcBorders>
              <w:left w:val="single" w:sz="4" w:space="0" w:color="auto"/>
              <w:right w:val="single" w:sz="4" w:space="0" w:color="auto"/>
            </w:tcBorders>
            <w:vAlign w:val="center"/>
          </w:tcPr>
          <w:p w14:paraId="5BBAC3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6DD3A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101C4AC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6E85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31474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2C023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31A0D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F327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47CE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6B9C8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4824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BC5D3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5153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FBA41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D2F87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59305E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5782B4"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C3E2E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8B61FD6" w14:textId="77777777" w:rsidTr="009A5134">
        <w:trPr>
          <w:trHeight w:val="148"/>
          <w:jc w:val="center"/>
        </w:trPr>
        <w:tc>
          <w:tcPr>
            <w:tcW w:w="2065" w:type="dxa"/>
            <w:vMerge/>
            <w:tcBorders>
              <w:left w:val="single" w:sz="4" w:space="0" w:color="auto"/>
              <w:right w:val="single" w:sz="4" w:space="0" w:color="auto"/>
            </w:tcBorders>
            <w:vAlign w:val="center"/>
          </w:tcPr>
          <w:p w14:paraId="3FA2E8F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7D0BF2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E42DA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C8CA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3308472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9D5B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CB7B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3EE3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BAAD2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A9171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BD49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0B488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E9FD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B96F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00AB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257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5601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F93F05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779EA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D0D77B5" w14:textId="77777777" w:rsidR="00071EFC" w:rsidRPr="00232036" w:rsidRDefault="00071EFC" w:rsidP="00071EFC">
            <w:pPr>
              <w:jc w:val="center"/>
              <w:rPr>
                <w:rFonts w:ascii="Arial" w:hAnsi="Arial" w:cs="Arial"/>
                <w:sz w:val="18"/>
                <w:szCs w:val="18"/>
              </w:rPr>
            </w:pPr>
          </w:p>
        </w:tc>
      </w:tr>
      <w:tr w:rsidR="00071EFC" w:rsidRPr="00232036" w14:paraId="0BE60178" w14:textId="77777777" w:rsidTr="009A5134">
        <w:trPr>
          <w:trHeight w:val="148"/>
          <w:jc w:val="center"/>
        </w:trPr>
        <w:tc>
          <w:tcPr>
            <w:tcW w:w="2065" w:type="dxa"/>
            <w:vMerge/>
            <w:tcBorders>
              <w:left w:val="single" w:sz="4" w:space="0" w:color="auto"/>
              <w:right w:val="single" w:sz="4" w:space="0" w:color="auto"/>
            </w:tcBorders>
            <w:vAlign w:val="center"/>
          </w:tcPr>
          <w:p w14:paraId="0DF040B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4EF7C8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2883A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355D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7D53E0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DDD7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A99C2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7C94E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CE9B8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302C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32BFB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F274C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177314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4AA50B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E6D0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5C841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7AA13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1868FD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49306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CD2BE95" w14:textId="77777777" w:rsidR="00071EFC" w:rsidRPr="00232036" w:rsidRDefault="00071EFC" w:rsidP="00071EFC">
            <w:pPr>
              <w:jc w:val="center"/>
              <w:rPr>
                <w:rFonts w:ascii="Arial" w:hAnsi="Arial" w:cs="Arial"/>
                <w:sz w:val="18"/>
                <w:szCs w:val="18"/>
              </w:rPr>
            </w:pPr>
          </w:p>
        </w:tc>
      </w:tr>
      <w:tr w:rsidR="00071EFC" w:rsidRPr="00232036" w14:paraId="72BDB35C" w14:textId="77777777" w:rsidTr="009A5134">
        <w:trPr>
          <w:trHeight w:val="148"/>
          <w:jc w:val="center"/>
        </w:trPr>
        <w:tc>
          <w:tcPr>
            <w:tcW w:w="2065" w:type="dxa"/>
            <w:vMerge/>
            <w:tcBorders>
              <w:left w:val="single" w:sz="4" w:space="0" w:color="auto"/>
              <w:right w:val="single" w:sz="4" w:space="0" w:color="auto"/>
            </w:tcBorders>
            <w:vAlign w:val="center"/>
          </w:tcPr>
          <w:p w14:paraId="11D319E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A96A849"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30C2D6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3DB67D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CA_n257M</w:t>
            </w:r>
          </w:p>
        </w:tc>
        <w:tc>
          <w:tcPr>
            <w:tcW w:w="749" w:type="dxa"/>
            <w:vMerge/>
            <w:tcBorders>
              <w:left w:val="single" w:sz="4" w:space="0" w:color="auto"/>
              <w:right w:val="single" w:sz="4" w:space="0" w:color="auto"/>
            </w:tcBorders>
            <w:vAlign w:val="center"/>
          </w:tcPr>
          <w:p w14:paraId="1CF80AA9" w14:textId="77777777" w:rsidR="00071EFC" w:rsidRPr="00232036" w:rsidRDefault="00071EFC" w:rsidP="00071EFC">
            <w:pPr>
              <w:jc w:val="center"/>
              <w:rPr>
                <w:rFonts w:ascii="Arial" w:hAnsi="Arial" w:cs="Arial"/>
                <w:sz w:val="18"/>
                <w:szCs w:val="18"/>
              </w:rPr>
            </w:pPr>
          </w:p>
        </w:tc>
      </w:tr>
      <w:tr w:rsidR="00071EFC" w:rsidRPr="00232036" w14:paraId="1F974064" w14:textId="77777777" w:rsidTr="009A5134">
        <w:trPr>
          <w:trHeight w:val="148"/>
          <w:jc w:val="center"/>
        </w:trPr>
        <w:tc>
          <w:tcPr>
            <w:tcW w:w="2065" w:type="dxa"/>
            <w:vMerge w:val="restart"/>
            <w:tcBorders>
              <w:left w:val="single" w:sz="4" w:space="0" w:color="auto"/>
              <w:right w:val="single" w:sz="4" w:space="0" w:color="auto"/>
            </w:tcBorders>
            <w:vAlign w:val="center"/>
          </w:tcPr>
          <w:p w14:paraId="7296B29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tc>
        <w:tc>
          <w:tcPr>
            <w:tcW w:w="1980" w:type="dxa"/>
            <w:vMerge w:val="restart"/>
            <w:tcBorders>
              <w:left w:val="single" w:sz="4" w:space="0" w:color="auto"/>
              <w:right w:val="single" w:sz="4" w:space="0" w:color="auto"/>
            </w:tcBorders>
            <w:vAlign w:val="center"/>
          </w:tcPr>
          <w:p w14:paraId="1A4DAFC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tc>
        <w:tc>
          <w:tcPr>
            <w:tcW w:w="746" w:type="dxa"/>
            <w:vMerge w:val="restart"/>
            <w:tcBorders>
              <w:left w:val="single" w:sz="4" w:space="0" w:color="auto"/>
              <w:right w:val="single" w:sz="4" w:space="0" w:color="auto"/>
            </w:tcBorders>
            <w:vAlign w:val="center"/>
          </w:tcPr>
          <w:p w14:paraId="315E5C2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C02611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5252B0A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4FCA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51BC7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B28F9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E3B1E2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FF60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2CCF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2AB8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7FE092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B1AC2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263A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A2BEA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79A41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69853B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D00252"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32F5ED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E5EA28D" w14:textId="77777777" w:rsidTr="009A5134">
        <w:trPr>
          <w:trHeight w:val="148"/>
          <w:jc w:val="center"/>
        </w:trPr>
        <w:tc>
          <w:tcPr>
            <w:tcW w:w="2065" w:type="dxa"/>
            <w:vMerge/>
            <w:tcBorders>
              <w:left w:val="single" w:sz="4" w:space="0" w:color="auto"/>
              <w:right w:val="single" w:sz="4" w:space="0" w:color="auto"/>
            </w:tcBorders>
            <w:vAlign w:val="center"/>
          </w:tcPr>
          <w:p w14:paraId="088E0CA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C8831B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FE82B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DA78B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6054DC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ACDD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C1CE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2287AB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5F7FD2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B73F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040B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04171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35A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D1ED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9808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D860E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E2B8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D44F2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ED070C"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5343192" w14:textId="77777777" w:rsidR="00071EFC" w:rsidRPr="00232036" w:rsidRDefault="00071EFC" w:rsidP="00071EFC">
            <w:pPr>
              <w:jc w:val="center"/>
              <w:rPr>
                <w:rFonts w:ascii="Arial" w:hAnsi="Arial" w:cs="Arial"/>
                <w:sz w:val="18"/>
                <w:szCs w:val="18"/>
              </w:rPr>
            </w:pPr>
          </w:p>
        </w:tc>
      </w:tr>
      <w:tr w:rsidR="00071EFC" w:rsidRPr="00232036" w14:paraId="5EC7A984" w14:textId="77777777" w:rsidTr="009A5134">
        <w:trPr>
          <w:trHeight w:val="148"/>
          <w:jc w:val="center"/>
        </w:trPr>
        <w:tc>
          <w:tcPr>
            <w:tcW w:w="2065" w:type="dxa"/>
            <w:vMerge/>
            <w:tcBorders>
              <w:left w:val="single" w:sz="4" w:space="0" w:color="auto"/>
              <w:right w:val="single" w:sz="4" w:space="0" w:color="auto"/>
            </w:tcBorders>
            <w:vAlign w:val="center"/>
          </w:tcPr>
          <w:p w14:paraId="1F8EE65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8289A9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8C033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7843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00CC07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35543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C3A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8CAC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AC0DAF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9D4D7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4B17A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C43A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DF960F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08A9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6277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29E2D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3474D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C74344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055FA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63372CA" w14:textId="77777777" w:rsidR="00071EFC" w:rsidRPr="00232036" w:rsidRDefault="00071EFC" w:rsidP="00071EFC">
            <w:pPr>
              <w:jc w:val="center"/>
              <w:rPr>
                <w:rFonts w:ascii="Arial" w:hAnsi="Arial" w:cs="Arial"/>
                <w:sz w:val="18"/>
                <w:szCs w:val="18"/>
              </w:rPr>
            </w:pPr>
          </w:p>
        </w:tc>
      </w:tr>
      <w:tr w:rsidR="00071EFC" w:rsidRPr="00232036" w14:paraId="29A2814F" w14:textId="77777777" w:rsidTr="009A5134">
        <w:trPr>
          <w:trHeight w:val="148"/>
          <w:jc w:val="center"/>
        </w:trPr>
        <w:tc>
          <w:tcPr>
            <w:tcW w:w="2065" w:type="dxa"/>
            <w:vMerge/>
            <w:tcBorders>
              <w:left w:val="single" w:sz="4" w:space="0" w:color="auto"/>
              <w:right w:val="single" w:sz="4" w:space="0" w:color="auto"/>
            </w:tcBorders>
            <w:vAlign w:val="center"/>
          </w:tcPr>
          <w:p w14:paraId="2CBF09A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7E1A681"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66BD79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0DDBDD4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6C47F7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5A41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08B27F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880C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F494E4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4CF1C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4E34B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D599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35FDF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0576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97EA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07112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92A12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1F68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E6F1E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7DAA2C0" w14:textId="77777777" w:rsidR="00071EFC" w:rsidRPr="00232036" w:rsidRDefault="00071EFC" w:rsidP="00071EFC">
            <w:pPr>
              <w:jc w:val="center"/>
              <w:rPr>
                <w:rFonts w:ascii="Arial" w:hAnsi="Arial" w:cs="Arial"/>
                <w:sz w:val="18"/>
                <w:szCs w:val="18"/>
              </w:rPr>
            </w:pPr>
          </w:p>
        </w:tc>
      </w:tr>
      <w:tr w:rsidR="00071EFC" w:rsidRPr="00232036" w14:paraId="11284740" w14:textId="77777777" w:rsidTr="009A5134">
        <w:trPr>
          <w:trHeight w:val="148"/>
          <w:jc w:val="center"/>
        </w:trPr>
        <w:tc>
          <w:tcPr>
            <w:tcW w:w="2065" w:type="dxa"/>
            <w:vMerge/>
            <w:tcBorders>
              <w:left w:val="single" w:sz="4" w:space="0" w:color="auto"/>
              <w:right w:val="single" w:sz="4" w:space="0" w:color="auto"/>
            </w:tcBorders>
            <w:vAlign w:val="center"/>
          </w:tcPr>
          <w:p w14:paraId="5A477A3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3281A2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480D8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FBFA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56D86C2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7BA60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094F4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3447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B3E6A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A48A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6912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4EED1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F4C0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8527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4C002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AFAD2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9316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4E24B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886D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64D66D34" w14:textId="77777777" w:rsidR="00071EFC" w:rsidRPr="00232036" w:rsidRDefault="00071EFC" w:rsidP="00071EFC">
            <w:pPr>
              <w:jc w:val="center"/>
              <w:rPr>
                <w:rFonts w:ascii="Arial" w:hAnsi="Arial" w:cs="Arial"/>
                <w:sz w:val="18"/>
                <w:szCs w:val="18"/>
              </w:rPr>
            </w:pPr>
          </w:p>
        </w:tc>
      </w:tr>
      <w:tr w:rsidR="00071EFC" w:rsidRPr="00232036" w14:paraId="05CAEFE1" w14:textId="77777777" w:rsidTr="009A5134">
        <w:trPr>
          <w:trHeight w:val="148"/>
          <w:jc w:val="center"/>
        </w:trPr>
        <w:tc>
          <w:tcPr>
            <w:tcW w:w="2065" w:type="dxa"/>
            <w:vMerge w:val="restart"/>
            <w:tcBorders>
              <w:left w:val="single" w:sz="4" w:space="0" w:color="auto"/>
              <w:right w:val="single" w:sz="4" w:space="0" w:color="auto"/>
            </w:tcBorders>
            <w:vAlign w:val="center"/>
          </w:tcPr>
          <w:p w14:paraId="5142102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CA_n78A-n258G</w:t>
            </w:r>
          </w:p>
        </w:tc>
        <w:tc>
          <w:tcPr>
            <w:tcW w:w="1980" w:type="dxa"/>
            <w:vMerge w:val="restart"/>
            <w:tcBorders>
              <w:left w:val="single" w:sz="4" w:space="0" w:color="auto"/>
              <w:right w:val="single" w:sz="4" w:space="0" w:color="auto"/>
            </w:tcBorders>
            <w:vAlign w:val="center"/>
          </w:tcPr>
          <w:p w14:paraId="6E739BC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p w14:paraId="642D520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CA_n78A-n258G</w:t>
            </w:r>
          </w:p>
        </w:tc>
        <w:tc>
          <w:tcPr>
            <w:tcW w:w="746" w:type="dxa"/>
            <w:vMerge w:val="restart"/>
            <w:tcBorders>
              <w:left w:val="single" w:sz="4" w:space="0" w:color="auto"/>
              <w:right w:val="single" w:sz="4" w:space="0" w:color="auto"/>
            </w:tcBorders>
            <w:vAlign w:val="center"/>
          </w:tcPr>
          <w:p w14:paraId="39AFC9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7CA80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1EA1BD0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DD0C2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2936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C25344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A53057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E05B4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EE09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F15A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7246A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0C98E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51A6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7660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63BEE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A01D3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8D39F2"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56F4BB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5AC0CD6" w14:textId="77777777" w:rsidTr="009A5134">
        <w:trPr>
          <w:trHeight w:val="148"/>
          <w:jc w:val="center"/>
        </w:trPr>
        <w:tc>
          <w:tcPr>
            <w:tcW w:w="2065" w:type="dxa"/>
            <w:vMerge/>
            <w:tcBorders>
              <w:left w:val="single" w:sz="4" w:space="0" w:color="auto"/>
              <w:right w:val="single" w:sz="4" w:space="0" w:color="auto"/>
            </w:tcBorders>
            <w:vAlign w:val="center"/>
          </w:tcPr>
          <w:p w14:paraId="5561494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046028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8DB38E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21C8A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541CBD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93A0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70E2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CAD399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8806F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97FFD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37C98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3A50A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133E02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E2AB2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21CC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6AAAD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BEE4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252107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4DB39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CEE8689" w14:textId="77777777" w:rsidR="00071EFC" w:rsidRPr="00232036" w:rsidRDefault="00071EFC" w:rsidP="00071EFC">
            <w:pPr>
              <w:jc w:val="center"/>
              <w:rPr>
                <w:rFonts w:ascii="Arial" w:hAnsi="Arial" w:cs="Arial"/>
                <w:sz w:val="18"/>
                <w:szCs w:val="18"/>
              </w:rPr>
            </w:pPr>
          </w:p>
        </w:tc>
      </w:tr>
      <w:tr w:rsidR="00071EFC" w:rsidRPr="00232036" w14:paraId="40571002" w14:textId="77777777" w:rsidTr="009A5134">
        <w:trPr>
          <w:trHeight w:val="148"/>
          <w:jc w:val="center"/>
        </w:trPr>
        <w:tc>
          <w:tcPr>
            <w:tcW w:w="2065" w:type="dxa"/>
            <w:vMerge/>
            <w:tcBorders>
              <w:left w:val="single" w:sz="4" w:space="0" w:color="auto"/>
              <w:right w:val="single" w:sz="4" w:space="0" w:color="auto"/>
            </w:tcBorders>
            <w:vAlign w:val="center"/>
          </w:tcPr>
          <w:p w14:paraId="44754A2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2A9AC6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247D2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55B0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4A5D4C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85B88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9A9B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83AFF1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A58E62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F81527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4638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3ED0F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66E8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035E7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F4C9B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8F58E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7270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4520DE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EB397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D097EED" w14:textId="77777777" w:rsidR="00071EFC" w:rsidRPr="00232036" w:rsidRDefault="00071EFC" w:rsidP="00071EFC">
            <w:pPr>
              <w:jc w:val="center"/>
              <w:rPr>
                <w:rFonts w:ascii="Arial" w:hAnsi="Arial" w:cs="Arial"/>
                <w:sz w:val="18"/>
                <w:szCs w:val="18"/>
              </w:rPr>
            </w:pPr>
          </w:p>
        </w:tc>
      </w:tr>
      <w:tr w:rsidR="00071EFC" w:rsidRPr="00232036" w14:paraId="49A8E199" w14:textId="77777777" w:rsidTr="009A5134">
        <w:trPr>
          <w:trHeight w:val="148"/>
          <w:jc w:val="center"/>
        </w:trPr>
        <w:tc>
          <w:tcPr>
            <w:tcW w:w="2065" w:type="dxa"/>
            <w:vMerge/>
            <w:tcBorders>
              <w:left w:val="single" w:sz="4" w:space="0" w:color="auto"/>
              <w:right w:val="single" w:sz="4" w:space="0" w:color="auto"/>
            </w:tcBorders>
            <w:vAlign w:val="center"/>
          </w:tcPr>
          <w:p w14:paraId="670DE24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AADED66"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D7919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49CE6D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0F4AF515" w14:textId="77777777" w:rsidR="00071EFC" w:rsidRPr="00232036" w:rsidRDefault="00071EFC" w:rsidP="00071EFC">
            <w:pPr>
              <w:jc w:val="center"/>
              <w:rPr>
                <w:rFonts w:ascii="Arial" w:hAnsi="Arial" w:cs="Arial"/>
                <w:sz w:val="18"/>
                <w:szCs w:val="18"/>
              </w:rPr>
            </w:pPr>
          </w:p>
        </w:tc>
      </w:tr>
      <w:tr w:rsidR="00071EFC" w:rsidRPr="00232036" w14:paraId="62E4FE23" w14:textId="77777777" w:rsidTr="009A5134">
        <w:trPr>
          <w:trHeight w:val="148"/>
          <w:jc w:val="center"/>
        </w:trPr>
        <w:tc>
          <w:tcPr>
            <w:tcW w:w="2065" w:type="dxa"/>
            <w:vMerge w:val="restart"/>
            <w:tcBorders>
              <w:left w:val="single" w:sz="4" w:space="0" w:color="auto"/>
              <w:right w:val="single" w:sz="4" w:space="0" w:color="auto"/>
            </w:tcBorders>
            <w:vAlign w:val="center"/>
          </w:tcPr>
          <w:p w14:paraId="6EE3828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CA_n78A-n258H</w:t>
            </w:r>
          </w:p>
        </w:tc>
        <w:tc>
          <w:tcPr>
            <w:tcW w:w="1980" w:type="dxa"/>
            <w:vMerge w:val="restart"/>
            <w:tcBorders>
              <w:left w:val="single" w:sz="4" w:space="0" w:color="auto"/>
              <w:right w:val="single" w:sz="4" w:space="0" w:color="auto"/>
            </w:tcBorders>
            <w:vAlign w:val="center"/>
          </w:tcPr>
          <w:p w14:paraId="2914182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p w14:paraId="02EEEA7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CA_n78A-n258G</w:t>
            </w:r>
          </w:p>
          <w:p w14:paraId="22A63C8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CA_n78A-n258H</w:t>
            </w:r>
          </w:p>
        </w:tc>
        <w:tc>
          <w:tcPr>
            <w:tcW w:w="746" w:type="dxa"/>
            <w:vMerge w:val="restart"/>
            <w:tcBorders>
              <w:left w:val="single" w:sz="4" w:space="0" w:color="auto"/>
              <w:right w:val="single" w:sz="4" w:space="0" w:color="auto"/>
            </w:tcBorders>
            <w:vAlign w:val="center"/>
          </w:tcPr>
          <w:p w14:paraId="5E6C40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79F4BB8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3CCB429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C6BA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EEA9C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F518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9C2900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81D45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6104A9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A0A9D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451FA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F3C7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420B1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AFD64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2BD589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4FC3BB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8B0756"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5FA548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5074940" w14:textId="77777777" w:rsidTr="009A5134">
        <w:trPr>
          <w:trHeight w:val="148"/>
          <w:jc w:val="center"/>
        </w:trPr>
        <w:tc>
          <w:tcPr>
            <w:tcW w:w="2065" w:type="dxa"/>
            <w:vMerge/>
            <w:tcBorders>
              <w:left w:val="single" w:sz="4" w:space="0" w:color="auto"/>
              <w:right w:val="single" w:sz="4" w:space="0" w:color="auto"/>
            </w:tcBorders>
            <w:vAlign w:val="center"/>
          </w:tcPr>
          <w:p w14:paraId="05F65F6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7B5DDD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70C2D2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2D76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502BE3C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CD86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DA64FB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04C7F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1C0C2E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B00DC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0A70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A8313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187C5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A2C5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90ED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5F007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46317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88B030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0084C7"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6F2A095" w14:textId="77777777" w:rsidR="00071EFC" w:rsidRPr="00232036" w:rsidRDefault="00071EFC" w:rsidP="00071EFC">
            <w:pPr>
              <w:jc w:val="center"/>
              <w:rPr>
                <w:rFonts w:ascii="Arial" w:hAnsi="Arial" w:cs="Arial"/>
                <w:sz w:val="18"/>
                <w:szCs w:val="18"/>
              </w:rPr>
            </w:pPr>
          </w:p>
        </w:tc>
      </w:tr>
      <w:tr w:rsidR="00071EFC" w:rsidRPr="00232036" w14:paraId="7774B8BC" w14:textId="77777777" w:rsidTr="009A5134">
        <w:trPr>
          <w:trHeight w:val="148"/>
          <w:jc w:val="center"/>
        </w:trPr>
        <w:tc>
          <w:tcPr>
            <w:tcW w:w="2065" w:type="dxa"/>
            <w:vMerge/>
            <w:tcBorders>
              <w:left w:val="single" w:sz="4" w:space="0" w:color="auto"/>
              <w:right w:val="single" w:sz="4" w:space="0" w:color="auto"/>
            </w:tcBorders>
            <w:vAlign w:val="center"/>
          </w:tcPr>
          <w:p w14:paraId="7391DCE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DD4CD7B"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7DBC4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1A7D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453A0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387C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FF3B5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69405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7B4D52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F6120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C1608C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45C880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CDB29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C357A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0774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4044E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45C4F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3A1565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7982E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39F75BD" w14:textId="77777777" w:rsidR="00071EFC" w:rsidRPr="00232036" w:rsidRDefault="00071EFC" w:rsidP="00071EFC">
            <w:pPr>
              <w:jc w:val="center"/>
              <w:rPr>
                <w:rFonts w:ascii="Arial" w:hAnsi="Arial" w:cs="Arial"/>
                <w:sz w:val="18"/>
                <w:szCs w:val="18"/>
              </w:rPr>
            </w:pPr>
          </w:p>
        </w:tc>
      </w:tr>
      <w:tr w:rsidR="00071EFC" w:rsidRPr="00232036" w14:paraId="64D890EA" w14:textId="77777777" w:rsidTr="009A5134">
        <w:trPr>
          <w:trHeight w:val="148"/>
          <w:jc w:val="center"/>
        </w:trPr>
        <w:tc>
          <w:tcPr>
            <w:tcW w:w="2065" w:type="dxa"/>
            <w:vMerge/>
            <w:tcBorders>
              <w:left w:val="single" w:sz="4" w:space="0" w:color="auto"/>
              <w:right w:val="single" w:sz="4" w:space="0" w:color="auto"/>
            </w:tcBorders>
            <w:vAlign w:val="center"/>
          </w:tcPr>
          <w:p w14:paraId="53E005C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44A51F9"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42379D8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AA2A58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7CB5C878" w14:textId="77777777" w:rsidR="00071EFC" w:rsidRPr="00232036" w:rsidRDefault="00071EFC" w:rsidP="00071EFC">
            <w:pPr>
              <w:jc w:val="center"/>
              <w:rPr>
                <w:rFonts w:ascii="Arial" w:hAnsi="Arial" w:cs="Arial"/>
                <w:sz w:val="18"/>
                <w:szCs w:val="18"/>
              </w:rPr>
            </w:pPr>
          </w:p>
        </w:tc>
      </w:tr>
      <w:tr w:rsidR="00071EFC" w:rsidRPr="00232036" w14:paraId="6DADFB69" w14:textId="77777777" w:rsidTr="009A5134">
        <w:trPr>
          <w:trHeight w:val="148"/>
          <w:jc w:val="center"/>
        </w:trPr>
        <w:tc>
          <w:tcPr>
            <w:tcW w:w="2065" w:type="dxa"/>
            <w:vMerge w:val="restart"/>
            <w:tcBorders>
              <w:left w:val="single" w:sz="4" w:space="0" w:color="auto"/>
              <w:right w:val="single" w:sz="4" w:space="0" w:color="auto"/>
            </w:tcBorders>
            <w:vAlign w:val="center"/>
          </w:tcPr>
          <w:p w14:paraId="633C3B7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CA_n78A-n258I</w:t>
            </w:r>
          </w:p>
        </w:tc>
        <w:tc>
          <w:tcPr>
            <w:tcW w:w="1980" w:type="dxa"/>
            <w:vMerge w:val="restart"/>
            <w:tcBorders>
              <w:left w:val="single" w:sz="4" w:space="0" w:color="auto"/>
              <w:right w:val="single" w:sz="4" w:space="0" w:color="auto"/>
            </w:tcBorders>
            <w:vAlign w:val="center"/>
          </w:tcPr>
          <w:p w14:paraId="18C1677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p w14:paraId="4EAB456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CA_n78A-n258G</w:t>
            </w:r>
          </w:p>
          <w:p w14:paraId="1B916B7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CA_n78A-n258H</w:t>
            </w:r>
          </w:p>
          <w:p w14:paraId="34D463D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CA_n78A-n258I</w:t>
            </w:r>
          </w:p>
        </w:tc>
        <w:tc>
          <w:tcPr>
            <w:tcW w:w="746" w:type="dxa"/>
            <w:vMerge w:val="restart"/>
            <w:tcBorders>
              <w:left w:val="single" w:sz="4" w:space="0" w:color="auto"/>
              <w:right w:val="single" w:sz="4" w:space="0" w:color="auto"/>
            </w:tcBorders>
            <w:vAlign w:val="center"/>
          </w:tcPr>
          <w:p w14:paraId="5305E32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3E818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A075F9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EB0D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694C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A630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3AE6A5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531E7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90513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988DE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2DE426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A57A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E4EC7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F4D64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704042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0209700"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DA961"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4767A1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0461163" w14:textId="77777777" w:rsidTr="009A5134">
        <w:trPr>
          <w:trHeight w:val="148"/>
          <w:jc w:val="center"/>
        </w:trPr>
        <w:tc>
          <w:tcPr>
            <w:tcW w:w="2065" w:type="dxa"/>
            <w:vMerge/>
            <w:tcBorders>
              <w:left w:val="single" w:sz="4" w:space="0" w:color="auto"/>
              <w:right w:val="single" w:sz="4" w:space="0" w:color="auto"/>
            </w:tcBorders>
            <w:vAlign w:val="center"/>
          </w:tcPr>
          <w:p w14:paraId="4692CCC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8C6BBD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B21273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EAF3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D8C53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5967F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FF557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371A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6F64EC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23A1AF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A293F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B6EA1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E410E3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CBDD7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FB73D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49720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4C58B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9982E12"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2C351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0FE8BCE" w14:textId="77777777" w:rsidR="00071EFC" w:rsidRPr="00232036" w:rsidRDefault="00071EFC" w:rsidP="00071EFC">
            <w:pPr>
              <w:jc w:val="center"/>
              <w:rPr>
                <w:rFonts w:ascii="Arial" w:hAnsi="Arial" w:cs="Arial"/>
                <w:sz w:val="18"/>
                <w:szCs w:val="18"/>
              </w:rPr>
            </w:pPr>
          </w:p>
        </w:tc>
      </w:tr>
      <w:tr w:rsidR="00071EFC" w:rsidRPr="00232036" w14:paraId="189B79D7" w14:textId="77777777" w:rsidTr="009A5134">
        <w:trPr>
          <w:trHeight w:val="148"/>
          <w:jc w:val="center"/>
        </w:trPr>
        <w:tc>
          <w:tcPr>
            <w:tcW w:w="2065" w:type="dxa"/>
            <w:vMerge/>
            <w:tcBorders>
              <w:left w:val="single" w:sz="4" w:space="0" w:color="auto"/>
              <w:right w:val="single" w:sz="4" w:space="0" w:color="auto"/>
            </w:tcBorders>
            <w:vAlign w:val="center"/>
          </w:tcPr>
          <w:p w14:paraId="7B15DB9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0969E9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D4E628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26381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2C43D2E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0FED95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E578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4933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C5344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16E8D6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3301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4BD4E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7D71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6C39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2DFD4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FE571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03C56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55D1732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3AA86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85B7B71" w14:textId="77777777" w:rsidR="00071EFC" w:rsidRPr="00232036" w:rsidRDefault="00071EFC" w:rsidP="00071EFC">
            <w:pPr>
              <w:jc w:val="center"/>
              <w:rPr>
                <w:rFonts w:ascii="Arial" w:hAnsi="Arial" w:cs="Arial"/>
                <w:sz w:val="18"/>
                <w:szCs w:val="18"/>
              </w:rPr>
            </w:pPr>
          </w:p>
        </w:tc>
      </w:tr>
      <w:tr w:rsidR="00071EFC" w:rsidRPr="00232036" w14:paraId="5DFA8187" w14:textId="77777777" w:rsidTr="009A5134">
        <w:trPr>
          <w:trHeight w:val="148"/>
          <w:jc w:val="center"/>
        </w:trPr>
        <w:tc>
          <w:tcPr>
            <w:tcW w:w="2065" w:type="dxa"/>
            <w:vMerge/>
            <w:tcBorders>
              <w:left w:val="single" w:sz="4" w:space="0" w:color="auto"/>
              <w:right w:val="single" w:sz="4" w:space="0" w:color="auto"/>
            </w:tcBorders>
            <w:vAlign w:val="center"/>
          </w:tcPr>
          <w:p w14:paraId="1F9DF42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9ABC40D"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D8CD85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3F53CB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0CB02EA7" w14:textId="77777777" w:rsidR="00071EFC" w:rsidRPr="00232036" w:rsidRDefault="00071EFC" w:rsidP="00071EFC">
            <w:pPr>
              <w:jc w:val="center"/>
              <w:rPr>
                <w:rFonts w:ascii="Arial" w:hAnsi="Arial" w:cs="Arial"/>
                <w:sz w:val="18"/>
                <w:szCs w:val="18"/>
              </w:rPr>
            </w:pPr>
          </w:p>
        </w:tc>
      </w:tr>
      <w:tr w:rsidR="00071EFC" w:rsidRPr="00232036" w14:paraId="6A2E7BC7" w14:textId="77777777" w:rsidTr="009A5134">
        <w:trPr>
          <w:trHeight w:val="148"/>
          <w:jc w:val="center"/>
        </w:trPr>
        <w:tc>
          <w:tcPr>
            <w:tcW w:w="2065" w:type="dxa"/>
            <w:vMerge w:val="restart"/>
            <w:tcBorders>
              <w:left w:val="single" w:sz="4" w:space="0" w:color="auto"/>
              <w:right w:val="single" w:sz="4" w:space="0" w:color="auto"/>
            </w:tcBorders>
            <w:vAlign w:val="center"/>
          </w:tcPr>
          <w:p w14:paraId="6E47EF1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CA_n78A-n258J</w:t>
            </w:r>
          </w:p>
        </w:tc>
        <w:tc>
          <w:tcPr>
            <w:tcW w:w="1980" w:type="dxa"/>
            <w:vMerge w:val="restart"/>
            <w:tcBorders>
              <w:left w:val="single" w:sz="4" w:space="0" w:color="auto"/>
              <w:right w:val="single" w:sz="4" w:space="0" w:color="auto"/>
            </w:tcBorders>
            <w:vAlign w:val="center"/>
          </w:tcPr>
          <w:p w14:paraId="58ACE18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p w14:paraId="7B56037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CA_n78A-n258G</w:t>
            </w:r>
          </w:p>
          <w:p w14:paraId="2DCECD6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CA_n78A-n258H</w:t>
            </w:r>
          </w:p>
          <w:p w14:paraId="71A9FF7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CA_n78A-n258I</w:t>
            </w:r>
          </w:p>
          <w:p w14:paraId="21B97FE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CA_n78A-n258J</w:t>
            </w:r>
          </w:p>
        </w:tc>
        <w:tc>
          <w:tcPr>
            <w:tcW w:w="746" w:type="dxa"/>
            <w:vMerge w:val="restart"/>
            <w:tcBorders>
              <w:left w:val="single" w:sz="4" w:space="0" w:color="auto"/>
              <w:right w:val="single" w:sz="4" w:space="0" w:color="auto"/>
            </w:tcBorders>
            <w:vAlign w:val="center"/>
          </w:tcPr>
          <w:p w14:paraId="646C59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2BA3C7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526F0F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F75FC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21BD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B7CC0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BF454E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6920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228CC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37FA1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61E65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CD589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CD58C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0D47B5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28C0A9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17F7B8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B3C69D"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45D7283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7C02162" w14:textId="77777777" w:rsidTr="009A5134">
        <w:trPr>
          <w:trHeight w:val="148"/>
          <w:jc w:val="center"/>
        </w:trPr>
        <w:tc>
          <w:tcPr>
            <w:tcW w:w="2065" w:type="dxa"/>
            <w:vMerge/>
            <w:tcBorders>
              <w:left w:val="single" w:sz="4" w:space="0" w:color="auto"/>
              <w:right w:val="single" w:sz="4" w:space="0" w:color="auto"/>
            </w:tcBorders>
            <w:vAlign w:val="center"/>
          </w:tcPr>
          <w:p w14:paraId="144F822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94195A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416B59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41CCE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55EB2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FD55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CA08E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C5625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15A48F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FAF2A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02A9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73D70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20B0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1EDD0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127C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F35CF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E697E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02C28A1"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1F743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6BB3A80" w14:textId="77777777" w:rsidR="00071EFC" w:rsidRPr="00232036" w:rsidRDefault="00071EFC" w:rsidP="00071EFC">
            <w:pPr>
              <w:jc w:val="center"/>
              <w:rPr>
                <w:rFonts w:ascii="Arial" w:hAnsi="Arial" w:cs="Arial"/>
                <w:sz w:val="18"/>
                <w:szCs w:val="18"/>
              </w:rPr>
            </w:pPr>
          </w:p>
        </w:tc>
      </w:tr>
      <w:tr w:rsidR="00071EFC" w:rsidRPr="00232036" w14:paraId="311E7213" w14:textId="77777777" w:rsidTr="009A5134">
        <w:trPr>
          <w:trHeight w:val="148"/>
          <w:jc w:val="center"/>
        </w:trPr>
        <w:tc>
          <w:tcPr>
            <w:tcW w:w="2065" w:type="dxa"/>
            <w:vMerge/>
            <w:tcBorders>
              <w:left w:val="single" w:sz="4" w:space="0" w:color="auto"/>
              <w:right w:val="single" w:sz="4" w:space="0" w:color="auto"/>
            </w:tcBorders>
            <w:vAlign w:val="center"/>
          </w:tcPr>
          <w:p w14:paraId="30CD811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6DF57E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13C2A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31E5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713ACC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CDD9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F14AE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72FE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18A379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E84163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542A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3E861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4EEAA6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0C0B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01E746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3F1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433A4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C32BC7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751EA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52615C8" w14:textId="77777777" w:rsidR="00071EFC" w:rsidRPr="00232036" w:rsidRDefault="00071EFC" w:rsidP="00071EFC">
            <w:pPr>
              <w:jc w:val="center"/>
              <w:rPr>
                <w:rFonts w:ascii="Arial" w:hAnsi="Arial" w:cs="Arial"/>
                <w:sz w:val="18"/>
                <w:szCs w:val="18"/>
              </w:rPr>
            </w:pPr>
          </w:p>
        </w:tc>
      </w:tr>
      <w:tr w:rsidR="00071EFC" w:rsidRPr="00232036" w14:paraId="4EB29CDC" w14:textId="77777777" w:rsidTr="009A5134">
        <w:trPr>
          <w:trHeight w:val="148"/>
          <w:jc w:val="center"/>
        </w:trPr>
        <w:tc>
          <w:tcPr>
            <w:tcW w:w="2065" w:type="dxa"/>
            <w:vMerge/>
            <w:tcBorders>
              <w:left w:val="single" w:sz="4" w:space="0" w:color="auto"/>
              <w:right w:val="single" w:sz="4" w:space="0" w:color="auto"/>
            </w:tcBorders>
            <w:vAlign w:val="center"/>
          </w:tcPr>
          <w:p w14:paraId="780B034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98922AA"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7D03C1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141E76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6FA60249" w14:textId="77777777" w:rsidR="00071EFC" w:rsidRPr="00232036" w:rsidRDefault="00071EFC" w:rsidP="00071EFC">
            <w:pPr>
              <w:jc w:val="center"/>
              <w:rPr>
                <w:rFonts w:ascii="Arial" w:hAnsi="Arial" w:cs="Arial"/>
                <w:sz w:val="18"/>
                <w:szCs w:val="18"/>
              </w:rPr>
            </w:pPr>
          </w:p>
        </w:tc>
      </w:tr>
      <w:tr w:rsidR="00071EFC" w:rsidRPr="00232036" w14:paraId="0E53FD3E" w14:textId="77777777" w:rsidTr="009A5134">
        <w:trPr>
          <w:trHeight w:val="148"/>
          <w:jc w:val="center"/>
        </w:trPr>
        <w:tc>
          <w:tcPr>
            <w:tcW w:w="2065" w:type="dxa"/>
            <w:vMerge w:val="restart"/>
            <w:tcBorders>
              <w:left w:val="single" w:sz="4" w:space="0" w:color="auto"/>
              <w:right w:val="single" w:sz="4" w:space="0" w:color="auto"/>
            </w:tcBorders>
            <w:vAlign w:val="center"/>
          </w:tcPr>
          <w:p w14:paraId="353884F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CA_n78A-n258K</w:t>
            </w:r>
          </w:p>
        </w:tc>
        <w:tc>
          <w:tcPr>
            <w:tcW w:w="1980" w:type="dxa"/>
            <w:vMerge w:val="restart"/>
            <w:tcBorders>
              <w:left w:val="single" w:sz="4" w:space="0" w:color="auto"/>
              <w:right w:val="single" w:sz="4" w:space="0" w:color="auto"/>
            </w:tcBorders>
            <w:vAlign w:val="center"/>
          </w:tcPr>
          <w:p w14:paraId="5451671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p w14:paraId="51ECF77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CA_n78A-n258G</w:t>
            </w:r>
          </w:p>
          <w:p w14:paraId="0ADF1BE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CA_n78A-n258H</w:t>
            </w:r>
          </w:p>
          <w:p w14:paraId="2C3D335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CA_n78A-n258I</w:t>
            </w:r>
          </w:p>
          <w:p w14:paraId="42E6AD8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CA_n78A-n258J</w:t>
            </w:r>
          </w:p>
          <w:p w14:paraId="269CCF1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CA_n78A-n258K</w:t>
            </w:r>
          </w:p>
        </w:tc>
        <w:tc>
          <w:tcPr>
            <w:tcW w:w="746" w:type="dxa"/>
            <w:vMerge w:val="restart"/>
            <w:tcBorders>
              <w:left w:val="single" w:sz="4" w:space="0" w:color="auto"/>
              <w:right w:val="single" w:sz="4" w:space="0" w:color="auto"/>
            </w:tcBorders>
            <w:vAlign w:val="center"/>
          </w:tcPr>
          <w:p w14:paraId="68C284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94F90A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4C6D32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3859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CAC7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E6733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833EDC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B3663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A0A91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E8482F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A232B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80C4F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11F95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496AF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3DF825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097A69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DF7D33"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CD2CE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5E9C08F" w14:textId="77777777" w:rsidTr="009A5134">
        <w:trPr>
          <w:trHeight w:val="148"/>
          <w:jc w:val="center"/>
        </w:trPr>
        <w:tc>
          <w:tcPr>
            <w:tcW w:w="2065" w:type="dxa"/>
            <w:vMerge/>
            <w:tcBorders>
              <w:left w:val="single" w:sz="4" w:space="0" w:color="auto"/>
              <w:right w:val="single" w:sz="4" w:space="0" w:color="auto"/>
            </w:tcBorders>
            <w:vAlign w:val="center"/>
          </w:tcPr>
          <w:p w14:paraId="4726EF8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BC06DEE"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046136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6375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31A7CDC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8D9B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008B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CAB8B8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C14B09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0C705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20EF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08EACA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832E8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F9CEE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72948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0B9A2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C998B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19985E3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62C97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9D75BCE" w14:textId="77777777" w:rsidR="00071EFC" w:rsidRPr="00232036" w:rsidRDefault="00071EFC" w:rsidP="00071EFC">
            <w:pPr>
              <w:jc w:val="center"/>
              <w:rPr>
                <w:rFonts w:ascii="Arial" w:hAnsi="Arial" w:cs="Arial"/>
                <w:sz w:val="18"/>
                <w:szCs w:val="18"/>
              </w:rPr>
            </w:pPr>
          </w:p>
        </w:tc>
      </w:tr>
      <w:tr w:rsidR="00071EFC" w:rsidRPr="00232036" w14:paraId="379AD0A0" w14:textId="77777777" w:rsidTr="009A5134">
        <w:trPr>
          <w:trHeight w:val="148"/>
          <w:jc w:val="center"/>
        </w:trPr>
        <w:tc>
          <w:tcPr>
            <w:tcW w:w="2065" w:type="dxa"/>
            <w:vMerge/>
            <w:tcBorders>
              <w:left w:val="single" w:sz="4" w:space="0" w:color="auto"/>
              <w:right w:val="single" w:sz="4" w:space="0" w:color="auto"/>
            </w:tcBorders>
            <w:vAlign w:val="center"/>
          </w:tcPr>
          <w:p w14:paraId="438CF5C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1BEC11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E0286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F701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C10080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11C9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B6AC5E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3709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C71AAF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FB9603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ACC93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0B015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E34C2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91BAE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60127D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1E1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7273E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798E99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47262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4901C4E" w14:textId="77777777" w:rsidR="00071EFC" w:rsidRPr="00232036" w:rsidRDefault="00071EFC" w:rsidP="00071EFC">
            <w:pPr>
              <w:jc w:val="center"/>
              <w:rPr>
                <w:rFonts w:ascii="Arial" w:hAnsi="Arial" w:cs="Arial"/>
                <w:sz w:val="18"/>
                <w:szCs w:val="18"/>
              </w:rPr>
            </w:pPr>
          </w:p>
        </w:tc>
      </w:tr>
      <w:tr w:rsidR="00071EFC" w:rsidRPr="00232036" w14:paraId="06F1593E" w14:textId="77777777" w:rsidTr="009A5134">
        <w:trPr>
          <w:trHeight w:val="148"/>
          <w:jc w:val="center"/>
        </w:trPr>
        <w:tc>
          <w:tcPr>
            <w:tcW w:w="2065" w:type="dxa"/>
            <w:vMerge/>
            <w:tcBorders>
              <w:left w:val="single" w:sz="4" w:space="0" w:color="auto"/>
              <w:right w:val="single" w:sz="4" w:space="0" w:color="auto"/>
            </w:tcBorders>
            <w:vAlign w:val="center"/>
          </w:tcPr>
          <w:p w14:paraId="4942605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277D29D"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9D78A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7CD81D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09F7EAA4" w14:textId="77777777" w:rsidR="00071EFC" w:rsidRPr="00232036" w:rsidRDefault="00071EFC" w:rsidP="00071EFC">
            <w:pPr>
              <w:jc w:val="center"/>
              <w:rPr>
                <w:rFonts w:ascii="Arial" w:hAnsi="Arial" w:cs="Arial"/>
                <w:sz w:val="18"/>
                <w:szCs w:val="18"/>
              </w:rPr>
            </w:pPr>
          </w:p>
        </w:tc>
      </w:tr>
      <w:tr w:rsidR="00071EFC" w:rsidRPr="00232036" w14:paraId="30EBDDEF" w14:textId="77777777" w:rsidTr="009A5134">
        <w:trPr>
          <w:trHeight w:val="148"/>
          <w:jc w:val="center"/>
        </w:trPr>
        <w:tc>
          <w:tcPr>
            <w:tcW w:w="2065" w:type="dxa"/>
            <w:vMerge w:val="restart"/>
            <w:tcBorders>
              <w:left w:val="single" w:sz="4" w:space="0" w:color="auto"/>
              <w:right w:val="single" w:sz="4" w:space="0" w:color="auto"/>
            </w:tcBorders>
            <w:vAlign w:val="center"/>
          </w:tcPr>
          <w:p w14:paraId="73F953D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CA_n78A-n258L</w:t>
            </w:r>
          </w:p>
        </w:tc>
        <w:tc>
          <w:tcPr>
            <w:tcW w:w="1980" w:type="dxa"/>
            <w:vMerge w:val="restart"/>
            <w:tcBorders>
              <w:left w:val="single" w:sz="4" w:space="0" w:color="auto"/>
              <w:right w:val="single" w:sz="4" w:space="0" w:color="auto"/>
            </w:tcBorders>
            <w:vAlign w:val="center"/>
          </w:tcPr>
          <w:p w14:paraId="3F11974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p w14:paraId="20E444C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CA_n78A-n258G</w:t>
            </w:r>
          </w:p>
          <w:p w14:paraId="702E2CB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CA_n78A-n258H</w:t>
            </w:r>
          </w:p>
          <w:p w14:paraId="3675BCA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CA_n78A-n258I</w:t>
            </w:r>
          </w:p>
          <w:p w14:paraId="5DD2FC4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CA_n78A-n258J</w:t>
            </w:r>
          </w:p>
          <w:p w14:paraId="02241C3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CA_n78A-n258K</w:t>
            </w:r>
          </w:p>
          <w:p w14:paraId="3E5A175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CA_n78A-n258L</w:t>
            </w:r>
          </w:p>
        </w:tc>
        <w:tc>
          <w:tcPr>
            <w:tcW w:w="746" w:type="dxa"/>
            <w:vMerge w:val="restart"/>
            <w:tcBorders>
              <w:left w:val="single" w:sz="4" w:space="0" w:color="auto"/>
              <w:right w:val="single" w:sz="4" w:space="0" w:color="auto"/>
            </w:tcBorders>
            <w:vAlign w:val="center"/>
          </w:tcPr>
          <w:p w14:paraId="213EE79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054640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7319C9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F6399E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B141DD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C9A2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B721A6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36C397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E44A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618DD9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F909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E876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28E78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47F5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6AD6A5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5D4DC7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21B0493"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18B1D3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16922C8" w14:textId="77777777" w:rsidTr="009A5134">
        <w:trPr>
          <w:trHeight w:val="148"/>
          <w:jc w:val="center"/>
        </w:trPr>
        <w:tc>
          <w:tcPr>
            <w:tcW w:w="2065" w:type="dxa"/>
            <w:vMerge/>
            <w:tcBorders>
              <w:left w:val="single" w:sz="4" w:space="0" w:color="auto"/>
              <w:right w:val="single" w:sz="4" w:space="0" w:color="auto"/>
            </w:tcBorders>
            <w:vAlign w:val="center"/>
          </w:tcPr>
          <w:p w14:paraId="63ADF15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310767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99C8CB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D017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6B278E0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78147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598AF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D838F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B29087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037CC2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79FA9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33FB2F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DC293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9C2F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ED71D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9CA62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D9E7B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3FBC2D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6F6D7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9C7CF51" w14:textId="77777777" w:rsidR="00071EFC" w:rsidRPr="00232036" w:rsidRDefault="00071EFC" w:rsidP="00071EFC">
            <w:pPr>
              <w:jc w:val="center"/>
              <w:rPr>
                <w:rFonts w:ascii="Arial" w:hAnsi="Arial" w:cs="Arial"/>
                <w:sz w:val="18"/>
                <w:szCs w:val="18"/>
              </w:rPr>
            </w:pPr>
          </w:p>
        </w:tc>
      </w:tr>
      <w:tr w:rsidR="00071EFC" w:rsidRPr="00232036" w14:paraId="5E03C654" w14:textId="77777777" w:rsidTr="009A5134">
        <w:trPr>
          <w:trHeight w:val="148"/>
          <w:jc w:val="center"/>
        </w:trPr>
        <w:tc>
          <w:tcPr>
            <w:tcW w:w="2065" w:type="dxa"/>
            <w:vMerge/>
            <w:tcBorders>
              <w:left w:val="single" w:sz="4" w:space="0" w:color="auto"/>
              <w:right w:val="single" w:sz="4" w:space="0" w:color="auto"/>
            </w:tcBorders>
            <w:vAlign w:val="center"/>
          </w:tcPr>
          <w:p w14:paraId="096809A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74731F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153E8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08A3C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58088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F0CEE9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E29C50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377D9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47E8CC7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8F838B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5A55F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45873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5566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75B4E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E8C06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0298F5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56D2D0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8668F9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9F3FF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566A639" w14:textId="77777777" w:rsidR="00071EFC" w:rsidRPr="00232036" w:rsidRDefault="00071EFC" w:rsidP="00071EFC">
            <w:pPr>
              <w:jc w:val="center"/>
              <w:rPr>
                <w:rFonts w:ascii="Arial" w:hAnsi="Arial" w:cs="Arial"/>
                <w:sz w:val="18"/>
                <w:szCs w:val="18"/>
              </w:rPr>
            </w:pPr>
          </w:p>
        </w:tc>
      </w:tr>
      <w:tr w:rsidR="00071EFC" w:rsidRPr="00232036" w14:paraId="60815D61" w14:textId="77777777" w:rsidTr="009A5134">
        <w:trPr>
          <w:trHeight w:val="148"/>
          <w:jc w:val="center"/>
        </w:trPr>
        <w:tc>
          <w:tcPr>
            <w:tcW w:w="2065" w:type="dxa"/>
            <w:vMerge/>
            <w:tcBorders>
              <w:left w:val="single" w:sz="4" w:space="0" w:color="auto"/>
              <w:right w:val="single" w:sz="4" w:space="0" w:color="auto"/>
            </w:tcBorders>
            <w:vAlign w:val="center"/>
          </w:tcPr>
          <w:p w14:paraId="51DC5FD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E561826"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7E917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4296F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24A4C75F" w14:textId="77777777" w:rsidR="00071EFC" w:rsidRPr="00232036" w:rsidRDefault="00071EFC" w:rsidP="00071EFC">
            <w:pPr>
              <w:jc w:val="center"/>
              <w:rPr>
                <w:rFonts w:ascii="Arial" w:hAnsi="Arial" w:cs="Arial"/>
                <w:sz w:val="18"/>
                <w:szCs w:val="18"/>
              </w:rPr>
            </w:pPr>
          </w:p>
        </w:tc>
      </w:tr>
      <w:tr w:rsidR="00071EFC" w:rsidRPr="00232036" w14:paraId="3E63B6A2" w14:textId="77777777" w:rsidTr="009A5134">
        <w:trPr>
          <w:trHeight w:val="148"/>
          <w:jc w:val="center"/>
        </w:trPr>
        <w:tc>
          <w:tcPr>
            <w:tcW w:w="2065" w:type="dxa"/>
            <w:vMerge w:val="restart"/>
            <w:tcBorders>
              <w:left w:val="single" w:sz="4" w:space="0" w:color="auto"/>
              <w:right w:val="single" w:sz="4" w:space="0" w:color="auto"/>
            </w:tcBorders>
            <w:vAlign w:val="center"/>
          </w:tcPr>
          <w:p w14:paraId="5DE8323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CA_n78A-n258M</w:t>
            </w:r>
          </w:p>
        </w:tc>
        <w:tc>
          <w:tcPr>
            <w:tcW w:w="1980" w:type="dxa"/>
            <w:vMerge w:val="restart"/>
            <w:tcBorders>
              <w:left w:val="single" w:sz="4" w:space="0" w:color="auto"/>
              <w:right w:val="single" w:sz="4" w:space="0" w:color="auto"/>
            </w:tcBorders>
            <w:vAlign w:val="center"/>
          </w:tcPr>
          <w:p w14:paraId="2FDB8256"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CA_n78A-n258A</w:t>
            </w:r>
          </w:p>
          <w:p w14:paraId="1323D79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CA_n78A-n258G</w:t>
            </w:r>
          </w:p>
          <w:p w14:paraId="6113689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CA_n78A-n258H</w:t>
            </w:r>
          </w:p>
          <w:p w14:paraId="40A1534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CA_n78A-n258I</w:t>
            </w:r>
          </w:p>
          <w:p w14:paraId="0804E1D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CA_n78A-n258J</w:t>
            </w:r>
          </w:p>
          <w:p w14:paraId="3E5922D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CA_n78A-n258K</w:t>
            </w:r>
          </w:p>
          <w:p w14:paraId="7C9B5AB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CA_n78A-n258L</w:t>
            </w:r>
          </w:p>
          <w:p w14:paraId="6EF4F86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CA_n78A-n258M</w:t>
            </w:r>
          </w:p>
        </w:tc>
        <w:tc>
          <w:tcPr>
            <w:tcW w:w="746" w:type="dxa"/>
            <w:vMerge w:val="restart"/>
            <w:tcBorders>
              <w:left w:val="single" w:sz="4" w:space="0" w:color="auto"/>
              <w:right w:val="single" w:sz="4" w:space="0" w:color="auto"/>
            </w:tcBorders>
            <w:vAlign w:val="center"/>
          </w:tcPr>
          <w:p w14:paraId="46EB398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n78</w:t>
            </w:r>
          </w:p>
        </w:tc>
        <w:tc>
          <w:tcPr>
            <w:tcW w:w="667" w:type="dxa"/>
            <w:tcBorders>
              <w:top w:val="single" w:sz="4" w:space="0" w:color="auto"/>
              <w:left w:val="single" w:sz="4" w:space="0" w:color="auto"/>
              <w:bottom w:val="single" w:sz="4" w:space="0" w:color="auto"/>
              <w:right w:val="single" w:sz="4" w:space="0" w:color="auto"/>
            </w:tcBorders>
            <w:vAlign w:val="center"/>
          </w:tcPr>
          <w:p w14:paraId="4909BD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5B7440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2B944F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89786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817927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B5AA85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FF9B60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C9E87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1E7EB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4672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B68A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BF52FE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3C8B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5ADCBD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7725B4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923F6DA"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3C1D70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BE809CD" w14:textId="77777777" w:rsidTr="009A5134">
        <w:trPr>
          <w:trHeight w:val="148"/>
          <w:jc w:val="center"/>
        </w:trPr>
        <w:tc>
          <w:tcPr>
            <w:tcW w:w="2065" w:type="dxa"/>
            <w:vMerge/>
            <w:tcBorders>
              <w:left w:val="single" w:sz="4" w:space="0" w:color="auto"/>
              <w:right w:val="single" w:sz="4" w:space="0" w:color="auto"/>
            </w:tcBorders>
            <w:vAlign w:val="center"/>
          </w:tcPr>
          <w:p w14:paraId="1262457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F0E925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D10AD0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3C9EF4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44EE6B6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9B807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9B856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25ABC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DEB538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7F0EB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964E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11610C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328E3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A54D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AAD48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C1AC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4F589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0AA7706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48FCEB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BF9741B" w14:textId="77777777" w:rsidR="00071EFC" w:rsidRPr="00232036" w:rsidRDefault="00071EFC" w:rsidP="00071EFC">
            <w:pPr>
              <w:jc w:val="center"/>
              <w:rPr>
                <w:rFonts w:ascii="Arial" w:hAnsi="Arial" w:cs="Arial"/>
                <w:sz w:val="18"/>
                <w:szCs w:val="18"/>
              </w:rPr>
            </w:pPr>
          </w:p>
        </w:tc>
      </w:tr>
      <w:tr w:rsidR="00071EFC" w:rsidRPr="00232036" w14:paraId="2AF296CF" w14:textId="77777777" w:rsidTr="009A5134">
        <w:trPr>
          <w:trHeight w:val="148"/>
          <w:jc w:val="center"/>
        </w:trPr>
        <w:tc>
          <w:tcPr>
            <w:tcW w:w="2065" w:type="dxa"/>
            <w:vMerge/>
            <w:tcBorders>
              <w:left w:val="single" w:sz="4" w:space="0" w:color="auto"/>
              <w:right w:val="single" w:sz="4" w:space="0" w:color="auto"/>
            </w:tcBorders>
            <w:vAlign w:val="center"/>
          </w:tcPr>
          <w:p w14:paraId="2FCCB6B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B8A81F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BA9BC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9A7A7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FE3519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BD39A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C58F5C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BD9019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F200B0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B54C6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5FED1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5116EB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758B2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CD969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16CC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7B5626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48C02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3A58EFD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0F6490E"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35D3CD0" w14:textId="77777777" w:rsidR="00071EFC" w:rsidRPr="00232036" w:rsidRDefault="00071EFC" w:rsidP="00071EFC">
            <w:pPr>
              <w:jc w:val="center"/>
              <w:rPr>
                <w:rFonts w:ascii="Arial" w:hAnsi="Arial" w:cs="Arial"/>
                <w:sz w:val="18"/>
                <w:szCs w:val="18"/>
              </w:rPr>
            </w:pPr>
          </w:p>
        </w:tc>
      </w:tr>
      <w:tr w:rsidR="00071EFC" w:rsidRPr="00232036" w14:paraId="51FFEC32" w14:textId="77777777" w:rsidTr="009A5134">
        <w:trPr>
          <w:trHeight w:val="148"/>
          <w:jc w:val="center"/>
        </w:trPr>
        <w:tc>
          <w:tcPr>
            <w:tcW w:w="2065" w:type="dxa"/>
            <w:vMerge/>
            <w:tcBorders>
              <w:left w:val="single" w:sz="4" w:space="0" w:color="auto"/>
              <w:right w:val="single" w:sz="4" w:space="0" w:color="auto"/>
            </w:tcBorders>
            <w:vAlign w:val="center"/>
          </w:tcPr>
          <w:p w14:paraId="37905EB8"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88E9964"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19F59B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10676" w:type="dxa"/>
            <w:gridSpan w:val="19"/>
            <w:tcBorders>
              <w:top w:val="single" w:sz="4" w:space="0" w:color="auto"/>
              <w:left w:val="single" w:sz="4" w:space="0" w:color="auto"/>
              <w:bottom w:val="single" w:sz="4" w:space="0" w:color="auto"/>
              <w:right w:val="single" w:sz="4" w:space="0" w:color="auto"/>
            </w:tcBorders>
            <w:vAlign w:val="center"/>
          </w:tcPr>
          <w:p w14:paraId="694160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0C1D101D" w14:textId="77777777" w:rsidR="00071EFC" w:rsidRPr="00232036" w:rsidRDefault="00071EFC" w:rsidP="00071EFC">
            <w:pPr>
              <w:jc w:val="center"/>
              <w:rPr>
                <w:rFonts w:ascii="Arial" w:hAnsi="Arial" w:cs="Arial"/>
                <w:sz w:val="18"/>
                <w:szCs w:val="18"/>
              </w:rPr>
            </w:pPr>
          </w:p>
        </w:tc>
      </w:tr>
      <w:tr w:rsidR="00071EFC" w:rsidRPr="00232036" w14:paraId="160B3EC2" w14:textId="77777777" w:rsidTr="009A5134">
        <w:trPr>
          <w:trHeight w:val="148"/>
          <w:jc w:val="center"/>
        </w:trPr>
        <w:tc>
          <w:tcPr>
            <w:tcW w:w="2065" w:type="dxa"/>
            <w:vMerge w:val="restart"/>
            <w:tcBorders>
              <w:left w:val="single" w:sz="4" w:space="0" w:color="auto"/>
              <w:right w:val="single" w:sz="4" w:space="0" w:color="auto"/>
            </w:tcBorders>
            <w:vAlign w:val="center"/>
          </w:tcPr>
          <w:p w14:paraId="621514D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CA_n79A-n257A</w:t>
            </w:r>
          </w:p>
        </w:tc>
        <w:tc>
          <w:tcPr>
            <w:tcW w:w="1980" w:type="dxa"/>
            <w:vMerge w:val="restart"/>
            <w:tcBorders>
              <w:left w:val="single" w:sz="4" w:space="0" w:color="auto"/>
              <w:right w:val="single" w:sz="4" w:space="0" w:color="auto"/>
            </w:tcBorders>
            <w:vAlign w:val="center"/>
          </w:tcPr>
          <w:p w14:paraId="5DCCDA9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w:t>
            </w:r>
          </w:p>
        </w:tc>
        <w:tc>
          <w:tcPr>
            <w:tcW w:w="746" w:type="dxa"/>
            <w:vMerge w:val="restart"/>
            <w:tcBorders>
              <w:left w:val="single" w:sz="4" w:space="0" w:color="auto"/>
              <w:right w:val="single" w:sz="4" w:space="0" w:color="auto"/>
            </w:tcBorders>
            <w:vAlign w:val="center"/>
          </w:tcPr>
          <w:p w14:paraId="16EB8B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667" w:type="dxa"/>
            <w:tcBorders>
              <w:top w:val="single" w:sz="4" w:space="0" w:color="auto"/>
              <w:left w:val="single" w:sz="4" w:space="0" w:color="auto"/>
              <w:bottom w:val="single" w:sz="4" w:space="0" w:color="auto"/>
              <w:right w:val="single" w:sz="4" w:space="0" w:color="auto"/>
            </w:tcBorders>
          </w:tcPr>
          <w:p w14:paraId="6551D9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101F4B9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BA315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8C0E0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038EA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58410D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6867A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012455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7F9F8F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BD1BD1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507B5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97A95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48636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1AE08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248105"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767EE5"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48EF0E7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52CA8CE3" w14:textId="77777777" w:rsidTr="009A5134">
        <w:trPr>
          <w:trHeight w:val="148"/>
          <w:jc w:val="center"/>
        </w:trPr>
        <w:tc>
          <w:tcPr>
            <w:tcW w:w="2065" w:type="dxa"/>
            <w:vMerge/>
            <w:tcBorders>
              <w:left w:val="single" w:sz="4" w:space="0" w:color="auto"/>
              <w:right w:val="single" w:sz="4" w:space="0" w:color="auto"/>
            </w:tcBorders>
            <w:vAlign w:val="center"/>
          </w:tcPr>
          <w:p w14:paraId="4873432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8E5507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04BEE3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FFAFA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7B020E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8FBE1D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13E11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FAE8C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648CC6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1D7276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0F379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0D3826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D3E83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23E4CA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0F55B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6575BE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06D05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17BF11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DD79B1"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D925B6F" w14:textId="77777777" w:rsidR="00071EFC" w:rsidRPr="00232036" w:rsidRDefault="00071EFC" w:rsidP="00071EFC">
            <w:pPr>
              <w:jc w:val="center"/>
              <w:rPr>
                <w:rFonts w:ascii="Arial" w:hAnsi="Arial" w:cs="Arial"/>
                <w:sz w:val="18"/>
                <w:szCs w:val="18"/>
              </w:rPr>
            </w:pPr>
          </w:p>
        </w:tc>
      </w:tr>
      <w:tr w:rsidR="00071EFC" w:rsidRPr="00232036" w14:paraId="4E80284F" w14:textId="77777777" w:rsidTr="009A5134">
        <w:trPr>
          <w:trHeight w:val="148"/>
          <w:jc w:val="center"/>
        </w:trPr>
        <w:tc>
          <w:tcPr>
            <w:tcW w:w="2065" w:type="dxa"/>
            <w:vMerge/>
            <w:tcBorders>
              <w:left w:val="single" w:sz="4" w:space="0" w:color="auto"/>
              <w:right w:val="single" w:sz="4" w:space="0" w:color="auto"/>
            </w:tcBorders>
            <w:vAlign w:val="center"/>
          </w:tcPr>
          <w:p w14:paraId="3F8BB8F5"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E43565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853F8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612B8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02D0859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4A26C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634674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6B4D9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8B525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79E1F8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D1257E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C29F1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C5D35E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E9B9F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8FBA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FE2759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DC62A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26547CEB"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490742"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6A8382F" w14:textId="77777777" w:rsidR="00071EFC" w:rsidRPr="00232036" w:rsidRDefault="00071EFC" w:rsidP="00071EFC">
            <w:pPr>
              <w:jc w:val="center"/>
              <w:rPr>
                <w:rFonts w:ascii="Arial" w:hAnsi="Arial" w:cs="Arial"/>
                <w:sz w:val="18"/>
                <w:szCs w:val="18"/>
              </w:rPr>
            </w:pPr>
          </w:p>
        </w:tc>
      </w:tr>
      <w:tr w:rsidR="00071EFC" w:rsidRPr="00232036" w14:paraId="0DF4991E" w14:textId="77777777" w:rsidTr="009A5134">
        <w:trPr>
          <w:trHeight w:val="148"/>
          <w:jc w:val="center"/>
        </w:trPr>
        <w:tc>
          <w:tcPr>
            <w:tcW w:w="2065" w:type="dxa"/>
            <w:vMerge/>
            <w:tcBorders>
              <w:left w:val="single" w:sz="4" w:space="0" w:color="auto"/>
              <w:right w:val="single" w:sz="4" w:space="0" w:color="auto"/>
            </w:tcBorders>
            <w:vAlign w:val="center"/>
          </w:tcPr>
          <w:p w14:paraId="2597323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46F62AB"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302914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tcPr>
          <w:p w14:paraId="3300D54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4202525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1EB0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A6AA0C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7A5A9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5B3C1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C1C320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0B7952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DE0C60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31955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DF8BFF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AE932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4B41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524DBE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14FF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19F14"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F90B821" w14:textId="77777777" w:rsidR="00071EFC" w:rsidRPr="00232036" w:rsidRDefault="00071EFC" w:rsidP="00071EFC">
            <w:pPr>
              <w:jc w:val="center"/>
              <w:rPr>
                <w:rFonts w:ascii="Arial" w:hAnsi="Arial" w:cs="Arial"/>
                <w:sz w:val="18"/>
                <w:szCs w:val="18"/>
              </w:rPr>
            </w:pPr>
          </w:p>
        </w:tc>
      </w:tr>
      <w:tr w:rsidR="00071EFC" w:rsidRPr="00232036" w14:paraId="46E25594" w14:textId="77777777" w:rsidTr="009A5134">
        <w:trPr>
          <w:trHeight w:val="148"/>
          <w:jc w:val="center"/>
        </w:trPr>
        <w:tc>
          <w:tcPr>
            <w:tcW w:w="2065" w:type="dxa"/>
            <w:vMerge/>
            <w:tcBorders>
              <w:left w:val="single" w:sz="4" w:space="0" w:color="auto"/>
              <w:right w:val="single" w:sz="4" w:space="0" w:color="auto"/>
            </w:tcBorders>
            <w:vAlign w:val="center"/>
          </w:tcPr>
          <w:p w14:paraId="7BA2C02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DB38BF7"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C0D41E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3A5CCC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0AACC46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0F8924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B10208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4BCD57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B567BAB"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FD31A8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AC6F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517F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B86C1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B15B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E0917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DE30A8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17F5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42A42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48D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2F1B56EC" w14:textId="77777777" w:rsidR="00071EFC" w:rsidRPr="00232036" w:rsidRDefault="00071EFC" w:rsidP="00071EFC">
            <w:pPr>
              <w:jc w:val="center"/>
              <w:rPr>
                <w:rFonts w:ascii="Arial" w:hAnsi="Arial" w:cs="Arial"/>
                <w:sz w:val="18"/>
                <w:szCs w:val="18"/>
              </w:rPr>
            </w:pPr>
          </w:p>
        </w:tc>
      </w:tr>
      <w:tr w:rsidR="00071EFC" w:rsidRPr="00232036" w14:paraId="0B0E9862" w14:textId="77777777" w:rsidTr="009A5134">
        <w:trPr>
          <w:trHeight w:val="148"/>
          <w:jc w:val="center"/>
        </w:trPr>
        <w:tc>
          <w:tcPr>
            <w:tcW w:w="2065" w:type="dxa"/>
            <w:vMerge w:val="restart"/>
            <w:tcBorders>
              <w:left w:val="single" w:sz="4" w:space="0" w:color="auto"/>
              <w:right w:val="single" w:sz="4" w:space="0" w:color="auto"/>
            </w:tcBorders>
            <w:vAlign w:val="center"/>
          </w:tcPr>
          <w:p w14:paraId="73F9F14B"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CA_n79A-n257D</w:t>
            </w:r>
          </w:p>
        </w:tc>
        <w:tc>
          <w:tcPr>
            <w:tcW w:w="1980" w:type="dxa"/>
            <w:vMerge w:val="restart"/>
            <w:tcBorders>
              <w:left w:val="single" w:sz="4" w:space="0" w:color="auto"/>
              <w:right w:val="single" w:sz="4" w:space="0" w:color="auto"/>
            </w:tcBorders>
            <w:vAlign w:val="center"/>
          </w:tcPr>
          <w:p w14:paraId="56AAC4F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w:t>
            </w:r>
          </w:p>
        </w:tc>
        <w:tc>
          <w:tcPr>
            <w:tcW w:w="746" w:type="dxa"/>
            <w:vMerge w:val="restart"/>
            <w:tcBorders>
              <w:left w:val="single" w:sz="4" w:space="0" w:color="auto"/>
              <w:right w:val="single" w:sz="4" w:space="0" w:color="auto"/>
            </w:tcBorders>
            <w:vAlign w:val="center"/>
          </w:tcPr>
          <w:p w14:paraId="705399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667" w:type="dxa"/>
            <w:tcBorders>
              <w:top w:val="single" w:sz="4" w:space="0" w:color="auto"/>
              <w:left w:val="single" w:sz="4" w:space="0" w:color="auto"/>
              <w:bottom w:val="single" w:sz="4" w:space="0" w:color="auto"/>
              <w:right w:val="single" w:sz="4" w:space="0" w:color="auto"/>
            </w:tcBorders>
            <w:vAlign w:val="center"/>
          </w:tcPr>
          <w:p w14:paraId="5222F5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223FFC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D8D1C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7F543D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37986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ADF257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DAE772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91E742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05BCE1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CFE50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5D5A2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591CE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B7B33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A6366C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269B3C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C23E0CC"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5773A85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680FDFA" w14:textId="77777777" w:rsidTr="009A5134">
        <w:trPr>
          <w:trHeight w:val="148"/>
          <w:jc w:val="center"/>
        </w:trPr>
        <w:tc>
          <w:tcPr>
            <w:tcW w:w="2065" w:type="dxa"/>
            <w:vMerge/>
            <w:tcBorders>
              <w:left w:val="single" w:sz="4" w:space="0" w:color="auto"/>
              <w:right w:val="single" w:sz="4" w:space="0" w:color="auto"/>
            </w:tcBorders>
            <w:vAlign w:val="center"/>
          </w:tcPr>
          <w:p w14:paraId="49F89B9A"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1763F08"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05CF8D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9C2146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0595D99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CA0AD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20FAE4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E9DCC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36BB749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07484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1C10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CBE46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A999F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282151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6FAF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2EBEF2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69C2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A55F7EA"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14BE1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9CE9D9A" w14:textId="77777777" w:rsidR="00071EFC" w:rsidRPr="00232036" w:rsidRDefault="00071EFC" w:rsidP="00071EFC">
            <w:pPr>
              <w:jc w:val="center"/>
              <w:rPr>
                <w:rFonts w:ascii="Arial" w:hAnsi="Arial" w:cs="Arial"/>
                <w:sz w:val="18"/>
                <w:szCs w:val="18"/>
              </w:rPr>
            </w:pPr>
          </w:p>
        </w:tc>
      </w:tr>
      <w:tr w:rsidR="00071EFC" w:rsidRPr="00232036" w14:paraId="0EC32AAB" w14:textId="77777777" w:rsidTr="009A5134">
        <w:trPr>
          <w:trHeight w:val="148"/>
          <w:jc w:val="center"/>
        </w:trPr>
        <w:tc>
          <w:tcPr>
            <w:tcW w:w="2065" w:type="dxa"/>
            <w:vMerge/>
            <w:tcBorders>
              <w:left w:val="single" w:sz="4" w:space="0" w:color="auto"/>
              <w:right w:val="single" w:sz="4" w:space="0" w:color="auto"/>
            </w:tcBorders>
            <w:vAlign w:val="center"/>
          </w:tcPr>
          <w:p w14:paraId="7D9C424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EA76B31"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27C8291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4DC4B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523C69D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2B63AC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3FA731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1DD7D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EE9D4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E13EFB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E08B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A43AC2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2FDE4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46F5E0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760A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0E8859E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ED8B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15F06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B4821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6AEFDB76" w14:textId="77777777" w:rsidR="00071EFC" w:rsidRPr="00232036" w:rsidRDefault="00071EFC" w:rsidP="00071EFC">
            <w:pPr>
              <w:jc w:val="center"/>
              <w:rPr>
                <w:rFonts w:ascii="Arial" w:hAnsi="Arial" w:cs="Arial"/>
                <w:sz w:val="18"/>
                <w:szCs w:val="18"/>
              </w:rPr>
            </w:pPr>
          </w:p>
        </w:tc>
      </w:tr>
      <w:tr w:rsidR="00071EFC" w:rsidRPr="00232036" w14:paraId="5746F068" w14:textId="77777777" w:rsidTr="009A5134">
        <w:trPr>
          <w:trHeight w:val="148"/>
          <w:jc w:val="center"/>
        </w:trPr>
        <w:tc>
          <w:tcPr>
            <w:tcW w:w="2065" w:type="dxa"/>
            <w:vMerge/>
            <w:tcBorders>
              <w:left w:val="single" w:sz="4" w:space="0" w:color="auto"/>
              <w:right w:val="single" w:sz="4" w:space="0" w:color="auto"/>
            </w:tcBorders>
            <w:vAlign w:val="center"/>
          </w:tcPr>
          <w:p w14:paraId="70488BB4"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A247154"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31C5D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023F149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4904C6AF" w14:textId="77777777" w:rsidR="00071EFC" w:rsidRPr="00232036" w:rsidRDefault="00071EFC" w:rsidP="00071EFC">
            <w:pPr>
              <w:jc w:val="center"/>
              <w:rPr>
                <w:rFonts w:ascii="Arial" w:hAnsi="Arial" w:cs="Arial"/>
                <w:sz w:val="18"/>
                <w:szCs w:val="18"/>
              </w:rPr>
            </w:pPr>
          </w:p>
        </w:tc>
      </w:tr>
      <w:tr w:rsidR="00071EFC" w:rsidRPr="00232036" w14:paraId="656FF8C8" w14:textId="77777777" w:rsidTr="009A5134">
        <w:trPr>
          <w:trHeight w:val="148"/>
          <w:jc w:val="center"/>
        </w:trPr>
        <w:tc>
          <w:tcPr>
            <w:tcW w:w="2065" w:type="dxa"/>
            <w:vMerge w:val="restart"/>
            <w:tcBorders>
              <w:left w:val="single" w:sz="4" w:space="0" w:color="auto"/>
              <w:right w:val="single" w:sz="4" w:space="0" w:color="auto"/>
            </w:tcBorders>
            <w:vAlign w:val="center"/>
          </w:tcPr>
          <w:p w14:paraId="5781A58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CA_n79A-n257E</w:t>
            </w:r>
          </w:p>
        </w:tc>
        <w:tc>
          <w:tcPr>
            <w:tcW w:w="1980" w:type="dxa"/>
            <w:vMerge w:val="restart"/>
            <w:tcBorders>
              <w:left w:val="single" w:sz="4" w:space="0" w:color="auto"/>
              <w:right w:val="single" w:sz="4" w:space="0" w:color="auto"/>
            </w:tcBorders>
            <w:vAlign w:val="center"/>
          </w:tcPr>
          <w:p w14:paraId="23B87E3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w:t>
            </w:r>
          </w:p>
        </w:tc>
        <w:tc>
          <w:tcPr>
            <w:tcW w:w="746" w:type="dxa"/>
            <w:vMerge w:val="restart"/>
            <w:tcBorders>
              <w:left w:val="single" w:sz="4" w:space="0" w:color="auto"/>
              <w:right w:val="single" w:sz="4" w:space="0" w:color="auto"/>
            </w:tcBorders>
            <w:vAlign w:val="center"/>
          </w:tcPr>
          <w:p w14:paraId="77CEF11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667" w:type="dxa"/>
            <w:tcBorders>
              <w:top w:val="single" w:sz="4" w:space="0" w:color="auto"/>
              <w:left w:val="single" w:sz="4" w:space="0" w:color="auto"/>
              <w:bottom w:val="single" w:sz="4" w:space="0" w:color="auto"/>
              <w:right w:val="single" w:sz="4" w:space="0" w:color="auto"/>
            </w:tcBorders>
            <w:vAlign w:val="center"/>
          </w:tcPr>
          <w:p w14:paraId="590351B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F630E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63904A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475850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B7CC35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5DE49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917AA4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EB766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32916E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A6016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55893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7D9EB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3E412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057106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71CE39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4A73E"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1CA0F1F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7C612DE" w14:textId="77777777" w:rsidTr="009A5134">
        <w:trPr>
          <w:trHeight w:val="148"/>
          <w:jc w:val="center"/>
        </w:trPr>
        <w:tc>
          <w:tcPr>
            <w:tcW w:w="2065" w:type="dxa"/>
            <w:vMerge/>
            <w:tcBorders>
              <w:left w:val="single" w:sz="4" w:space="0" w:color="auto"/>
              <w:right w:val="single" w:sz="4" w:space="0" w:color="auto"/>
            </w:tcBorders>
            <w:vAlign w:val="center"/>
          </w:tcPr>
          <w:p w14:paraId="13A7FF4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EF817FD"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7EBD014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E7D0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5F2CE2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800958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757353"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D606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2CCE3A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946BF4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A2514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B9B1E8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8EE69F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D643B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95A69C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C98C9F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C87E3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42D2537"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F98D8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0AB7C9D1" w14:textId="77777777" w:rsidR="00071EFC" w:rsidRPr="00232036" w:rsidRDefault="00071EFC" w:rsidP="00071EFC">
            <w:pPr>
              <w:jc w:val="center"/>
              <w:rPr>
                <w:rFonts w:ascii="Arial" w:hAnsi="Arial" w:cs="Arial"/>
                <w:sz w:val="18"/>
                <w:szCs w:val="18"/>
              </w:rPr>
            </w:pPr>
          </w:p>
        </w:tc>
      </w:tr>
      <w:tr w:rsidR="00071EFC" w:rsidRPr="00232036" w14:paraId="5CB13BCA" w14:textId="77777777" w:rsidTr="009A5134">
        <w:trPr>
          <w:trHeight w:val="148"/>
          <w:jc w:val="center"/>
        </w:trPr>
        <w:tc>
          <w:tcPr>
            <w:tcW w:w="2065" w:type="dxa"/>
            <w:vMerge/>
            <w:tcBorders>
              <w:left w:val="single" w:sz="4" w:space="0" w:color="auto"/>
              <w:right w:val="single" w:sz="4" w:space="0" w:color="auto"/>
            </w:tcBorders>
            <w:vAlign w:val="center"/>
          </w:tcPr>
          <w:p w14:paraId="14CEB47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8EE806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50C04E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C914E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6D7CC2C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6498D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D3051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077F0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438CC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6E7CC56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AEA83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78E42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ED4BA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1F54C4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7CBDF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3E8FF1E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34061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47E1586E"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0A5A2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731CDCE" w14:textId="77777777" w:rsidR="00071EFC" w:rsidRPr="00232036" w:rsidRDefault="00071EFC" w:rsidP="00071EFC">
            <w:pPr>
              <w:jc w:val="center"/>
              <w:rPr>
                <w:rFonts w:ascii="Arial" w:hAnsi="Arial" w:cs="Arial"/>
                <w:sz w:val="18"/>
                <w:szCs w:val="18"/>
              </w:rPr>
            </w:pPr>
          </w:p>
        </w:tc>
      </w:tr>
      <w:tr w:rsidR="00071EFC" w:rsidRPr="00232036" w14:paraId="444FC6FE" w14:textId="77777777" w:rsidTr="009A5134">
        <w:trPr>
          <w:trHeight w:val="148"/>
          <w:jc w:val="center"/>
        </w:trPr>
        <w:tc>
          <w:tcPr>
            <w:tcW w:w="2065" w:type="dxa"/>
            <w:vMerge/>
            <w:tcBorders>
              <w:left w:val="single" w:sz="4" w:space="0" w:color="auto"/>
              <w:right w:val="single" w:sz="4" w:space="0" w:color="auto"/>
            </w:tcBorders>
            <w:vAlign w:val="center"/>
          </w:tcPr>
          <w:p w14:paraId="164F9A1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6D61DF3"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5F47A7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5AEC0AC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CA_n257E</w:t>
            </w:r>
          </w:p>
        </w:tc>
        <w:tc>
          <w:tcPr>
            <w:tcW w:w="749" w:type="dxa"/>
            <w:vMerge/>
            <w:tcBorders>
              <w:left w:val="single" w:sz="4" w:space="0" w:color="auto"/>
              <w:right w:val="single" w:sz="4" w:space="0" w:color="auto"/>
            </w:tcBorders>
            <w:vAlign w:val="center"/>
          </w:tcPr>
          <w:p w14:paraId="2C654689" w14:textId="77777777" w:rsidR="00071EFC" w:rsidRPr="00232036" w:rsidRDefault="00071EFC" w:rsidP="00071EFC">
            <w:pPr>
              <w:jc w:val="center"/>
              <w:rPr>
                <w:rFonts w:ascii="Arial" w:hAnsi="Arial" w:cs="Arial"/>
                <w:sz w:val="18"/>
                <w:szCs w:val="18"/>
              </w:rPr>
            </w:pPr>
          </w:p>
        </w:tc>
      </w:tr>
      <w:tr w:rsidR="00071EFC" w:rsidRPr="00232036" w14:paraId="5C6A586C" w14:textId="77777777" w:rsidTr="009A5134">
        <w:trPr>
          <w:trHeight w:val="148"/>
          <w:jc w:val="center"/>
        </w:trPr>
        <w:tc>
          <w:tcPr>
            <w:tcW w:w="2065" w:type="dxa"/>
            <w:vMerge w:val="restart"/>
            <w:tcBorders>
              <w:left w:val="single" w:sz="4" w:space="0" w:color="auto"/>
              <w:right w:val="single" w:sz="4" w:space="0" w:color="auto"/>
            </w:tcBorders>
            <w:vAlign w:val="center"/>
          </w:tcPr>
          <w:p w14:paraId="4391D437"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CA_n79A-n257F</w:t>
            </w:r>
          </w:p>
        </w:tc>
        <w:tc>
          <w:tcPr>
            <w:tcW w:w="1980" w:type="dxa"/>
            <w:vMerge w:val="restart"/>
            <w:tcBorders>
              <w:left w:val="single" w:sz="4" w:space="0" w:color="auto"/>
              <w:right w:val="single" w:sz="4" w:space="0" w:color="auto"/>
            </w:tcBorders>
            <w:vAlign w:val="center"/>
          </w:tcPr>
          <w:p w14:paraId="4C8728E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w:t>
            </w:r>
          </w:p>
        </w:tc>
        <w:tc>
          <w:tcPr>
            <w:tcW w:w="746" w:type="dxa"/>
            <w:vMerge w:val="restart"/>
            <w:tcBorders>
              <w:left w:val="single" w:sz="4" w:space="0" w:color="auto"/>
              <w:right w:val="single" w:sz="4" w:space="0" w:color="auto"/>
            </w:tcBorders>
            <w:vAlign w:val="center"/>
          </w:tcPr>
          <w:p w14:paraId="783A225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667" w:type="dxa"/>
            <w:tcBorders>
              <w:top w:val="single" w:sz="4" w:space="0" w:color="auto"/>
              <w:left w:val="single" w:sz="4" w:space="0" w:color="auto"/>
              <w:bottom w:val="single" w:sz="4" w:space="0" w:color="auto"/>
              <w:right w:val="single" w:sz="4" w:space="0" w:color="auto"/>
            </w:tcBorders>
          </w:tcPr>
          <w:p w14:paraId="6943D1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tcPr>
          <w:p w14:paraId="69CDAA2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206BCB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782AB0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AE8BAC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52792D"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4FFF8A1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96261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E3FE20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3CFA5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00264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26E3132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06275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C47F07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EDFED34"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9BA8AD"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1A2C4F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6CF9CF41" w14:textId="77777777" w:rsidTr="009A5134">
        <w:trPr>
          <w:trHeight w:val="148"/>
          <w:jc w:val="center"/>
        </w:trPr>
        <w:tc>
          <w:tcPr>
            <w:tcW w:w="2065" w:type="dxa"/>
            <w:vMerge/>
            <w:tcBorders>
              <w:left w:val="single" w:sz="4" w:space="0" w:color="auto"/>
              <w:right w:val="single" w:sz="4" w:space="0" w:color="auto"/>
            </w:tcBorders>
            <w:vAlign w:val="center"/>
          </w:tcPr>
          <w:p w14:paraId="76CEFF4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E241623"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9724AB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40A8BD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tcPr>
          <w:p w14:paraId="2473DC2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BD1136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EE1B3A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B5DCB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2E14A9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27F79B9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179DD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20EC8E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C3DF53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FF4709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F90C4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FCD36F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EC2446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6DC7C0F8"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42CCD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4B98A41" w14:textId="77777777" w:rsidR="00071EFC" w:rsidRPr="00232036" w:rsidRDefault="00071EFC" w:rsidP="00071EFC">
            <w:pPr>
              <w:jc w:val="center"/>
              <w:rPr>
                <w:rFonts w:ascii="Arial" w:hAnsi="Arial" w:cs="Arial"/>
                <w:sz w:val="18"/>
                <w:szCs w:val="18"/>
              </w:rPr>
            </w:pPr>
          </w:p>
        </w:tc>
      </w:tr>
      <w:tr w:rsidR="00071EFC" w:rsidRPr="00232036" w14:paraId="0A999CC6" w14:textId="77777777" w:rsidTr="009A5134">
        <w:trPr>
          <w:trHeight w:val="148"/>
          <w:jc w:val="center"/>
        </w:trPr>
        <w:tc>
          <w:tcPr>
            <w:tcW w:w="2065" w:type="dxa"/>
            <w:vMerge/>
            <w:tcBorders>
              <w:left w:val="single" w:sz="4" w:space="0" w:color="auto"/>
              <w:right w:val="single" w:sz="4" w:space="0" w:color="auto"/>
            </w:tcBorders>
            <w:vAlign w:val="center"/>
          </w:tcPr>
          <w:p w14:paraId="4690E32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F682B3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A4E85B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16D9C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7520335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5FA8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3DF0387"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971DA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592759"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C4744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0C207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D47381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03FE5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E4153F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B3F2D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61C38E5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63916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tcPr>
          <w:p w14:paraId="772F2C5F"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C61DAA"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66CE4FD" w14:textId="77777777" w:rsidR="00071EFC" w:rsidRPr="00232036" w:rsidRDefault="00071EFC" w:rsidP="00071EFC">
            <w:pPr>
              <w:jc w:val="center"/>
              <w:rPr>
                <w:rFonts w:ascii="Arial" w:hAnsi="Arial" w:cs="Arial"/>
                <w:sz w:val="18"/>
                <w:szCs w:val="18"/>
              </w:rPr>
            </w:pPr>
          </w:p>
        </w:tc>
      </w:tr>
      <w:tr w:rsidR="00071EFC" w:rsidRPr="00232036" w14:paraId="0D52E417" w14:textId="77777777" w:rsidTr="009A5134">
        <w:trPr>
          <w:trHeight w:val="148"/>
          <w:jc w:val="center"/>
        </w:trPr>
        <w:tc>
          <w:tcPr>
            <w:tcW w:w="2065" w:type="dxa"/>
            <w:vMerge/>
            <w:tcBorders>
              <w:left w:val="single" w:sz="4" w:space="0" w:color="auto"/>
              <w:right w:val="single" w:sz="4" w:space="0" w:color="auto"/>
            </w:tcBorders>
            <w:vAlign w:val="center"/>
          </w:tcPr>
          <w:p w14:paraId="422009C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223294C"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79F42F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27DFD0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CA_n257F</w:t>
            </w:r>
          </w:p>
        </w:tc>
        <w:tc>
          <w:tcPr>
            <w:tcW w:w="749" w:type="dxa"/>
            <w:vMerge/>
            <w:tcBorders>
              <w:left w:val="single" w:sz="4" w:space="0" w:color="auto"/>
              <w:right w:val="single" w:sz="4" w:space="0" w:color="auto"/>
            </w:tcBorders>
            <w:vAlign w:val="center"/>
          </w:tcPr>
          <w:p w14:paraId="5041F4A3" w14:textId="77777777" w:rsidR="00071EFC" w:rsidRPr="00232036" w:rsidRDefault="00071EFC" w:rsidP="00071EFC">
            <w:pPr>
              <w:jc w:val="center"/>
              <w:rPr>
                <w:rFonts w:ascii="Arial" w:hAnsi="Arial" w:cs="Arial"/>
                <w:sz w:val="18"/>
                <w:szCs w:val="18"/>
              </w:rPr>
            </w:pPr>
          </w:p>
        </w:tc>
      </w:tr>
      <w:tr w:rsidR="00071EFC" w:rsidRPr="00232036" w14:paraId="550E1BA5" w14:textId="77777777" w:rsidTr="009A5134">
        <w:trPr>
          <w:trHeight w:val="148"/>
          <w:jc w:val="center"/>
        </w:trPr>
        <w:tc>
          <w:tcPr>
            <w:tcW w:w="2065" w:type="dxa"/>
            <w:vMerge w:val="restart"/>
            <w:tcBorders>
              <w:left w:val="single" w:sz="4" w:space="0" w:color="auto"/>
              <w:right w:val="single" w:sz="4" w:space="0" w:color="auto"/>
            </w:tcBorders>
            <w:vAlign w:val="center"/>
          </w:tcPr>
          <w:p w14:paraId="4004F5C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CA_n79A-n257G</w:t>
            </w:r>
          </w:p>
        </w:tc>
        <w:tc>
          <w:tcPr>
            <w:tcW w:w="1980" w:type="dxa"/>
            <w:vMerge w:val="restart"/>
            <w:tcBorders>
              <w:left w:val="single" w:sz="4" w:space="0" w:color="auto"/>
              <w:right w:val="single" w:sz="4" w:space="0" w:color="auto"/>
            </w:tcBorders>
            <w:vAlign w:val="center"/>
          </w:tcPr>
          <w:p w14:paraId="1955F90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123FA005"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 CA_n79A-n257G</w:t>
            </w:r>
          </w:p>
        </w:tc>
        <w:tc>
          <w:tcPr>
            <w:tcW w:w="746" w:type="dxa"/>
            <w:vMerge w:val="restart"/>
            <w:tcBorders>
              <w:left w:val="single" w:sz="4" w:space="0" w:color="auto"/>
              <w:right w:val="single" w:sz="4" w:space="0" w:color="auto"/>
            </w:tcBorders>
            <w:vAlign w:val="center"/>
          </w:tcPr>
          <w:p w14:paraId="2DEA99D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667" w:type="dxa"/>
            <w:tcBorders>
              <w:left w:val="single" w:sz="4" w:space="0" w:color="auto"/>
              <w:right w:val="single" w:sz="4" w:space="0" w:color="auto"/>
            </w:tcBorders>
            <w:vAlign w:val="center"/>
          </w:tcPr>
          <w:p w14:paraId="1C1B8A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left w:val="single" w:sz="4" w:space="0" w:color="auto"/>
              <w:right w:val="single" w:sz="4" w:space="0" w:color="auto"/>
            </w:tcBorders>
            <w:vAlign w:val="center"/>
          </w:tcPr>
          <w:p w14:paraId="67A38E3F"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0894F5B6"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5A2ED08"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666C224C"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D6CA802"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2C762BDF"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4C7DC70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104845A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3FA52522"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D8E60CB"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A24249D"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779D5ED8"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B4C6D11"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6E0114E4"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3A8B6870"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1132630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3B99C025" w14:textId="77777777" w:rsidTr="009A5134">
        <w:trPr>
          <w:trHeight w:val="148"/>
          <w:jc w:val="center"/>
        </w:trPr>
        <w:tc>
          <w:tcPr>
            <w:tcW w:w="2065" w:type="dxa"/>
            <w:vMerge/>
            <w:tcBorders>
              <w:left w:val="single" w:sz="4" w:space="0" w:color="auto"/>
              <w:right w:val="single" w:sz="4" w:space="0" w:color="auto"/>
            </w:tcBorders>
            <w:vAlign w:val="center"/>
          </w:tcPr>
          <w:p w14:paraId="19477EC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6D873F5"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8E57704"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613955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left w:val="single" w:sz="4" w:space="0" w:color="auto"/>
              <w:right w:val="single" w:sz="4" w:space="0" w:color="auto"/>
            </w:tcBorders>
            <w:vAlign w:val="center"/>
          </w:tcPr>
          <w:p w14:paraId="28550FFC"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253072B"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2646E78C"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092DA10E"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6885C98"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28550A23"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172AF2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07B6BEE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08C6FCF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54E4318D"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14DDE8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335F38B0"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70E88A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left w:val="single" w:sz="4" w:space="0" w:color="auto"/>
              <w:right w:val="single" w:sz="4" w:space="0" w:color="auto"/>
            </w:tcBorders>
            <w:vAlign w:val="center"/>
          </w:tcPr>
          <w:p w14:paraId="339CA0BE"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1ACF767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40053C0" w14:textId="77777777" w:rsidR="00071EFC" w:rsidRPr="00232036" w:rsidRDefault="00071EFC" w:rsidP="00071EFC">
            <w:pPr>
              <w:jc w:val="center"/>
              <w:rPr>
                <w:rFonts w:ascii="Arial" w:hAnsi="Arial" w:cs="Arial"/>
                <w:sz w:val="18"/>
                <w:szCs w:val="18"/>
              </w:rPr>
            </w:pPr>
          </w:p>
        </w:tc>
      </w:tr>
      <w:tr w:rsidR="00071EFC" w:rsidRPr="00232036" w14:paraId="31219E6C" w14:textId="77777777" w:rsidTr="009A5134">
        <w:trPr>
          <w:trHeight w:val="148"/>
          <w:jc w:val="center"/>
        </w:trPr>
        <w:tc>
          <w:tcPr>
            <w:tcW w:w="2065" w:type="dxa"/>
            <w:vMerge/>
            <w:tcBorders>
              <w:left w:val="single" w:sz="4" w:space="0" w:color="auto"/>
              <w:right w:val="single" w:sz="4" w:space="0" w:color="auto"/>
            </w:tcBorders>
            <w:vAlign w:val="center"/>
          </w:tcPr>
          <w:p w14:paraId="146D2BA7"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B3061D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A26231C"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41DD73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left w:val="single" w:sz="4" w:space="0" w:color="auto"/>
              <w:right w:val="single" w:sz="4" w:space="0" w:color="auto"/>
            </w:tcBorders>
            <w:vAlign w:val="center"/>
          </w:tcPr>
          <w:p w14:paraId="77D738D7"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6AC8FB6"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7511F97A"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4D9CBEA5"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14AAD91"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78F13D2F"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9C5260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7B51321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74FC4C4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0E069C5B"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2EA905D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25518DC1"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44B7E2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left w:val="single" w:sz="4" w:space="0" w:color="auto"/>
              <w:right w:val="single" w:sz="4" w:space="0" w:color="auto"/>
            </w:tcBorders>
            <w:vAlign w:val="center"/>
          </w:tcPr>
          <w:p w14:paraId="5D7E1932"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499983C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16169B9" w14:textId="77777777" w:rsidR="00071EFC" w:rsidRPr="00232036" w:rsidRDefault="00071EFC" w:rsidP="00071EFC">
            <w:pPr>
              <w:jc w:val="center"/>
              <w:rPr>
                <w:rFonts w:ascii="Arial" w:hAnsi="Arial" w:cs="Arial"/>
                <w:sz w:val="18"/>
                <w:szCs w:val="18"/>
              </w:rPr>
            </w:pPr>
          </w:p>
        </w:tc>
      </w:tr>
      <w:tr w:rsidR="00071EFC" w:rsidRPr="00232036" w14:paraId="217D1C8A" w14:textId="77777777" w:rsidTr="009A5134">
        <w:trPr>
          <w:trHeight w:val="148"/>
          <w:jc w:val="center"/>
        </w:trPr>
        <w:tc>
          <w:tcPr>
            <w:tcW w:w="2065" w:type="dxa"/>
            <w:vMerge/>
            <w:tcBorders>
              <w:left w:val="single" w:sz="4" w:space="0" w:color="auto"/>
              <w:right w:val="single" w:sz="4" w:space="0" w:color="auto"/>
            </w:tcBorders>
            <w:vAlign w:val="center"/>
          </w:tcPr>
          <w:p w14:paraId="71C7624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91173B1"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7D900E8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1A8B8C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CA_n257G</w:t>
            </w:r>
          </w:p>
        </w:tc>
        <w:tc>
          <w:tcPr>
            <w:tcW w:w="749" w:type="dxa"/>
            <w:vMerge/>
            <w:tcBorders>
              <w:left w:val="single" w:sz="4" w:space="0" w:color="auto"/>
              <w:right w:val="single" w:sz="4" w:space="0" w:color="auto"/>
            </w:tcBorders>
            <w:vAlign w:val="center"/>
          </w:tcPr>
          <w:p w14:paraId="768D3026" w14:textId="77777777" w:rsidR="00071EFC" w:rsidRPr="00232036" w:rsidRDefault="00071EFC" w:rsidP="00071EFC">
            <w:pPr>
              <w:jc w:val="center"/>
              <w:rPr>
                <w:rFonts w:ascii="Arial" w:hAnsi="Arial" w:cs="Arial"/>
                <w:sz w:val="18"/>
                <w:szCs w:val="18"/>
              </w:rPr>
            </w:pPr>
          </w:p>
        </w:tc>
      </w:tr>
      <w:tr w:rsidR="00071EFC" w:rsidRPr="00232036" w14:paraId="084714C4" w14:textId="77777777" w:rsidTr="009A5134">
        <w:trPr>
          <w:trHeight w:val="148"/>
          <w:jc w:val="center"/>
        </w:trPr>
        <w:tc>
          <w:tcPr>
            <w:tcW w:w="2065" w:type="dxa"/>
            <w:vMerge w:val="restart"/>
            <w:tcBorders>
              <w:left w:val="single" w:sz="4" w:space="0" w:color="auto"/>
              <w:right w:val="single" w:sz="4" w:space="0" w:color="auto"/>
            </w:tcBorders>
            <w:vAlign w:val="center"/>
          </w:tcPr>
          <w:p w14:paraId="57BCA1FD"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lastRenderedPageBreak/>
              <w:t>CA_n79A-n257H</w:t>
            </w:r>
          </w:p>
        </w:tc>
        <w:tc>
          <w:tcPr>
            <w:tcW w:w="1980" w:type="dxa"/>
            <w:vMerge w:val="restart"/>
            <w:tcBorders>
              <w:left w:val="single" w:sz="4" w:space="0" w:color="auto"/>
              <w:right w:val="single" w:sz="4" w:space="0" w:color="auto"/>
            </w:tcBorders>
            <w:vAlign w:val="center"/>
          </w:tcPr>
          <w:p w14:paraId="7A9F482A"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 CA_n257H</w:t>
            </w:r>
          </w:p>
          <w:p w14:paraId="4BA06A9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 CA_n79A-n257G</w:t>
            </w:r>
          </w:p>
          <w:p w14:paraId="642716DF"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CA_n79A-n257H</w:t>
            </w:r>
          </w:p>
        </w:tc>
        <w:tc>
          <w:tcPr>
            <w:tcW w:w="746" w:type="dxa"/>
            <w:vMerge w:val="restart"/>
            <w:tcBorders>
              <w:left w:val="single" w:sz="4" w:space="0" w:color="auto"/>
              <w:right w:val="single" w:sz="4" w:space="0" w:color="auto"/>
            </w:tcBorders>
            <w:vAlign w:val="center"/>
          </w:tcPr>
          <w:p w14:paraId="4AA5634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667" w:type="dxa"/>
            <w:tcBorders>
              <w:left w:val="single" w:sz="4" w:space="0" w:color="auto"/>
              <w:right w:val="single" w:sz="4" w:space="0" w:color="auto"/>
            </w:tcBorders>
            <w:vAlign w:val="center"/>
          </w:tcPr>
          <w:p w14:paraId="45DF1ED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left w:val="single" w:sz="4" w:space="0" w:color="auto"/>
              <w:right w:val="single" w:sz="4" w:space="0" w:color="auto"/>
            </w:tcBorders>
            <w:vAlign w:val="center"/>
          </w:tcPr>
          <w:p w14:paraId="1BB016B3"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4D6381A8"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7D71DF72"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14961B51"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DA2B27D"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45A64ADD"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792D7E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777093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34CB0748"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BE31837"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0224E5A1"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C89F77A"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3E7E0AF"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61A3707D"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561F6039"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0CBB4B5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7577732E" w14:textId="77777777" w:rsidTr="009A5134">
        <w:trPr>
          <w:trHeight w:val="148"/>
          <w:jc w:val="center"/>
        </w:trPr>
        <w:tc>
          <w:tcPr>
            <w:tcW w:w="2065" w:type="dxa"/>
            <w:vMerge/>
            <w:tcBorders>
              <w:left w:val="single" w:sz="4" w:space="0" w:color="auto"/>
              <w:right w:val="single" w:sz="4" w:space="0" w:color="auto"/>
            </w:tcBorders>
            <w:vAlign w:val="center"/>
          </w:tcPr>
          <w:p w14:paraId="29F45ED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EE774C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0782793"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0C93031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left w:val="single" w:sz="4" w:space="0" w:color="auto"/>
              <w:right w:val="single" w:sz="4" w:space="0" w:color="auto"/>
            </w:tcBorders>
            <w:vAlign w:val="center"/>
          </w:tcPr>
          <w:p w14:paraId="7EEAC7F8"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00678E5"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358B026"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5C6A7C2B"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7C2A59B4"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7FC057A8"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0EFBF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5888871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08B24CF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3B3FD655"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B0E479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0DDDDF27"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3C686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left w:val="single" w:sz="4" w:space="0" w:color="auto"/>
              <w:right w:val="single" w:sz="4" w:space="0" w:color="auto"/>
            </w:tcBorders>
            <w:vAlign w:val="center"/>
          </w:tcPr>
          <w:p w14:paraId="4221CFB6"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262A475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3EFFC6B9" w14:textId="77777777" w:rsidR="00071EFC" w:rsidRPr="00232036" w:rsidRDefault="00071EFC" w:rsidP="00071EFC">
            <w:pPr>
              <w:jc w:val="center"/>
              <w:rPr>
                <w:rFonts w:ascii="Arial" w:hAnsi="Arial" w:cs="Arial"/>
                <w:sz w:val="18"/>
                <w:szCs w:val="18"/>
              </w:rPr>
            </w:pPr>
          </w:p>
        </w:tc>
      </w:tr>
      <w:tr w:rsidR="00071EFC" w:rsidRPr="00232036" w14:paraId="048C7ECD" w14:textId="77777777" w:rsidTr="009A5134">
        <w:trPr>
          <w:trHeight w:val="148"/>
          <w:jc w:val="center"/>
        </w:trPr>
        <w:tc>
          <w:tcPr>
            <w:tcW w:w="2065" w:type="dxa"/>
            <w:vMerge/>
            <w:tcBorders>
              <w:left w:val="single" w:sz="4" w:space="0" w:color="auto"/>
              <w:right w:val="single" w:sz="4" w:space="0" w:color="auto"/>
            </w:tcBorders>
            <w:vAlign w:val="center"/>
          </w:tcPr>
          <w:p w14:paraId="028AB2F6"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E00359A"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09150B33"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075B5B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left w:val="single" w:sz="4" w:space="0" w:color="auto"/>
              <w:right w:val="single" w:sz="4" w:space="0" w:color="auto"/>
            </w:tcBorders>
            <w:vAlign w:val="center"/>
          </w:tcPr>
          <w:p w14:paraId="56C3ABEC"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2BA759A6"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4E26F1C5"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471602CF"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2769CC9"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0B699FD8"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E25C64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3A33B2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6C64567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6055CC53"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68C75E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6592F787"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22ED82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left w:val="single" w:sz="4" w:space="0" w:color="auto"/>
              <w:right w:val="single" w:sz="4" w:space="0" w:color="auto"/>
            </w:tcBorders>
            <w:vAlign w:val="center"/>
          </w:tcPr>
          <w:p w14:paraId="6A26148C"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51EF1F4B"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5D905151" w14:textId="77777777" w:rsidR="00071EFC" w:rsidRPr="00232036" w:rsidRDefault="00071EFC" w:rsidP="00071EFC">
            <w:pPr>
              <w:jc w:val="center"/>
              <w:rPr>
                <w:rFonts w:ascii="Arial" w:hAnsi="Arial" w:cs="Arial"/>
                <w:sz w:val="18"/>
                <w:szCs w:val="18"/>
              </w:rPr>
            </w:pPr>
          </w:p>
        </w:tc>
      </w:tr>
      <w:tr w:rsidR="00071EFC" w:rsidRPr="00232036" w14:paraId="556D3314" w14:textId="77777777" w:rsidTr="009A5134">
        <w:trPr>
          <w:trHeight w:val="148"/>
          <w:jc w:val="center"/>
        </w:trPr>
        <w:tc>
          <w:tcPr>
            <w:tcW w:w="2065" w:type="dxa"/>
            <w:vMerge/>
            <w:tcBorders>
              <w:left w:val="single" w:sz="4" w:space="0" w:color="auto"/>
              <w:right w:val="single" w:sz="4" w:space="0" w:color="auto"/>
            </w:tcBorders>
            <w:vAlign w:val="center"/>
          </w:tcPr>
          <w:p w14:paraId="1CE920F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6A1864F"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6DAA467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385EEF5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CA_n257H</w:t>
            </w:r>
          </w:p>
        </w:tc>
        <w:tc>
          <w:tcPr>
            <w:tcW w:w="749" w:type="dxa"/>
            <w:vMerge/>
            <w:tcBorders>
              <w:left w:val="single" w:sz="4" w:space="0" w:color="auto"/>
              <w:right w:val="single" w:sz="4" w:space="0" w:color="auto"/>
            </w:tcBorders>
            <w:vAlign w:val="center"/>
          </w:tcPr>
          <w:p w14:paraId="2D0FE266" w14:textId="77777777" w:rsidR="00071EFC" w:rsidRPr="00232036" w:rsidRDefault="00071EFC" w:rsidP="00071EFC">
            <w:pPr>
              <w:jc w:val="center"/>
              <w:rPr>
                <w:rFonts w:ascii="Arial" w:hAnsi="Arial" w:cs="Arial"/>
                <w:sz w:val="18"/>
                <w:szCs w:val="18"/>
              </w:rPr>
            </w:pPr>
          </w:p>
        </w:tc>
      </w:tr>
      <w:tr w:rsidR="00071EFC" w:rsidRPr="00232036" w14:paraId="392AC0F5" w14:textId="77777777" w:rsidTr="009A5134">
        <w:trPr>
          <w:trHeight w:val="148"/>
          <w:jc w:val="center"/>
        </w:trPr>
        <w:tc>
          <w:tcPr>
            <w:tcW w:w="2065" w:type="dxa"/>
            <w:vMerge w:val="restart"/>
            <w:tcBorders>
              <w:left w:val="single" w:sz="4" w:space="0" w:color="auto"/>
              <w:right w:val="single" w:sz="4" w:space="0" w:color="auto"/>
            </w:tcBorders>
            <w:vAlign w:val="center"/>
          </w:tcPr>
          <w:p w14:paraId="594D5FC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CA_n79A-n257I</w:t>
            </w:r>
          </w:p>
        </w:tc>
        <w:tc>
          <w:tcPr>
            <w:tcW w:w="1980" w:type="dxa"/>
            <w:vMerge w:val="restart"/>
            <w:tcBorders>
              <w:left w:val="single" w:sz="4" w:space="0" w:color="auto"/>
              <w:right w:val="single" w:sz="4" w:space="0" w:color="auto"/>
            </w:tcBorders>
            <w:vAlign w:val="center"/>
          </w:tcPr>
          <w:p w14:paraId="08613E0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CA_n257G</w:t>
            </w:r>
          </w:p>
          <w:p w14:paraId="1594498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CA_n257H</w:t>
            </w:r>
          </w:p>
          <w:p w14:paraId="74D4F350"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CA_n257I</w:t>
            </w:r>
          </w:p>
          <w:p w14:paraId="2887444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 CA_n79A-n257G</w:t>
            </w:r>
          </w:p>
          <w:p w14:paraId="6852B67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CA_n79A-n257H</w:t>
            </w:r>
          </w:p>
          <w:p w14:paraId="482E3A2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CA_n79A-n257I</w:t>
            </w:r>
          </w:p>
        </w:tc>
        <w:tc>
          <w:tcPr>
            <w:tcW w:w="746" w:type="dxa"/>
            <w:vMerge w:val="restart"/>
            <w:tcBorders>
              <w:left w:val="single" w:sz="4" w:space="0" w:color="auto"/>
              <w:right w:val="single" w:sz="4" w:space="0" w:color="auto"/>
            </w:tcBorders>
            <w:vAlign w:val="center"/>
          </w:tcPr>
          <w:p w14:paraId="30791AD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667" w:type="dxa"/>
            <w:tcBorders>
              <w:left w:val="single" w:sz="4" w:space="0" w:color="auto"/>
              <w:right w:val="single" w:sz="4" w:space="0" w:color="auto"/>
            </w:tcBorders>
            <w:vAlign w:val="center"/>
          </w:tcPr>
          <w:p w14:paraId="3106B66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left w:val="single" w:sz="4" w:space="0" w:color="auto"/>
              <w:right w:val="single" w:sz="4" w:space="0" w:color="auto"/>
            </w:tcBorders>
            <w:vAlign w:val="center"/>
          </w:tcPr>
          <w:p w14:paraId="6990EF53"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783A35CA"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C2E8323"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4F69C030"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26FECFA0"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186FECF7"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8E2904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46C5D7B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2EF2A011"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2CF3724F"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2751B24"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19EF0C5"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987945A"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215311EB"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0AE33A51"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4A40F6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9572A54" w14:textId="77777777" w:rsidTr="009A5134">
        <w:trPr>
          <w:trHeight w:val="148"/>
          <w:jc w:val="center"/>
        </w:trPr>
        <w:tc>
          <w:tcPr>
            <w:tcW w:w="2065" w:type="dxa"/>
            <w:vMerge/>
            <w:tcBorders>
              <w:left w:val="single" w:sz="4" w:space="0" w:color="auto"/>
              <w:right w:val="single" w:sz="4" w:space="0" w:color="auto"/>
            </w:tcBorders>
            <w:vAlign w:val="center"/>
          </w:tcPr>
          <w:p w14:paraId="3839581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0AF6139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1D5A9DDD"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866F37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left w:val="single" w:sz="4" w:space="0" w:color="auto"/>
              <w:right w:val="single" w:sz="4" w:space="0" w:color="auto"/>
            </w:tcBorders>
            <w:vAlign w:val="center"/>
          </w:tcPr>
          <w:p w14:paraId="6097D1D5"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B59C6E6"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7E303C51"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1B86FCAB"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2497EEBC"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73AE6821"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04DD9EE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45266A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6DD53A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281F86A5"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C7D1DA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46E7E5AA"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49627B9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left w:val="single" w:sz="4" w:space="0" w:color="auto"/>
              <w:right w:val="single" w:sz="4" w:space="0" w:color="auto"/>
            </w:tcBorders>
            <w:vAlign w:val="center"/>
          </w:tcPr>
          <w:p w14:paraId="622CC2C5"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6A38FB1F"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706C242" w14:textId="77777777" w:rsidR="00071EFC" w:rsidRPr="00232036" w:rsidRDefault="00071EFC" w:rsidP="00071EFC">
            <w:pPr>
              <w:jc w:val="center"/>
              <w:rPr>
                <w:rFonts w:ascii="Arial" w:hAnsi="Arial" w:cs="Arial"/>
                <w:sz w:val="18"/>
                <w:szCs w:val="18"/>
              </w:rPr>
            </w:pPr>
          </w:p>
        </w:tc>
      </w:tr>
      <w:tr w:rsidR="00071EFC" w:rsidRPr="00232036" w14:paraId="52C6183C" w14:textId="77777777" w:rsidTr="009A5134">
        <w:trPr>
          <w:trHeight w:val="148"/>
          <w:jc w:val="center"/>
        </w:trPr>
        <w:tc>
          <w:tcPr>
            <w:tcW w:w="2065" w:type="dxa"/>
            <w:vMerge/>
            <w:tcBorders>
              <w:left w:val="single" w:sz="4" w:space="0" w:color="auto"/>
              <w:right w:val="single" w:sz="4" w:space="0" w:color="auto"/>
            </w:tcBorders>
            <w:vAlign w:val="center"/>
          </w:tcPr>
          <w:p w14:paraId="2FFFB5E1"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7FF138A6"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417362F"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98688E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left w:val="single" w:sz="4" w:space="0" w:color="auto"/>
              <w:right w:val="single" w:sz="4" w:space="0" w:color="auto"/>
            </w:tcBorders>
            <w:vAlign w:val="center"/>
          </w:tcPr>
          <w:p w14:paraId="693F1255"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33AF2FDB"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2CBAA64"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3A54A342"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C07E827" w14:textId="77777777" w:rsidR="00071EFC" w:rsidRPr="00232036" w:rsidRDefault="00071EFC" w:rsidP="00071EFC">
            <w:pPr>
              <w:jc w:val="center"/>
              <w:rPr>
                <w:rFonts w:ascii="Arial" w:hAnsi="Arial" w:cs="Arial"/>
                <w:sz w:val="18"/>
                <w:szCs w:val="18"/>
              </w:rPr>
            </w:pPr>
          </w:p>
        </w:tc>
        <w:tc>
          <w:tcPr>
            <w:tcW w:w="667" w:type="dxa"/>
            <w:gridSpan w:val="2"/>
            <w:tcBorders>
              <w:left w:val="single" w:sz="4" w:space="0" w:color="auto"/>
              <w:right w:val="single" w:sz="4" w:space="0" w:color="auto"/>
            </w:tcBorders>
            <w:vAlign w:val="center"/>
          </w:tcPr>
          <w:p w14:paraId="3661FD74"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68452A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407A596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30C516F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140EEB4F"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1B65E68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left w:val="single" w:sz="4" w:space="0" w:color="auto"/>
              <w:right w:val="single" w:sz="4" w:space="0" w:color="auto"/>
            </w:tcBorders>
            <w:vAlign w:val="center"/>
          </w:tcPr>
          <w:p w14:paraId="2F4A998C" w14:textId="77777777" w:rsidR="00071EFC" w:rsidRPr="00232036" w:rsidRDefault="00071EFC" w:rsidP="00071EFC">
            <w:pPr>
              <w:jc w:val="center"/>
              <w:rPr>
                <w:rFonts w:ascii="Arial" w:hAnsi="Arial" w:cs="Arial"/>
                <w:sz w:val="18"/>
                <w:szCs w:val="18"/>
              </w:rPr>
            </w:pPr>
          </w:p>
        </w:tc>
        <w:tc>
          <w:tcPr>
            <w:tcW w:w="667" w:type="dxa"/>
            <w:tcBorders>
              <w:left w:val="single" w:sz="4" w:space="0" w:color="auto"/>
              <w:right w:val="single" w:sz="4" w:space="0" w:color="auto"/>
            </w:tcBorders>
            <w:vAlign w:val="center"/>
          </w:tcPr>
          <w:p w14:paraId="5BF160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left w:val="single" w:sz="4" w:space="0" w:color="auto"/>
              <w:right w:val="single" w:sz="4" w:space="0" w:color="auto"/>
            </w:tcBorders>
            <w:vAlign w:val="center"/>
          </w:tcPr>
          <w:p w14:paraId="55FDFA62" w14:textId="77777777" w:rsidR="00071EFC" w:rsidRPr="00232036" w:rsidRDefault="00071EFC" w:rsidP="00071EFC">
            <w:pPr>
              <w:jc w:val="center"/>
              <w:rPr>
                <w:rFonts w:ascii="Arial" w:hAnsi="Arial" w:cs="Arial"/>
                <w:sz w:val="18"/>
                <w:szCs w:val="18"/>
              </w:rPr>
            </w:pPr>
          </w:p>
        </w:tc>
        <w:tc>
          <w:tcPr>
            <w:tcW w:w="671" w:type="dxa"/>
            <w:tcBorders>
              <w:left w:val="single" w:sz="4" w:space="0" w:color="auto"/>
              <w:right w:val="single" w:sz="4" w:space="0" w:color="auto"/>
            </w:tcBorders>
            <w:vAlign w:val="center"/>
          </w:tcPr>
          <w:p w14:paraId="0B7B558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58CB9F1" w14:textId="77777777" w:rsidR="00071EFC" w:rsidRPr="00232036" w:rsidRDefault="00071EFC" w:rsidP="00071EFC">
            <w:pPr>
              <w:jc w:val="center"/>
              <w:rPr>
                <w:rFonts w:ascii="Arial" w:hAnsi="Arial" w:cs="Arial"/>
                <w:sz w:val="18"/>
                <w:szCs w:val="18"/>
              </w:rPr>
            </w:pPr>
          </w:p>
        </w:tc>
      </w:tr>
      <w:tr w:rsidR="00071EFC" w:rsidRPr="00232036" w14:paraId="3064B477" w14:textId="77777777" w:rsidTr="009A5134">
        <w:trPr>
          <w:trHeight w:val="148"/>
          <w:jc w:val="center"/>
        </w:trPr>
        <w:tc>
          <w:tcPr>
            <w:tcW w:w="2065" w:type="dxa"/>
            <w:vMerge/>
            <w:tcBorders>
              <w:left w:val="single" w:sz="4" w:space="0" w:color="auto"/>
              <w:right w:val="single" w:sz="4" w:space="0" w:color="auto"/>
            </w:tcBorders>
            <w:vAlign w:val="center"/>
          </w:tcPr>
          <w:p w14:paraId="149C8CCB"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54D1F6CD"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15F5F30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vAlign w:val="center"/>
          </w:tcPr>
          <w:p w14:paraId="17787A1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CA_n257I</w:t>
            </w:r>
          </w:p>
        </w:tc>
        <w:tc>
          <w:tcPr>
            <w:tcW w:w="749" w:type="dxa"/>
            <w:vMerge/>
            <w:tcBorders>
              <w:left w:val="single" w:sz="4" w:space="0" w:color="auto"/>
              <w:right w:val="single" w:sz="4" w:space="0" w:color="auto"/>
            </w:tcBorders>
            <w:vAlign w:val="center"/>
          </w:tcPr>
          <w:p w14:paraId="03F02FC1" w14:textId="77777777" w:rsidR="00071EFC" w:rsidRPr="00232036" w:rsidRDefault="00071EFC" w:rsidP="00071EFC">
            <w:pPr>
              <w:jc w:val="center"/>
              <w:rPr>
                <w:rFonts w:ascii="Arial" w:hAnsi="Arial" w:cs="Arial"/>
                <w:sz w:val="18"/>
                <w:szCs w:val="18"/>
              </w:rPr>
            </w:pPr>
          </w:p>
        </w:tc>
      </w:tr>
      <w:tr w:rsidR="00071EFC" w:rsidRPr="00232036" w14:paraId="583CECDA" w14:textId="77777777" w:rsidTr="009A5134">
        <w:trPr>
          <w:trHeight w:val="148"/>
          <w:jc w:val="center"/>
        </w:trPr>
        <w:tc>
          <w:tcPr>
            <w:tcW w:w="2065" w:type="dxa"/>
            <w:vMerge w:val="restart"/>
            <w:tcBorders>
              <w:left w:val="single" w:sz="4" w:space="0" w:color="auto"/>
              <w:right w:val="single" w:sz="4" w:space="0" w:color="auto"/>
            </w:tcBorders>
            <w:vAlign w:val="center"/>
          </w:tcPr>
          <w:p w14:paraId="226BF94C"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CA_n79C-n257A</w:t>
            </w:r>
          </w:p>
        </w:tc>
        <w:tc>
          <w:tcPr>
            <w:tcW w:w="1980" w:type="dxa"/>
            <w:vMerge w:val="restart"/>
            <w:tcBorders>
              <w:left w:val="single" w:sz="4" w:space="0" w:color="auto"/>
              <w:right w:val="single" w:sz="4" w:space="0" w:color="auto"/>
            </w:tcBorders>
            <w:vAlign w:val="center"/>
          </w:tcPr>
          <w:p w14:paraId="234797B3"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w:t>
            </w:r>
          </w:p>
        </w:tc>
        <w:tc>
          <w:tcPr>
            <w:tcW w:w="746" w:type="dxa"/>
            <w:tcBorders>
              <w:left w:val="single" w:sz="4" w:space="0" w:color="auto"/>
              <w:right w:val="single" w:sz="4" w:space="0" w:color="auto"/>
            </w:tcBorders>
            <w:vAlign w:val="center"/>
          </w:tcPr>
          <w:p w14:paraId="0C93859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10676" w:type="dxa"/>
            <w:gridSpan w:val="19"/>
            <w:tcBorders>
              <w:left w:val="single" w:sz="4" w:space="0" w:color="auto"/>
              <w:right w:val="single" w:sz="4" w:space="0" w:color="auto"/>
            </w:tcBorders>
          </w:tcPr>
          <w:p w14:paraId="1279E53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CA_n79C</w:t>
            </w:r>
          </w:p>
        </w:tc>
        <w:tc>
          <w:tcPr>
            <w:tcW w:w="749" w:type="dxa"/>
            <w:vMerge w:val="restart"/>
            <w:tcBorders>
              <w:left w:val="single" w:sz="4" w:space="0" w:color="auto"/>
              <w:right w:val="single" w:sz="4" w:space="0" w:color="auto"/>
            </w:tcBorders>
            <w:vAlign w:val="center"/>
          </w:tcPr>
          <w:p w14:paraId="695AB77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2AF97F8" w14:textId="77777777" w:rsidTr="009A5134">
        <w:trPr>
          <w:trHeight w:val="148"/>
          <w:jc w:val="center"/>
        </w:trPr>
        <w:tc>
          <w:tcPr>
            <w:tcW w:w="2065" w:type="dxa"/>
            <w:vMerge/>
            <w:tcBorders>
              <w:left w:val="single" w:sz="4" w:space="0" w:color="auto"/>
              <w:right w:val="single" w:sz="4" w:space="0" w:color="auto"/>
            </w:tcBorders>
            <w:vAlign w:val="center"/>
          </w:tcPr>
          <w:p w14:paraId="34574FD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49FEE56"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5687284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667" w:type="dxa"/>
            <w:tcBorders>
              <w:top w:val="single" w:sz="4" w:space="0" w:color="auto"/>
              <w:left w:val="single" w:sz="4" w:space="0" w:color="auto"/>
              <w:bottom w:val="single" w:sz="4" w:space="0" w:color="auto"/>
              <w:right w:val="single" w:sz="4" w:space="0" w:color="auto"/>
            </w:tcBorders>
          </w:tcPr>
          <w:p w14:paraId="1A2190E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tcPr>
          <w:p w14:paraId="14C1991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21B85C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E950B5"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5CA08E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02C4FF0F"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A79943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3759C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77AD07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tcPr>
          <w:p w14:paraId="7D9C94D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B07B32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716FF8E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6FAC1F1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93099B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8866A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B3B330"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3EE2934" w14:textId="77777777" w:rsidR="00071EFC" w:rsidRPr="00232036" w:rsidRDefault="00071EFC" w:rsidP="00071EFC">
            <w:pPr>
              <w:jc w:val="center"/>
              <w:rPr>
                <w:rFonts w:ascii="Arial" w:hAnsi="Arial" w:cs="Arial"/>
                <w:sz w:val="18"/>
                <w:szCs w:val="18"/>
              </w:rPr>
            </w:pPr>
          </w:p>
        </w:tc>
      </w:tr>
      <w:tr w:rsidR="00071EFC" w:rsidRPr="00232036" w14:paraId="2B43DE2F" w14:textId="77777777" w:rsidTr="009A5134">
        <w:trPr>
          <w:trHeight w:val="148"/>
          <w:jc w:val="center"/>
        </w:trPr>
        <w:tc>
          <w:tcPr>
            <w:tcW w:w="2065" w:type="dxa"/>
            <w:vMerge/>
            <w:tcBorders>
              <w:left w:val="single" w:sz="4" w:space="0" w:color="auto"/>
              <w:right w:val="single" w:sz="4" w:space="0" w:color="auto"/>
            </w:tcBorders>
            <w:vAlign w:val="center"/>
          </w:tcPr>
          <w:p w14:paraId="4565C409"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C1E56EC"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62F98AC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A4DD5A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tcPr>
          <w:p w14:paraId="370933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6F9DCA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92268A"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3DD675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5FD2E52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38ACD90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A0E20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B01DB9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1520AD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375E18D"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C5A87B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tcPr>
          <w:p w14:paraId="181602E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F7A15F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A9412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3462C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3DBD892A" w14:textId="77777777" w:rsidR="00071EFC" w:rsidRPr="00232036" w:rsidRDefault="00071EFC" w:rsidP="00071EFC">
            <w:pPr>
              <w:jc w:val="center"/>
              <w:rPr>
                <w:rFonts w:ascii="Arial" w:hAnsi="Arial" w:cs="Arial"/>
                <w:sz w:val="18"/>
                <w:szCs w:val="18"/>
              </w:rPr>
            </w:pPr>
          </w:p>
        </w:tc>
      </w:tr>
      <w:tr w:rsidR="00071EFC" w:rsidRPr="00232036" w14:paraId="2CC2DC21" w14:textId="77777777" w:rsidTr="009A5134">
        <w:trPr>
          <w:trHeight w:val="148"/>
          <w:jc w:val="center"/>
        </w:trPr>
        <w:tc>
          <w:tcPr>
            <w:tcW w:w="2065" w:type="dxa"/>
            <w:vMerge w:val="restart"/>
            <w:tcBorders>
              <w:left w:val="single" w:sz="4" w:space="0" w:color="auto"/>
              <w:right w:val="single" w:sz="4" w:space="0" w:color="auto"/>
            </w:tcBorders>
            <w:vAlign w:val="center"/>
          </w:tcPr>
          <w:p w14:paraId="65AF875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CA_n79C-n257D</w:t>
            </w:r>
          </w:p>
        </w:tc>
        <w:tc>
          <w:tcPr>
            <w:tcW w:w="1980" w:type="dxa"/>
            <w:vMerge w:val="restart"/>
            <w:tcBorders>
              <w:left w:val="single" w:sz="4" w:space="0" w:color="auto"/>
              <w:right w:val="single" w:sz="4" w:space="0" w:color="auto"/>
            </w:tcBorders>
            <w:vAlign w:val="center"/>
          </w:tcPr>
          <w:p w14:paraId="19E70AE4"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w:t>
            </w:r>
          </w:p>
        </w:tc>
        <w:tc>
          <w:tcPr>
            <w:tcW w:w="746" w:type="dxa"/>
            <w:tcBorders>
              <w:left w:val="single" w:sz="4" w:space="0" w:color="auto"/>
              <w:right w:val="single" w:sz="4" w:space="0" w:color="auto"/>
            </w:tcBorders>
            <w:vAlign w:val="center"/>
          </w:tcPr>
          <w:p w14:paraId="4F9985D9"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10676" w:type="dxa"/>
            <w:gridSpan w:val="19"/>
            <w:tcBorders>
              <w:left w:val="single" w:sz="4" w:space="0" w:color="auto"/>
              <w:right w:val="single" w:sz="4" w:space="0" w:color="auto"/>
            </w:tcBorders>
          </w:tcPr>
          <w:p w14:paraId="4FB0B87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CA_n79C</w:t>
            </w:r>
          </w:p>
        </w:tc>
        <w:tc>
          <w:tcPr>
            <w:tcW w:w="749" w:type="dxa"/>
            <w:vMerge w:val="restart"/>
            <w:tcBorders>
              <w:left w:val="single" w:sz="4" w:space="0" w:color="auto"/>
              <w:right w:val="single" w:sz="4" w:space="0" w:color="auto"/>
            </w:tcBorders>
            <w:vAlign w:val="center"/>
          </w:tcPr>
          <w:p w14:paraId="49A07C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29A365F2" w14:textId="77777777" w:rsidTr="009A5134">
        <w:trPr>
          <w:trHeight w:val="148"/>
          <w:jc w:val="center"/>
        </w:trPr>
        <w:tc>
          <w:tcPr>
            <w:tcW w:w="2065" w:type="dxa"/>
            <w:vMerge/>
            <w:tcBorders>
              <w:left w:val="single" w:sz="4" w:space="0" w:color="auto"/>
              <w:right w:val="single" w:sz="4" w:space="0" w:color="auto"/>
            </w:tcBorders>
            <w:vAlign w:val="center"/>
          </w:tcPr>
          <w:p w14:paraId="4A83B1AF"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9445C4B"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vAlign w:val="center"/>
          </w:tcPr>
          <w:p w14:paraId="0E957B4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17A7C21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CA_n257D</w:t>
            </w:r>
          </w:p>
        </w:tc>
        <w:tc>
          <w:tcPr>
            <w:tcW w:w="749" w:type="dxa"/>
            <w:vMerge/>
            <w:tcBorders>
              <w:left w:val="single" w:sz="4" w:space="0" w:color="auto"/>
              <w:right w:val="single" w:sz="4" w:space="0" w:color="auto"/>
            </w:tcBorders>
            <w:vAlign w:val="center"/>
          </w:tcPr>
          <w:p w14:paraId="19CEB285" w14:textId="77777777" w:rsidR="00071EFC" w:rsidRPr="00232036" w:rsidRDefault="00071EFC" w:rsidP="00071EFC">
            <w:pPr>
              <w:jc w:val="center"/>
              <w:rPr>
                <w:rFonts w:ascii="Arial" w:hAnsi="Arial" w:cs="Arial"/>
                <w:sz w:val="18"/>
                <w:szCs w:val="18"/>
              </w:rPr>
            </w:pPr>
          </w:p>
        </w:tc>
      </w:tr>
      <w:tr w:rsidR="00071EFC" w:rsidRPr="00232036" w14:paraId="4EFA5F45" w14:textId="77777777" w:rsidTr="009A5134">
        <w:trPr>
          <w:trHeight w:val="148"/>
          <w:jc w:val="center"/>
        </w:trPr>
        <w:tc>
          <w:tcPr>
            <w:tcW w:w="2065" w:type="dxa"/>
            <w:vMerge w:val="restart"/>
            <w:tcBorders>
              <w:left w:val="single" w:sz="4" w:space="0" w:color="auto"/>
              <w:right w:val="single" w:sz="4" w:space="0" w:color="auto"/>
            </w:tcBorders>
            <w:vAlign w:val="center"/>
          </w:tcPr>
          <w:p w14:paraId="7C8AAF4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CA_n79C-n257E</w:t>
            </w:r>
          </w:p>
        </w:tc>
        <w:tc>
          <w:tcPr>
            <w:tcW w:w="1980" w:type="dxa"/>
            <w:vMerge w:val="restart"/>
            <w:tcBorders>
              <w:left w:val="single" w:sz="4" w:space="0" w:color="auto"/>
              <w:right w:val="single" w:sz="4" w:space="0" w:color="auto"/>
            </w:tcBorders>
            <w:vAlign w:val="center"/>
          </w:tcPr>
          <w:p w14:paraId="6F734A19"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w:t>
            </w:r>
          </w:p>
        </w:tc>
        <w:tc>
          <w:tcPr>
            <w:tcW w:w="746" w:type="dxa"/>
            <w:tcBorders>
              <w:left w:val="single" w:sz="4" w:space="0" w:color="auto"/>
              <w:right w:val="single" w:sz="4" w:space="0" w:color="auto"/>
            </w:tcBorders>
          </w:tcPr>
          <w:p w14:paraId="34EEA57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10676" w:type="dxa"/>
            <w:gridSpan w:val="19"/>
            <w:tcBorders>
              <w:left w:val="single" w:sz="4" w:space="0" w:color="auto"/>
              <w:right w:val="single" w:sz="4" w:space="0" w:color="auto"/>
            </w:tcBorders>
          </w:tcPr>
          <w:p w14:paraId="424F380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CA_n79C</w:t>
            </w:r>
          </w:p>
        </w:tc>
        <w:tc>
          <w:tcPr>
            <w:tcW w:w="749" w:type="dxa"/>
            <w:vMerge w:val="restart"/>
            <w:tcBorders>
              <w:left w:val="single" w:sz="4" w:space="0" w:color="auto"/>
              <w:right w:val="single" w:sz="4" w:space="0" w:color="auto"/>
            </w:tcBorders>
            <w:vAlign w:val="center"/>
          </w:tcPr>
          <w:p w14:paraId="74251DE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152150A7" w14:textId="77777777" w:rsidTr="009A5134">
        <w:trPr>
          <w:trHeight w:val="148"/>
          <w:jc w:val="center"/>
        </w:trPr>
        <w:tc>
          <w:tcPr>
            <w:tcW w:w="2065" w:type="dxa"/>
            <w:vMerge/>
            <w:tcBorders>
              <w:left w:val="single" w:sz="4" w:space="0" w:color="auto"/>
              <w:right w:val="single" w:sz="4" w:space="0" w:color="auto"/>
            </w:tcBorders>
            <w:vAlign w:val="center"/>
          </w:tcPr>
          <w:p w14:paraId="7625C73C"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22593B97"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tcPr>
          <w:p w14:paraId="544FCDD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1497D3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CA_n257E</w:t>
            </w:r>
          </w:p>
        </w:tc>
        <w:tc>
          <w:tcPr>
            <w:tcW w:w="749" w:type="dxa"/>
            <w:vMerge/>
            <w:tcBorders>
              <w:left w:val="single" w:sz="4" w:space="0" w:color="auto"/>
              <w:right w:val="single" w:sz="4" w:space="0" w:color="auto"/>
            </w:tcBorders>
            <w:vAlign w:val="center"/>
          </w:tcPr>
          <w:p w14:paraId="1F97944F" w14:textId="77777777" w:rsidR="00071EFC" w:rsidRPr="00232036" w:rsidRDefault="00071EFC" w:rsidP="00071EFC">
            <w:pPr>
              <w:jc w:val="center"/>
              <w:rPr>
                <w:rFonts w:ascii="Arial" w:hAnsi="Arial" w:cs="Arial"/>
                <w:sz w:val="18"/>
                <w:szCs w:val="18"/>
              </w:rPr>
            </w:pPr>
          </w:p>
        </w:tc>
      </w:tr>
      <w:tr w:rsidR="00071EFC" w:rsidRPr="00232036" w14:paraId="10EC69A2" w14:textId="77777777" w:rsidTr="009A5134">
        <w:trPr>
          <w:trHeight w:val="148"/>
          <w:jc w:val="center"/>
        </w:trPr>
        <w:tc>
          <w:tcPr>
            <w:tcW w:w="2065" w:type="dxa"/>
            <w:vMerge w:val="restart"/>
            <w:tcBorders>
              <w:left w:val="single" w:sz="4" w:space="0" w:color="auto"/>
              <w:right w:val="single" w:sz="4" w:space="0" w:color="auto"/>
            </w:tcBorders>
            <w:vAlign w:val="center"/>
          </w:tcPr>
          <w:p w14:paraId="3A1FC1C1"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CA_n79C-n257F</w:t>
            </w:r>
          </w:p>
        </w:tc>
        <w:tc>
          <w:tcPr>
            <w:tcW w:w="1980" w:type="dxa"/>
            <w:vMerge w:val="restart"/>
            <w:tcBorders>
              <w:left w:val="single" w:sz="4" w:space="0" w:color="auto"/>
              <w:right w:val="single" w:sz="4" w:space="0" w:color="auto"/>
            </w:tcBorders>
            <w:vAlign w:val="center"/>
          </w:tcPr>
          <w:p w14:paraId="6F58CD98"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CA_n79A-n257A</w:t>
            </w:r>
          </w:p>
        </w:tc>
        <w:tc>
          <w:tcPr>
            <w:tcW w:w="746" w:type="dxa"/>
            <w:tcBorders>
              <w:left w:val="single" w:sz="4" w:space="0" w:color="auto"/>
              <w:right w:val="single" w:sz="4" w:space="0" w:color="auto"/>
            </w:tcBorders>
          </w:tcPr>
          <w:p w14:paraId="3CD4412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10676" w:type="dxa"/>
            <w:gridSpan w:val="19"/>
            <w:tcBorders>
              <w:left w:val="single" w:sz="4" w:space="0" w:color="auto"/>
              <w:right w:val="single" w:sz="4" w:space="0" w:color="auto"/>
            </w:tcBorders>
          </w:tcPr>
          <w:p w14:paraId="35D4FFB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CA_n79C</w:t>
            </w:r>
          </w:p>
        </w:tc>
        <w:tc>
          <w:tcPr>
            <w:tcW w:w="749" w:type="dxa"/>
            <w:vMerge w:val="restart"/>
            <w:tcBorders>
              <w:left w:val="single" w:sz="4" w:space="0" w:color="auto"/>
              <w:right w:val="single" w:sz="4" w:space="0" w:color="auto"/>
            </w:tcBorders>
            <w:vAlign w:val="center"/>
          </w:tcPr>
          <w:p w14:paraId="4761E073"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0898CBF7" w14:textId="77777777" w:rsidTr="009A5134">
        <w:trPr>
          <w:trHeight w:val="148"/>
          <w:jc w:val="center"/>
        </w:trPr>
        <w:tc>
          <w:tcPr>
            <w:tcW w:w="2065" w:type="dxa"/>
            <w:vMerge/>
            <w:tcBorders>
              <w:left w:val="single" w:sz="4" w:space="0" w:color="auto"/>
              <w:right w:val="single" w:sz="4" w:space="0" w:color="auto"/>
            </w:tcBorders>
            <w:vAlign w:val="center"/>
          </w:tcPr>
          <w:p w14:paraId="589D14C3"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1D325D6D" w14:textId="77777777" w:rsidR="00071EFC" w:rsidRPr="00232036" w:rsidRDefault="00071EFC" w:rsidP="00071EFC">
            <w:pPr>
              <w:pStyle w:val="NoSpacing"/>
              <w:jc w:val="center"/>
              <w:rPr>
                <w:rFonts w:ascii="Arial" w:hAnsi="Arial" w:cs="Arial"/>
                <w:sz w:val="18"/>
                <w:szCs w:val="18"/>
              </w:rPr>
            </w:pPr>
          </w:p>
        </w:tc>
        <w:tc>
          <w:tcPr>
            <w:tcW w:w="746" w:type="dxa"/>
            <w:tcBorders>
              <w:left w:val="single" w:sz="4" w:space="0" w:color="auto"/>
              <w:right w:val="single" w:sz="4" w:space="0" w:color="auto"/>
            </w:tcBorders>
          </w:tcPr>
          <w:p w14:paraId="3036D73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n257</w:t>
            </w:r>
          </w:p>
        </w:tc>
        <w:tc>
          <w:tcPr>
            <w:tcW w:w="10676" w:type="dxa"/>
            <w:gridSpan w:val="19"/>
            <w:tcBorders>
              <w:left w:val="single" w:sz="4" w:space="0" w:color="auto"/>
              <w:right w:val="single" w:sz="4" w:space="0" w:color="auto"/>
            </w:tcBorders>
          </w:tcPr>
          <w:p w14:paraId="42EC4BA7"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CA_n257F</w:t>
            </w:r>
          </w:p>
        </w:tc>
        <w:tc>
          <w:tcPr>
            <w:tcW w:w="749" w:type="dxa"/>
            <w:vMerge/>
            <w:tcBorders>
              <w:left w:val="single" w:sz="4" w:space="0" w:color="auto"/>
              <w:right w:val="single" w:sz="4" w:space="0" w:color="auto"/>
            </w:tcBorders>
            <w:vAlign w:val="center"/>
          </w:tcPr>
          <w:p w14:paraId="7E1F0F3E" w14:textId="77777777" w:rsidR="00071EFC" w:rsidRPr="00232036" w:rsidRDefault="00071EFC" w:rsidP="00071EFC">
            <w:pPr>
              <w:jc w:val="center"/>
              <w:rPr>
                <w:rFonts w:ascii="Arial" w:hAnsi="Arial" w:cs="Arial"/>
                <w:sz w:val="18"/>
                <w:szCs w:val="18"/>
              </w:rPr>
            </w:pPr>
          </w:p>
        </w:tc>
      </w:tr>
      <w:tr w:rsidR="00071EFC" w:rsidRPr="00232036" w14:paraId="2458A831" w14:textId="77777777" w:rsidTr="009A5134">
        <w:trPr>
          <w:trHeight w:val="148"/>
          <w:jc w:val="center"/>
        </w:trPr>
        <w:tc>
          <w:tcPr>
            <w:tcW w:w="2065" w:type="dxa"/>
            <w:vMerge w:val="restart"/>
            <w:tcBorders>
              <w:left w:val="single" w:sz="4" w:space="0" w:color="auto"/>
              <w:right w:val="single" w:sz="4" w:space="0" w:color="auto"/>
            </w:tcBorders>
            <w:vAlign w:val="center"/>
          </w:tcPr>
          <w:p w14:paraId="68D581BE"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CA_n79A-n258A</w:t>
            </w:r>
          </w:p>
        </w:tc>
        <w:tc>
          <w:tcPr>
            <w:tcW w:w="1980" w:type="dxa"/>
            <w:vMerge w:val="restart"/>
            <w:tcBorders>
              <w:left w:val="single" w:sz="4" w:space="0" w:color="auto"/>
              <w:right w:val="single" w:sz="4" w:space="0" w:color="auto"/>
            </w:tcBorders>
            <w:vAlign w:val="center"/>
          </w:tcPr>
          <w:p w14:paraId="61DF4D02" w14:textId="77777777" w:rsidR="00071EFC" w:rsidRPr="00232036" w:rsidRDefault="00071EFC" w:rsidP="00071EFC">
            <w:pPr>
              <w:pStyle w:val="NoSpacing"/>
              <w:jc w:val="center"/>
              <w:rPr>
                <w:rFonts w:ascii="Arial" w:hAnsi="Arial" w:cs="Arial"/>
                <w:sz w:val="18"/>
                <w:szCs w:val="18"/>
              </w:rPr>
            </w:pPr>
            <w:r w:rsidRPr="00232036">
              <w:rPr>
                <w:rFonts w:ascii="Arial" w:hAnsi="Arial" w:cs="Arial"/>
                <w:sz w:val="18"/>
                <w:szCs w:val="18"/>
              </w:rPr>
              <w:t>-</w:t>
            </w:r>
          </w:p>
        </w:tc>
        <w:tc>
          <w:tcPr>
            <w:tcW w:w="746" w:type="dxa"/>
            <w:vMerge w:val="restart"/>
            <w:tcBorders>
              <w:left w:val="single" w:sz="4" w:space="0" w:color="auto"/>
              <w:right w:val="single" w:sz="4" w:space="0" w:color="auto"/>
            </w:tcBorders>
            <w:vAlign w:val="center"/>
          </w:tcPr>
          <w:p w14:paraId="4E9A30A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n79</w:t>
            </w:r>
          </w:p>
        </w:tc>
        <w:tc>
          <w:tcPr>
            <w:tcW w:w="667" w:type="dxa"/>
            <w:tcBorders>
              <w:top w:val="single" w:sz="4" w:space="0" w:color="auto"/>
              <w:left w:val="single" w:sz="4" w:space="0" w:color="auto"/>
              <w:bottom w:val="single" w:sz="4" w:space="0" w:color="auto"/>
              <w:right w:val="single" w:sz="4" w:space="0" w:color="auto"/>
            </w:tcBorders>
            <w:vAlign w:val="center"/>
          </w:tcPr>
          <w:p w14:paraId="0C4931D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15</w:t>
            </w:r>
          </w:p>
        </w:tc>
        <w:tc>
          <w:tcPr>
            <w:tcW w:w="667" w:type="dxa"/>
            <w:tcBorders>
              <w:top w:val="single" w:sz="4" w:space="0" w:color="auto"/>
              <w:left w:val="single" w:sz="4" w:space="0" w:color="auto"/>
              <w:bottom w:val="single" w:sz="4" w:space="0" w:color="auto"/>
              <w:right w:val="single" w:sz="4" w:space="0" w:color="auto"/>
            </w:tcBorders>
            <w:vAlign w:val="center"/>
          </w:tcPr>
          <w:p w14:paraId="6F0AB1C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538FA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BB3B36"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1DB40E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35610A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C885C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2C0A08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2DAF2DF"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34A425B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84782A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A6BD16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54C3D1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8D1A1A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D338A3D"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D4B28B1" w14:textId="77777777" w:rsidR="00071EFC" w:rsidRPr="00232036" w:rsidRDefault="00071EFC" w:rsidP="00071EFC">
            <w:pPr>
              <w:jc w:val="center"/>
              <w:rPr>
                <w:rFonts w:ascii="Arial" w:hAnsi="Arial" w:cs="Arial"/>
                <w:sz w:val="18"/>
                <w:szCs w:val="18"/>
              </w:rPr>
            </w:pPr>
          </w:p>
        </w:tc>
        <w:tc>
          <w:tcPr>
            <w:tcW w:w="749" w:type="dxa"/>
            <w:vMerge w:val="restart"/>
            <w:tcBorders>
              <w:left w:val="single" w:sz="4" w:space="0" w:color="auto"/>
              <w:right w:val="single" w:sz="4" w:space="0" w:color="auto"/>
            </w:tcBorders>
            <w:vAlign w:val="center"/>
          </w:tcPr>
          <w:p w14:paraId="6764E2A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0</w:t>
            </w:r>
          </w:p>
        </w:tc>
      </w:tr>
      <w:tr w:rsidR="00071EFC" w:rsidRPr="00232036" w14:paraId="41EB42BA" w14:textId="77777777" w:rsidTr="009A5134">
        <w:trPr>
          <w:trHeight w:val="148"/>
          <w:jc w:val="center"/>
        </w:trPr>
        <w:tc>
          <w:tcPr>
            <w:tcW w:w="2065" w:type="dxa"/>
            <w:vMerge/>
            <w:tcBorders>
              <w:left w:val="single" w:sz="4" w:space="0" w:color="auto"/>
              <w:right w:val="single" w:sz="4" w:space="0" w:color="auto"/>
            </w:tcBorders>
            <w:vAlign w:val="center"/>
          </w:tcPr>
          <w:p w14:paraId="7839331E"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456B0580"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5BEE6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931A0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30</w:t>
            </w:r>
          </w:p>
        </w:tc>
        <w:tc>
          <w:tcPr>
            <w:tcW w:w="667" w:type="dxa"/>
            <w:tcBorders>
              <w:top w:val="single" w:sz="4" w:space="0" w:color="auto"/>
              <w:left w:val="single" w:sz="4" w:space="0" w:color="auto"/>
              <w:bottom w:val="single" w:sz="4" w:space="0" w:color="auto"/>
              <w:right w:val="single" w:sz="4" w:space="0" w:color="auto"/>
            </w:tcBorders>
            <w:vAlign w:val="center"/>
          </w:tcPr>
          <w:p w14:paraId="615A926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AAE553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D095310"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9C46C5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F7D5C82"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3752E0B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182845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071C1DF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CB5E864"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9A125F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63B8BB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56CC54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8D8F2A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5E2FEE9"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05A1A98"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2BBB0CEA" w14:textId="77777777" w:rsidR="00071EFC" w:rsidRPr="00232036" w:rsidRDefault="00071EFC" w:rsidP="00071EFC">
            <w:pPr>
              <w:jc w:val="center"/>
              <w:rPr>
                <w:rFonts w:ascii="Arial" w:hAnsi="Arial" w:cs="Arial"/>
                <w:sz w:val="18"/>
                <w:szCs w:val="18"/>
              </w:rPr>
            </w:pPr>
          </w:p>
        </w:tc>
      </w:tr>
      <w:tr w:rsidR="00071EFC" w:rsidRPr="00232036" w14:paraId="2855D75E" w14:textId="77777777" w:rsidTr="009A5134">
        <w:trPr>
          <w:trHeight w:val="148"/>
          <w:jc w:val="center"/>
        </w:trPr>
        <w:tc>
          <w:tcPr>
            <w:tcW w:w="2065" w:type="dxa"/>
            <w:vMerge/>
            <w:tcBorders>
              <w:left w:val="single" w:sz="4" w:space="0" w:color="auto"/>
              <w:right w:val="single" w:sz="4" w:space="0" w:color="auto"/>
            </w:tcBorders>
            <w:vAlign w:val="center"/>
          </w:tcPr>
          <w:p w14:paraId="796BAB9D"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32A3A244"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4A94EAD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01EF4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3B465BD4"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3D9B5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77D7C2C"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241191D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11456F1"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4584F18"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ADF02A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78752CE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4247DC1A"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59D3B0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939575D"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17D95DE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8F36B71"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D6D7456" w14:textId="77777777" w:rsidR="00071EFC" w:rsidRPr="00232036" w:rsidRDefault="00071EFC" w:rsidP="00071EFC">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150079"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1FC01E44" w14:textId="77777777" w:rsidR="00071EFC" w:rsidRPr="00232036" w:rsidRDefault="00071EFC" w:rsidP="00071EFC">
            <w:pPr>
              <w:jc w:val="center"/>
              <w:rPr>
                <w:rFonts w:ascii="Arial" w:hAnsi="Arial" w:cs="Arial"/>
                <w:sz w:val="18"/>
                <w:szCs w:val="18"/>
              </w:rPr>
            </w:pPr>
          </w:p>
        </w:tc>
      </w:tr>
      <w:tr w:rsidR="00071EFC" w:rsidRPr="00232036" w14:paraId="2DEFEFF8" w14:textId="77777777" w:rsidTr="009A5134">
        <w:trPr>
          <w:trHeight w:val="148"/>
          <w:jc w:val="center"/>
        </w:trPr>
        <w:tc>
          <w:tcPr>
            <w:tcW w:w="2065" w:type="dxa"/>
            <w:vMerge/>
            <w:tcBorders>
              <w:left w:val="single" w:sz="4" w:space="0" w:color="auto"/>
              <w:right w:val="single" w:sz="4" w:space="0" w:color="auto"/>
            </w:tcBorders>
            <w:vAlign w:val="center"/>
          </w:tcPr>
          <w:p w14:paraId="003401A0"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62F0DBF" w14:textId="77777777" w:rsidR="00071EFC" w:rsidRPr="00232036" w:rsidRDefault="00071EFC" w:rsidP="00071EFC">
            <w:pPr>
              <w:pStyle w:val="NoSpacing"/>
              <w:jc w:val="center"/>
              <w:rPr>
                <w:rFonts w:ascii="Arial" w:hAnsi="Arial" w:cs="Arial"/>
                <w:sz w:val="18"/>
                <w:szCs w:val="18"/>
              </w:rPr>
            </w:pPr>
          </w:p>
        </w:tc>
        <w:tc>
          <w:tcPr>
            <w:tcW w:w="746" w:type="dxa"/>
            <w:vMerge w:val="restart"/>
            <w:tcBorders>
              <w:left w:val="single" w:sz="4" w:space="0" w:color="auto"/>
              <w:right w:val="single" w:sz="4" w:space="0" w:color="auto"/>
            </w:tcBorders>
            <w:vAlign w:val="center"/>
          </w:tcPr>
          <w:p w14:paraId="362F423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n258</w:t>
            </w:r>
          </w:p>
        </w:tc>
        <w:tc>
          <w:tcPr>
            <w:tcW w:w="667" w:type="dxa"/>
            <w:tcBorders>
              <w:top w:val="single" w:sz="4" w:space="0" w:color="auto"/>
              <w:left w:val="single" w:sz="4" w:space="0" w:color="auto"/>
              <w:bottom w:val="single" w:sz="4" w:space="0" w:color="auto"/>
              <w:right w:val="single" w:sz="4" w:space="0" w:color="auto"/>
            </w:tcBorders>
            <w:vAlign w:val="center"/>
          </w:tcPr>
          <w:p w14:paraId="4E0AFF95"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60</w:t>
            </w:r>
          </w:p>
        </w:tc>
        <w:tc>
          <w:tcPr>
            <w:tcW w:w="667" w:type="dxa"/>
            <w:tcBorders>
              <w:top w:val="single" w:sz="4" w:space="0" w:color="auto"/>
              <w:left w:val="single" w:sz="4" w:space="0" w:color="auto"/>
              <w:bottom w:val="single" w:sz="4" w:space="0" w:color="auto"/>
              <w:right w:val="single" w:sz="4" w:space="0" w:color="auto"/>
            </w:tcBorders>
            <w:vAlign w:val="center"/>
          </w:tcPr>
          <w:p w14:paraId="16FBD04C"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572ACE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B60FE94"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3133E9E"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4561ED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6EA30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1512F1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287C572"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2DAE5C3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15146D7F"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BB95E81"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16B4BA3"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C417EB6"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A6E56E"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BC9A96" w14:textId="77777777" w:rsidR="00071EFC" w:rsidRPr="00232036" w:rsidRDefault="00071EFC" w:rsidP="00071EFC">
            <w:pPr>
              <w:jc w:val="center"/>
              <w:rPr>
                <w:rFonts w:ascii="Arial" w:hAnsi="Arial" w:cs="Arial"/>
                <w:sz w:val="18"/>
                <w:szCs w:val="18"/>
              </w:rPr>
            </w:pPr>
          </w:p>
        </w:tc>
        <w:tc>
          <w:tcPr>
            <w:tcW w:w="749" w:type="dxa"/>
            <w:vMerge/>
            <w:tcBorders>
              <w:left w:val="single" w:sz="4" w:space="0" w:color="auto"/>
              <w:right w:val="single" w:sz="4" w:space="0" w:color="auto"/>
            </w:tcBorders>
            <w:vAlign w:val="center"/>
          </w:tcPr>
          <w:p w14:paraId="46831601" w14:textId="77777777" w:rsidR="00071EFC" w:rsidRPr="00232036" w:rsidRDefault="00071EFC" w:rsidP="00071EFC">
            <w:pPr>
              <w:jc w:val="center"/>
              <w:rPr>
                <w:rFonts w:ascii="Arial" w:hAnsi="Arial" w:cs="Arial"/>
                <w:sz w:val="18"/>
                <w:szCs w:val="18"/>
              </w:rPr>
            </w:pPr>
          </w:p>
        </w:tc>
      </w:tr>
      <w:tr w:rsidR="00071EFC" w:rsidRPr="00232036" w14:paraId="379802FF" w14:textId="77777777" w:rsidTr="009A5134">
        <w:trPr>
          <w:trHeight w:val="148"/>
          <w:jc w:val="center"/>
        </w:trPr>
        <w:tc>
          <w:tcPr>
            <w:tcW w:w="2065" w:type="dxa"/>
            <w:vMerge/>
            <w:tcBorders>
              <w:left w:val="single" w:sz="4" w:space="0" w:color="auto"/>
              <w:right w:val="single" w:sz="4" w:space="0" w:color="auto"/>
            </w:tcBorders>
            <w:vAlign w:val="center"/>
          </w:tcPr>
          <w:p w14:paraId="68D5BB22" w14:textId="77777777" w:rsidR="00071EFC" w:rsidRPr="00232036" w:rsidRDefault="00071EFC" w:rsidP="00071EFC">
            <w:pPr>
              <w:pStyle w:val="NoSpacing"/>
              <w:jc w:val="center"/>
              <w:rPr>
                <w:rFonts w:ascii="Arial" w:hAnsi="Arial" w:cs="Arial"/>
                <w:sz w:val="18"/>
                <w:szCs w:val="18"/>
              </w:rPr>
            </w:pPr>
          </w:p>
        </w:tc>
        <w:tc>
          <w:tcPr>
            <w:tcW w:w="1980" w:type="dxa"/>
            <w:vMerge/>
            <w:tcBorders>
              <w:left w:val="single" w:sz="4" w:space="0" w:color="auto"/>
              <w:right w:val="single" w:sz="4" w:space="0" w:color="auto"/>
            </w:tcBorders>
            <w:vAlign w:val="center"/>
          </w:tcPr>
          <w:p w14:paraId="6A78F079" w14:textId="77777777" w:rsidR="00071EFC" w:rsidRPr="00232036" w:rsidRDefault="00071EFC" w:rsidP="00071EFC">
            <w:pPr>
              <w:pStyle w:val="NoSpacing"/>
              <w:jc w:val="center"/>
              <w:rPr>
                <w:rFonts w:ascii="Arial" w:hAnsi="Arial" w:cs="Arial"/>
                <w:sz w:val="18"/>
                <w:szCs w:val="18"/>
              </w:rPr>
            </w:pPr>
          </w:p>
        </w:tc>
        <w:tc>
          <w:tcPr>
            <w:tcW w:w="746" w:type="dxa"/>
            <w:vMerge/>
            <w:tcBorders>
              <w:left w:val="single" w:sz="4" w:space="0" w:color="auto"/>
              <w:right w:val="single" w:sz="4" w:space="0" w:color="auto"/>
            </w:tcBorders>
            <w:vAlign w:val="center"/>
          </w:tcPr>
          <w:p w14:paraId="3CAE4C17"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05A9EB0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120</w:t>
            </w:r>
          </w:p>
        </w:tc>
        <w:tc>
          <w:tcPr>
            <w:tcW w:w="667" w:type="dxa"/>
            <w:tcBorders>
              <w:top w:val="single" w:sz="4" w:space="0" w:color="auto"/>
              <w:left w:val="single" w:sz="4" w:space="0" w:color="auto"/>
              <w:bottom w:val="single" w:sz="4" w:space="0" w:color="auto"/>
              <w:right w:val="single" w:sz="4" w:space="0" w:color="auto"/>
            </w:tcBorders>
            <w:vAlign w:val="center"/>
          </w:tcPr>
          <w:p w14:paraId="62AAD2EB"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E6A7DF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66FBC48"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796F58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55691BE" w14:textId="77777777" w:rsidR="00071EFC" w:rsidRPr="00232036" w:rsidRDefault="00071EFC" w:rsidP="00071EFC">
            <w:pPr>
              <w:jc w:val="center"/>
              <w:rPr>
                <w:rFonts w:ascii="Arial" w:hAnsi="Arial" w:cs="Arial"/>
                <w:sz w:val="18"/>
                <w:szCs w:val="18"/>
              </w:rPr>
            </w:pP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21DB00"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EDB5295"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3EFC1830"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tcBorders>
              <w:top w:val="single" w:sz="4" w:space="0" w:color="auto"/>
              <w:left w:val="single" w:sz="4" w:space="0" w:color="auto"/>
              <w:bottom w:val="single" w:sz="4" w:space="0" w:color="auto"/>
              <w:right w:val="single" w:sz="4" w:space="0" w:color="auto"/>
            </w:tcBorders>
            <w:vAlign w:val="center"/>
          </w:tcPr>
          <w:p w14:paraId="6838BF3A"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0D1372"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64AFF486"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4D449909" w14:textId="77777777" w:rsidR="00071EFC" w:rsidRPr="00232036" w:rsidRDefault="00071EFC" w:rsidP="00071EFC">
            <w:pPr>
              <w:jc w:val="center"/>
              <w:rPr>
                <w:rFonts w:ascii="Arial" w:hAnsi="Arial" w:cs="Arial"/>
                <w:sz w:val="18"/>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5BAFDEBC"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500C4CB"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8A41D8" w14:textId="77777777" w:rsidR="00071EFC" w:rsidRPr="00232036" w:rsidRDefault="00071EFC" w:rsidP="00071EFC">
            <w:pPr>
              <w:jc w:val="center"/>
              <w:rPr>
                <w:rFonts w:ascii="Arial" w:hAnsi="Arial" w:cs="Arial"/>
                <w:sz w:val="18"/>
                <w:szCs w:val="18"/>
              </w:rPr>
            </w:pPr>
            <w:r w:rsidRPr="00232036">
              <w:rPr>
                <w:rFonts w:ascii="Arial" w:hAnsi="Arial" w:cs="Arial"/>
                <w:sz w:val="18"/>
                <w:szCs w:val="18"/>
              </w:rPr>
              <w:t>Yes</w:t>
            </w:r>
          </w:p>
        </w:tc>
        <w:tc>
          <w:tcPr>
            <w:tcW w:w="749" w:type="dxa"/>
            <w:vMerge/>
            <w:tcBorders>
              <w:left w:val="single" w:sz="4" w:space="0" w:color="auto"/>
              <w:right w:val="single" w:sz="4" w:space="0" w:color="auto"/>
            </w:tcBorders>
            <w:vAlign w:val="center"/>
          </w:tcPr>
          <w:p w14:paraId="180CA163" w14:textId="77777777" w:rsidR="00071EFC" w:rsidRPr="00232036" w:rsidRDefault="00071EFC" w:rsidP="00071EFC">
            <w:pPr>
              <w:jc w:val="center"/>
              <w:rPr>
                <w:rFonts w:ascii="Arial" w:hAnsi="Arial" w:cs="Arial"/>
                <w:sz w:val="18"/>
                <w:szCs w:val="18"/>
              </w:rPr>
            </w:pPr>
          </w:p>
        </w:tc>
      </w:tr>
      <w:tr w:rsidR="00071EFC" w:rsidRPr="00232036" w14:paraId="349A3A7B" w14:textId="77777777" w:rsidTr="009A5134">
        <w:trPr>
          <w:trHeight w:val="148"/>
          <w:jc w:val="center"/>
        </w:trPr>
        <w:tc>
          <w:tcPr>
            <w:tcW w:w="16216" w:type="dxa"/>
            <w:gridSpan w:val="23"/>
            <w:tcBorders>
              <w:left w:val="single" w:sz="4" w:space="0" w:color="auto"/>
              <w:right w:val="single" w:sz="4" w:space="0" w:color="auto"/>
            </w:tcBorders>
            <w:vAlign w:val="center"/>
          </w:tcPr>
          <w:p w14:paraId="5DB7B4AC" w14:textId="77777777" w:rsidR="00071EFC" w:rsidRPr="00232036" w:rsidRDefault="00071EFC" w:rsidP="00071EFC">
            <w:pPr>
              <w:pStyle w:val="NoSpacing"/>
              <w:rPr>
                <w:rFonts w:ascii="Arial" w:hAnsi="Arial" w:cs="Arial"/>
                <w:sz w:val="18"/>
                <w:szCs w:val="18"/>
              </w:rPr>
            </w:pPr>
            <w:r w:rsidRPr="00232036">
              <w:rPr>
                <w:rFonts w:ascii="Arial" w:hAnsi="Arial" w:cs="Arial"/>
                <w:sz w:val="18"/>
                <w:szCs w:val="18"/>
              </w:rPr>
              <w:t>NOTE 1:</w:t>
            </w:r>
            <w:r w:rsidRPr="00232036">
              <w:rPr>
                <w:rFonts w:ascii="Arial" w:hAnsi="Arial" w:cs="Arial"/>
                <w:sz w:val="18"/>
                <w:szCs w:val="18"/>
              </w:rPr>
              <w:tab/>
              <w:t>This UE channel bandwidth is optional in this release of the specification. (From Table 5.3.5-1 of 38.101-1)</w:t>
            </w:r>
          </w:p>
          <w:p w14:paraId="6B9B01A0" w14:textId="77777777" w:rsidR="00071EFC" w:rsidRPr="00232036" w:rsidRDefault="00071EFC" w:rsidP="00071EFC">
            <w:pPr>
              <w:pStyle w:val="NoSpacing"/>
              <w:rPr>
                <w:rFonts w:ascii="Arial" w:hAnsi="Arial" w:cs="Arial"/>
                <w:sz w:val="18"/>
                <w:szCs w:val="18"/>
              </w:rPr>
            </w:pPr>
            <w:r w:rsidRPr="00232036">
              <w:rPr>
                <w:rFonts w:ascii="Arial" w:hAnsi="Arial" w:cs="Arial"/>
                <w:sz w:val="18"/>
                <w:szCs w:val="18"/>
              </w:rPr>
              <w:t>NOTE 2:</w:t>
            </w:r>
            <w:r w:rsidRPr="00232036">
              <w:rPr>
                <w:rFonts w:ascii="Arial" w:hAnsi="Arial" w:cs="Arial"/>
                <w:sz w:val="18"/>
                <w:szCs w:val="18"/>
              </w:rPr>
              <w:tab/>
              <w:t>The CA configurations are given in Table 5.5A.1-1 of either TS 38.101-1 or TS 38.101-2 where unless otherwise stated BCS0 is referred to.</w:t>
            </w:r>
          </w:p>
        </w:tc>
      </w:tr>
    </w:tbl>
    <w:p w14:paraId="1BC25521" w14:textId="77777777" w:rsidR="00AF2962" w:rsidRPr="00232036" w:rsidRDefault="00AF2962" w:rsidP="00AF2962">
      <w:pPr>
        <w:rPr>
          <w:rFonts w:ascii="Times New Roman" w:hAnsi="Times New Roman" w:cs="Times New Roman"/>
        </w:rPr>
      </w:pPr>
    </w:p>
    <w:p w14:paraId="39B9D672" w14:textId="43616F9A" w:rsidR="00071AA9" w:rsidRPr="00232036" w:rsidRDefault="00071AA9" w:rsidP="00071AA9">
      <w:pPr>
        <w:pStyle w:val="Heading2"/>
        <w:ind w:left="0" w:firstLine="0"/>
        <w:jc w:val="center"/>
        <w:rPr>
          <w:rFonts w:ascii="Times New Roman" w:eastAsia="??" w:hAnsi="Times New Roman"/>
          <w:b/>
          <w:color w:val="FF0000"/>
          <w:sz w:val="28"/>
          <w:szCs w:val="28"/>
        </w:rPr>
      </w:pPr>
      <w:r w:rsidRPr="00232036">
        <w:rPr>
          <w:rFonts w:ascii="Times New Roman" w:eastAsia="??" w:hAnsi="Times New Roman"/>
          <w:b/>
          <w:color w:val="FF0000"/>
          <w:sz w:val="28"/>
          <w:szCs w:val="28"/>
        </w:rPr>
        <w:t>&lt;&lt; End of changes &gt;&gt;</w:t>
      </w:r>
    </w:p>
    <w:p w14:paraId="19E80DFF" w14:textId="77777777" w:rsidR="00071AA9" w:rsidRPr="00232036" w:rsidRDefault="00071AA9" w:rsidP="00071AA9">
      <w:pPr>
        <w:pStyle w:val="Heading2"/>
        <w:ind w:left="0" w:firstLine="0"/>
        <w:jc w:val="center"/>
        <w:rPr>
          <w:rFonts w:ascii="Times New Roman" w:eastAsia="??" w:hAnsi="Times New Roman"/>
          <w:b/>
          <w:color w:val="FF0000"/>
          <w:sz w:val="28"/>
          <w:szCs w:val="28"/>
        </w:rPr>
      </w:pPr>
      <w:bookmarkStart w:id="6126" w:name="_Toc21340753"/>
      <w:bookmarkStart w:id="6127" w:name="_Toc29805200"/>
      <w:bookmarkStart w:id="6128" w:name="_Toc36456409"/>
      <w:bookmarkStart w:id="6129" w:name="_Toc36469507"/>
      <w:bookmarkStart w:id="6130" w:name="_Toc37253916"/>
      <w:bookmarkStart w:id="6131" w:name="_Toc37322773"/>
      <w:bookmarkStart w:id="6132" w:name="_Toc37324179"/>
    </w:p>
    <w:p w14:paraId="1E5E01E8" w14:textId="079351E8" w:rsidR="00F44365" w:rsidRPr="00232036" w:rsidRDefault="001677D9" w:rsidP="00071AA9">
      <w:pPr>
        <w:pStyle w:val="Heading2"/>
        <w:ind w:left="0" w:firstLine="0"/>
        <w:jc w:val="center"/>
        <w:rPr>
          <w:rFonts w:ascii="Times New Roman" w:hAnsi="Times New Roman"/>
          <w:sz w:val="28"/>
          <w:szCs w:val="28"/>
        </w:rPr>
      </w:pPr>
      <w:r w:rsidRPr="00232036">
        <w:rPr>
          <w:rFonts w:ascii="Times New Roman" w:eastAsia="??" w:hAnsi="Times New Roman"/>
          <w:b/>
          <w:color w:val="FF0000"/>
          <w:sz w:val="28"/>
          <w:szCs w:val="28"/>
        </w:rPr>
        <w:t>&lt;&lt; End of changes &gt;&gt;</w:t>
      </w:r>
    </w:p>
    <w:p w14:paraId="03358B28" w14:textId="394D7A76" w:rsidR="00071AA9" w:rsidRPr="00D85AEB" w:rsidRDefault="00071AA9" w:rsidP="00071AA9">
      <w:pPr>
        <w:pStyle w:val="Heading3"/>
        <w:rPr>
          <w:rFonts w:cs="Arial"/>
          <w:lang w:eastAsia="zh-CN"/>
        </w:rPr>
      </w:pPr>
      <w:bookmarkStart w:id="6133" w:name="_Toc21351541"/>
      <w:bookmarkStart w:id="6134" w:name="_Toc29807123"/>
      <w:bookmarkStart w:id="6135" w:name="_Toc36648837"/>
      <w:bookmarkStart w:id="6136" w:name="_Toc36651562"/>
      <w:bookmarkStart w:id="6137" w:name="_Toc37256496"/>
      <w:bookmarkStart w:id="6138" w:name="_Toc37256837"/>
      <w:bookmarkStart w:id="6139" w:name="_Toc45890534"/>
      <w:bookmarkStart w:id="6140" w:name="_Toc45891758"/>
      <w:bookmarkStart w:id="6141" w:name="_Toc45892168"/>
      <w:bookmarkStart w:id="6142" w:name="_Toc45892578"/>
      <w:r w:rsidRPr="00D85AEB">
        <w:rPr>
          <w:rFonts w:cs="Arial"/>
        </w:rPr>
        <w:t>5.5B.</w:t>
      </w:r>
      <w:r w:rsidRPr="00D85AEB">
        <w:rPr>
          <w:rFonts w:cs="Arial"/>
          <w:lang w:eastAsia="zh-CN"/>
        </w:rPr>
        <w:t>7</w:t>
      </w:r>
      <w:r w:rsidRPr="00D85AEB">
        <w:rPr>
          <w:rFonts w:cs="Arial"/>
        </w:rPr>
        <w:tab/>
        <w:t xml:space="preserve">Inter-band </w:t>
      </w:r>
      <w:r w:rsidRPr="00D85AEB">
        <w:rPr>
          <w:rFonts w:cs="Arial"/>
          <w:lang w:eastAsia="zh-CN"/>
        </w:rPr>
        <w:t>NR</w:t>
      </w:r>
      <w:r w:rsidRPr="00D85AEB">
        <w:rPr>
          <w:rFonts w:cs="Arial"/>
        </w:rPr>
        <w:t xml:space="preserve">-DC </w:t>
      </w:r>
      <w:r w:rsidRPr="00D85AEB">
        <w:rPr>
          <w:rFonts w:cs="Arial"/>
          <w:lang w:eastAsia="zh-CN"/>
        </w:rPr>
        <w:t xml:space="preserve">between </w:t>
      </w:r>
      <w:r w:rsidRPr="00D85AEB">
        <w:rPr>
          <w:rFonts w:cs="Arial"/>
        </w:rPr>
        <w:t>FR1 and FR2</w:t>
      </w:r>
      <w:bookmarkEnd w:id="6133"/>
      <w:bookmarkEnd w:id="6134"/>
      <w:bookmarkEnd w:id="6135"/>
      <w:bookmarkEnd w:id="6136"/>
      <w:bookmarkEnd w:id="6137"/>
      <w:bookmarkEnd w:id="6138"/>
      <w:bookmarkEnd w:id="6139"/>
      <w:bookmarkEnd w:id="6140"/>
      <w:bookmarkEnd w:id="6141"/>
      <w:bookmarkEnd w:id="6142"/>
    </w:p>
    <w:p w14:paraId="38283E32" w14:textId="77777777" w:rsidR="00071AA9" w:rsidRPr="00D85AEB" w:rsidRDefault="00071AA9" w:rsidP="00071AA9">
      <w:pPr>
        <w:pStyle w:val="Heading4"/>
        <w:rPr>
          <w:rFonts w:cs="Arial"/>
        </w:rPr>
      </w:pPr>
      <w:bookmarkStart w:id="6143" w:name="_Toc21351542"/>
      <w:bookmarkStart w:id="6144" w:name="_Toc29807124"/>
      <w:bookmarkStart w:id="6145" w:name="_Toc36648838"/>
      <w:bookmarkStart w:id="6146" w:name="_Toc36651563"/>
      <w:bookmarkStart w:id="6147" w:name="_Toc37256497"/>
      <w:bookmarkStart w:id="6148" w:name="_Toc37256838"/>
      <w:bookmarkStart w:id="6149" w:name="_Toc45890535"/>
      <w:bookmarkStart w:id="6150" w:name="_Toc45891759"/>
      <w:bookmarkStart w:id="6151" w:name="_Toc45892169"/>
      <w:bookmarkStart w:id="6152" w:name="_Toc45892579"/>
      <w:r w:rsidRPr="00D85AEB">
        <w:rPr>
          <w:rFonts w:cs="Arial"/>
        </w:rPr>
        <w:t>5.5B.</w:t>
      </w:r>
      <w:r w:rsidRPr="00D85AEB">
        <w:rPr>
          <w:rFonts w:cs="Arial"/>
          <w:lang w:eastAsia="zh-CN"/>
        </w:rPr>
        <w:t>7</w:t>
      </w:r>
      <w:r w:rsidRPr="00D85AEB">
        <w:rPr>
          <w:rFonts w:cs="Arial"/>
        </w:rPr>
        <w:t>.1</w:t>
      </w:r>
      <w:r w:rsidRPr="00D85AEB">
        <w:rPr>
          <w:rFonts w:cs="Arial"/>
        </w:rPr>
        <w:tab/>
        <w:t xml:space="preserve">Inter-band </w:t>
      </w:r>
      <w:r w:rsidRPr="00D85AEB">
        <w:rPr>
          <w:rFonts w:cs="Arial"/>
          <w:lang w:eastAsia="zh-CN"/>
        </w:rPr>
        <w:t>NR</w:t>
      </w:r>
      <w:r w:rsidRPr="00D85AEB">
        <w:rPr>
          <w:rFonts w:cs="Arial"/>
        </w:rPr>
        <w:t>-DC configurations between FR1 and FR2 (two bands)</w:t>
      </w:r>
      <w:bookmarkEnd w:id="6143"/>
      <w:bookmarkEnd w:id="6144"/>
      <w:bookmarkEnd w:id="6145"/>
      <w:bookmarkEnd w:id="6146"/>
      <w:bookmarkEnd w:id="6147"/>
      <w:bookmarkEnd w:id="6148"/>
      <w:bookmarkEnd w:id="6149"/>
      <w:bookmarkEnd w:id="6150"/>
      <w:bookmarkEnd w:id="6151"/>
      <w:bookmarkEnd w:id="6152"/>
    </w:p>
    <w:p w14:paraId="7AE6D4A3" w14:textId="77777777" w:rsidR="00071AA9" w:rsidRPr="00D85AEB" w:rsidRDefault="00071AA9" w:rsidP="00071AA9">
      <w:pPr>
        <w:pStyle w:val="TH"/>
        <w:rPr>
          <w:rFonts w:cs="Arial"/>
        </w:rPr>
      </w:pPr>
      <w:r w:rsidRPr="00D85AEB">
        <w:rPr>
          <w:rFonts w:cs="Arial"/>
        </w:rPr>
        <w:t>Table 5.5</w:t>
      </w:r>
      <w:r w:rsidRPr="00D85AEB">
        <w:rPr>
          <w:rFonts w:cs="Arial"/>
          <w:lang w:eastAsia="zh-CN"/>
        </w:rPr>
        <w:t>B.7</w:t>
      </w:r>
      <w:r w:rsidRPr="00D85AEB">
        <w:rPr>
          <w:rFonts w:cs="Arial"/>
        </w:rPr>
        <w:t xml:space="preserve">-1: Inter-band </w:t>
      </w:r>
      <w:r w:rsidRPr="00D85AEB">
        <w:rPr>
          <w:rFonts w:cs="Arial"/>
          <w:lang w:eastAsia="zh-CN"/>
        </w:rPr>
        <w:t>NR-DC</w:t>
      </w:r>
      <w:r w:rsidRPr="00D85AEB">
        <w:rPr>
          <w:rFonts w:cs="Arial"/>
        </w:rPr>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071AA9" w:rsidRPr="00D85AEB" w14:paraId="6EC1D2E8" w14:textId="77777777" w:rsidTr="0092377C">
        <w:trPr>
          <w:tblHeader/>
          <w:jc w:val="center"/>
        </w:trPr>
        <w:tc>
          <w:tcPr>
            <w:tcW w:w="3823" w:type="dxa"/>
            <w:vAlign w:val="center"/>
          </w:tcPr>
          <w:p w14:paraId="04786535" w14:textId="77777777" w:rsidR="00071AA9" w:rsidRPr="00D85AEB" w:rsidRDefault="00071AA9" w:rsidP="0092377C">
            <w:pPr>
              <w:pStyle w:val="TAH"/>
              <w:keepNext w:val="0"/>
              <w:rPr>
                <w:rFonts w:cs="Arial"/>
                <w:szCs w:val="18"/>
                <w:lang w:eastAsia="fi-FI"/>
              </w:rPr>
            </w:pPr>
            <w:r w:rsidRPr="00D85AEB">
              <w:rPr>
                <w:rFonts w:cs="Arial"/>
                <w:szCs w:val="18"/>
                <w:lang w:eastAsia="zh-CN"/>
              </w:rPr>
              <w:t>Downlink NR DC</w:t>
            </w:r>
          </w:p>
          <w:p w14:paraId="19CF5CA0" w14:textId="77777777" w:rsidR="00071AA9" w:rsidRPr="00D85AEB" w:rsidRDefault="00071AA9" w:rsidP="0092377C">
            <w:pPr>
              <w:pStyle w:val="TAH"/>
              <w:keepNext w:val="0"/>
              <w:rPr>
                <w:rFonts w:cs="Arial"/>
                <w:szCs w:val="18"/>
                <w:lang w:eastAsia="fi-FI"/>
              </w:rPr>
            </w:pPr>
            <w:r w:rsidRPr="00D85AEB">
              <w:rPr>
                <w:rFonts w:cs="Arial"/>
                <w:szCs w:val="18"/>
                <w:lang w:eastAsia="fi-FI"/>
              </w:rPr>
              <w:t>configuration</w:t>
            </w:r>
          </w:p>
        </w:tc>
        <w:tc>
          <w:tcPr>
            <w:tcW w:w="3969" w:type="dxa"/>
            <w:vAlign w:val="center"/>
          </w:tcPr>
          <w:p w14:paraId="43212CB5" w14:textId="77777777" w:rsidR="00071AA9" w:rsidRPr="00D85AEB" w:rsidRDefault="00071AA9" w:rsidP="0092377C">
            <w:pPr>
              <w:pStyle w:val="TAH"/>
              <w:keepNext w:val="0"/>
              <w:rPr>
                <w:rFonts w:cs="Arial"/>
                <w:szCs w:val="18"/>
                <w:lang w:eastAsia="fi-FI"/>
              </w:rPr>
            </w:pPr>
            <w:r w:rsidRPr="00D85AEB">
              <w:rPr>
                <w:rFonts w:cs="Arial"/>
                <w:szCs w:val="18"/>
                <w:lang w:eastAsia="fi-FI"/>
              </w:rPr>
              <w:t xml:space="preserve">Uplink </w:t>
            </w:r>
            <w:r w:rsidRPr="00D85AEB">
              <w:rPr>
                <w:rFonts w:cs="Arial"/>
                <w:szCs w:val="18"/>
                <w:lang w:eastAsia="zh-CN"/>
              </w:rPr>
              <w:t>NR DC</w:t>
            </w:r>
          </w:p>
          <w:p w14:paraId="6ABCF9A3" w14:textId="77777777" w:rsidR="00071AA9" w:rsidRPr="00D85AEB" w:rsidRDefault="00071AA9" w:rsidP="0092377C">
            <w:pPr>
              <w:pStyle w:val="TAH"/>
              <w:keepNext w:val="0"/>
              <w:rPr>
                <w:rFonts w:cs="Arial"/>
                <w:szCs w:val="18"/>
                <w:lang w:eastAsia="fi-FI"/>
              </w:rPr>
            </w:pPr>
            <w:r w:rsidRPr="00D85AEB">
              <w:rPr>
                <w:rFonts w:cs="Arial"/>
                <w:szCs w:val="18"/>
                <w:lang w:eastAsia="fi-FI"/>
              </w:rPr>
              <w:t>configuration</w:t>
            </w:r>
          </w:p>
        </w:tc>
      </w:tr>
      <w:tr w:rsidR="00071AA9" w:rsidRPr="00D85AEB" w14:paraId="62A229F9" w14:textId="77777777" w:rsidTr="0092377C">
        <w:trPr>
          <w:trHeight w:val="207"/>
          <w:jc w:val="center"/>
        </w:trPr>
        <w:tc>
          <w:tcPr>
            <w:tcW w:w="3823" w:type="dxa"/>
            <w:vAlign w:val="center"/>
          </w:tcPr>
          <w:p w14:paraId="1CC4EF51" w14:textId="77777777" w:rsidR="00071AA9" w:rsidRPr="00D85AEB" w:rsidRDefault="00071AA9" w:rsidP="0092377C">
            <w:pPr>
              <w:pStyle w:val="TAC"/>
              <w:rPr>
                <w:rFonts w:cs="Arial"/>
                <w:b/>
                <w:szCs w:val="18"/>
                <w:lang w:eastAsia="ja-JP"/>
              </w:rPr>
            </w:pPr>
            <w:r w:rsidRPr="00D85AEB">
              <w:rPr>
                <w:rFonts w:cs="Arial"/>
                <w:szCs w:val="18"/>
                <w:lang w:eastAsia="ja-JP"/>
              </w:rPr>
              <w:t>DC_n3A-n257A</w:t>
            </w:r>
          </w:p>
          <w:p w14:paraId="4A1DB298" w14:textId="77777777" w:rsidR="00071AA9" w:rsidRPr="00D85AEB" w:rsidRDefault="00071AA9" w:rsidP="0092377C">
            <w:pPr>
              <w:pStyle w:val="TAC"/>
              <w:rPr>
                <w:rFonts w:cs="Arial"/>
                <w:b/>
                <w:szCs w:val="18"/>
                <w:lang w:eastAsia="ja-JP"/>
              </w:rPr>
            </w:pPr>
            <w:r w:rsidRPr="00D85AEB">
              <w:rPr>
                <w:rFonts w:cs="Arial"/>
                <w:szCs w:val="18"/>
                <w:lang w:eastAsia="ja-JP"/>
              </w:rPr>
              <w:t>DC_n3A-n257D</w:t>
            </w:r>
          </w:p>
          <w:p w14:paraId="70594596" w14:textId="77777777" w:rsidR="00071AA9" w:rsidRPr="00D85AEB" w:rsidRDefault="00071AA9" w:rsidP="0092377C">
            <w:pPr>
              <w:pStyle w:val="TAC"/>
              <w:rPr>
                <w:rFonts w:cs="Arial"/>
                <w:b/>
                <w:szCs w:val="18"/>
                <w:lang w:eastAsia="ja-JP"/>
              </w:rPr>
            </w:pPr>
            <w:r w:rsidRPr="00D85AEB">
              <w:rPr>
                <w:rFonts w:cs="Arial"/>
                <w:szCs w:val="18"/>
                <w:lang w:eastAsia="ja-JP"/>
              </w:rPr>
              <w:t>DC_n3A-n257G</w:t>
            </w:r>
          </w:p>
          <w:p w14:paraId="2BCF7990" w14:textId="77777777" w:rsidR="00071AA9" w:rsidRPr="00D85AEB" w:rsidRDefault="00071AA9" w:rsidP="0092377C">
            <w:pPr>
              <w:pStyle w:val="TAC"/>
              <w:rPr>
                <w:rFonts w:cs="Arial"/>
                <w:b/>
                <w:szCs w:val="18"/>
                <w:lang w:eastAsia="ja-JP"/>
              </w:rPr>
            </w:pPr>
            <w:r w:rsidRPr="00D85AEB">
              <w:rPr>
                <w:rFonts w:cs="Arial"/>
                <w:szCs w:val="18"/>
                <w:lang w:eastAsia="ja-JP"/>
              </w:rPr>
              <w:t>DC_n3A-n257H</w:t>
            </w:r>
          </w:p>
          <w:p w14:paraId="51775CB5" w14:textId="77777777" w:rsidR="00071AA9" w:rsidRPr="00D85AEB" w:rsidRDefault="00071AA9" w:rsidP="0092377C">
            <w:pPr>
              <w:pStyle w:val="TAC"/>
              <w:rPr>
                <w:rFonts w:cs="Arial"/>
                <w:szCs w:val="18"/>
                <w:lang w:eastAsia="zh-CN"/>
              </w:rPr>
            </w:pPr>
            <w:r w:rsidRPr="00D85AEB">
              <w:rPr>
                <w:rFonts w:cs="Arial"/>
                <w:szCs w:val="18"/>
                <w:lang w:eastAsia="ja-JP"/>
              </w:rPr>
              <w:t>DC_n3A-n257I</w:t>
            </w:r>
          </w:p>
        </w:tc>
        <w:tc>
          <w:tcPr>
            <w:tcW w:w="3969" w:type="dxa"/>
            <w:vAlign w:val="center"/>
          </w:tcPr>
          <w:p w14:paraId="6B2C6BF6" w14:textId="77777777" w:rsidR="00071AA9" w:rsidRPr="00D85AEB" w:rsidRDefault="00071AA9" w:rsidP="0092377C">
            <w:pPr>
              <w:pStyle w:val="TAC"/>
              <w:rPr>
                <w:rFonts w:cs="Arial"/>
                <w:b/>
                <w:szCs w:val="18"/>
                <w:lang w:eastAsia="ja-JP"/>
              </w:rPr>
            </w:pPr>
            <w:r w:rsidRPr="00D85AEB">
              <w:rPr>
                <w:rFonts w:cs="Arial"/>
                <w:szCs w:val="18"/>
                <w:lang w:eastAsia="ja-JP"/>
              </w:rPr>
              <w:t>DC_n3A-n257A</w:t>
            </w:r>
          </w:p>
          <w:p w14:paraId="22369EE6" w14:textId="77777777" w:rsidR="00071AA9" w:rsidRPr="00D85AEB" w:rsidRDefault="00071AA9" w:rsidP="0092377C">
            <w:pPr>
              <w:pStyle w:val="TAC"/>
              <w:rPr>
                <w:rFonts w:cs="Arial"/>
                <w:b/>
                <w:szCs w:val="18"/>
                <w:lang w:eastAsia="ja-JP"/>
              </w:rPr>
            </w:pPr>
            <w:r w:rsidRPr="00D85AEB">
              <w:rPr>
                <w:rFonts w:cs="Arial"/>
                <w:szCs w:val="18"/>
                <w:lang w:eastAsia="ja-JP"/>
              </w:rPr>
              <w:t>DC_n3A-n257D</w:t>
            </w:r>
          </w:p>
          <w:p w14:paraId="247AB200" w14:textId="77777777" w:rsidR="00071AA9" w:rsidRPr="00D85AEB" w:rsidRDefault="00071AA9" w:rsidP="0092377C">
            <w:pPr>
              <w:pStyle w:val="TAC"/>
              <w:rPr>
                <w:rFonts w:cs="Arial"/>
                <w:b/>
                <w:szCs w:val="18"/>
                <w:lang w:eastAsia="ja-JP"/>
              </w:rPr>
            </w:pPr>
            <w:r w:rsidRPr="00D85AEB">
              <w:rPr>
                <w:rFonts w:cs="Arial"/>
                <w:szCs w:val="18"/>
                <w:lang w:eastAsia="ja-JP"/>
              </w:rPr>
              <w:t>DC_n3A-n257G</w:t>
            </w:r>
          </w:p>
          <w:p w14:paraId="120B78AE" w14:textId="77777777" w:rsidR="00071AA9" w:rsidRPr="00D85AEB" w:rsidRDefault="00071AA9" w:rsidP="0092377C">
            <w:pPr>
              <w:pStyle w:val="TAC"/>
              <w:rPr>
                <w:rFonts w:cs="Arial"/>
                <w:b/>
                <w:szCs w:val="18"/>
                <w:lang w:eastAsia="ja-JP"/>
              </w:rPr>
            </w:pPr>
            <w:r w:rsidRPr="00D85AEB">
              <w:rPr>
                <w:rFonts w:cs="Arial"/>
                <w:szCs w:val="18"/>
                <w:lang w:eastAsia="ja-JP"/>
              </w:rPr>
              <w:t>DC_n3A-n257H</w:t>
            </w:r>
          </w:p>
          <w:p w14:paraId="5D21540C" w14:textId="77777777" w:rsidR="00071AA9" w:rsidRPr="00D85AEB" w:rsidRDefault="00071AA9" w:rsidP="0092377C">
            <w:pPr>
              <w:pStyle w:val="TAC"/>
              <w:rPr>
                <w:rFonts w:cs="Arial"/>
                <w:szCs w:val="18"/>
                <w:lang w:eastAsia="zh-CN"/>
              </w:rPr>
            </w:pPr>
            <w:r w:rsidRPr="00D85AEB">
              <w:rPr>
                <w:rFonts w:cs="Arial"/>
                <w:szCs w:val="18"/>
                <w:lang w:eastAsia="ja-JP"/>
              </w:rPr>
              <w:t>DC_n3A-n257I</w:t>
            </w:r>
          </w:p>
        </w:tc>
      </w:tr>
      <w:tr w:rsidR="00BF4966" w:rsidRPr="00D85AEB" w14:paraId="134C2196" w14:textId="77777777" w:rsidTr="000A15A3">
        <w:trPr>
          <w:trHeight w:val="207"/>
          <w:jc w:val="center"/>
          <w:ins w:id="6153" w:author="Verizon" w:date="2020-07-22T14:23:00Z"/>
        </w:trPr>
        <w:tc>
          <w:tcPr>
            <w:tcW w:w="3823" w:type="dxa"/>
            <w:vAlign w:val="center"/>
          </w:tcPr>
          <w:p w14:paraId="14445EA6" w14:textId="1B0D76A6" w:rsidR="00BF4966" w:rsidRPr="00BF4966" w:rsidRDefault="00BF4966" w:rsidP="00BF4966">
            <w:pPr>
              <w:pStyle w:val="NoSpacing"/>
              <w:jc w:val="center"/>
              <w:rPr>
                <w:ins w:id="6154" w:author="Verizon" w:date="2020-07-22T14:23:00Z"/>
                <w:rFonts w:ascii="Arial" w:hAnsi="Arial" w:cs="Arial"/>
                <w:sz w:val="18"/>
                <w:szCs w:val="18"/>
                <w:lang w:eastAsia="ja-JP"/>
              </w:rPr>
            </w:pPr>
            <w:ins w:id="6155"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eastAsia="DengXian" w:hAnsi="Arial" w:cs="Arial"/>
                  <w:sz w:val="18"/>
                  <w:szCs w:val="18"/>
                  <w:lang w:eastAsia="zh-CN"/>
                </w:rPr>
                <w:t>260A</w:t>
              </w:r>
            </w:ins>
          </w:p>
        </w:tc>
        <w:tc>
          <w:tcPr>
            <w:tcW w:w="3969" w:type="dxa"/>
            <w:vAlign w:val="center"/>
          </w:tcPr>
          <w:p w14:paraId="1DEFCB04" w14:textId="6E8D6F15" w:rsidR="00BF4966" w:rsidRPr="00BF4966" w:rsidRDefault="00BF4966" w:rsidP="00BF4966">
            <w:pPr>
              <w:pStyle w:val="NoSpacing"/>
              <w:jc w:val="center"/>
              <w:rPr>
                <w:ins w:id="6156" w:author="Verizon" w:date="2020-07-22T14:23:00Z"/>
                <w:rFonts w:ascii="Arial" w:hAnsi="Arial" w:cs="Arial"/>
                <w:sz w:val="18"/>
                <w:szCs w:val="18"/>
                <w:lang w:eastAsia="ja-JP"/>
              </w:rPr>
            </w:pPr>
            <w:ins w:id="6157" w:author="Verizon" w:date="2020-07-22T14:24:00Z">
              <w:r w:rsidRPr="00BF4966">
                <w:rPr>
                  <w:rFonts w:ascii="Arial" w:hAnsi="Arial" w:cs="Arial"/>
                  <w:sz w:val="18"/>
                  <w:szCs w:val="18"/>
                  <w:lang w:eastAsia="ja-JP"/>
                </w:rPr>
                <w:t>DC_n5A-n260A</w:t>
              </w:r>
            </w:ins>
          </w:p>
        </w:tc>
      </w:tr>
      <w:tr w:rsidR="00BF4966" w:rsidRPr="00D85AEB" w14:paraId="564BF1D9" w14:textId="77777777" w:rsidTr="000A15A3">
        <w:trPr>
          <w:trHeight w:val="207"/>
          <w:jc w:val="center"/>
          <w:ins w:id="6158" w:author="Verizon" w:date="2020-07-22T14:23:00Z"/>
        </w:trPr>
        <w:tc>
          <w:tcPr>
            <w:tcW w:w="3823" w:type="dxa"/>
            <w:vAlign w:val="center"/>
          </w:tcPr>
          <w:p w14:paraId="6AB135C1" w14:textId="42EB5BFC" w:rsidR="00BF4966" w:rsidRPr="00BF4966" w:rsidRDefault="00BF4966" w:rsidP="00BF4966">
            <w:pPr>
              <w:pStyle w:val="NoSpacing"/>
              <w:jc w:val="center"/>
              <w:rPr>
                <w:ins w:id="6159" w:author="Verizon" w:date="2020-07-22T14:23:00Z"/>
                <w:rFonts w:ascii="Arial" w:hAnsi="Arial" w:cs="Arial"/>
                <w:sz w:val="18"/>
                <w:szCs w:val="18"/>
                <w:lang w:eastAsia="ja-JP"/>
              </w:rPr>
            </w:pPr>
            <w:ins w:id="6160"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eastAsia="DengXian" w:hAnsi="Arial" w:cs="Arial"/>
                  <w:sz w:val="18"/>
                  <w:szCs w:val="18"/>
                  <w:lang w:eastAsia="zh-CN"/>
                </w:rPr>
                <w:t>260(2A)</w:t>
              </w:r>
            </w:ins>
          </w:p>
        </w:tc>
        <w:tc>
          <w:tcPr>
            <w:tcW w:w="3969" w:type="dxa"/>
            <w:vAlign w:val="center"/>
          </w:tcPr>
          <w:p w14:paraId="2B682B25" w14:textId="5A34A6FD" w:rsidR="00BF4966" w:rsidRPr="00BF4966" w:rsidRDefault="00BF4966" w:rsidP="00BF4966">
            <w:pPr>
              <w:pStyle w:val="NoSpacing"/>
              <w:jc w:val="center"/>
              <w:rPr>
                <w:ins w:id="6161" w:author="Verizon" w:date="2020-07-22T14:23:00Z"/>
                <w:rFonts w:ascii="Arial" w:hAnsi="Arial" w:cs="Arial"/>
                <w:sz w:val="18"/>
                <w:szCs w:val="18"/>
                <w:lang w:eastAsia="ja-JP"/>
              </w:rPr>
            </w:pPr>
            <w:ins w:id="6162"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w:t>
              </w:r>
              <w:r w:rsidRPr="00BF4966">
                <w:rPr>
                  <w:rFonts w:ascii="Arial" w:hAnsi="Arial" w:cs="Arial"/>
                  <w:sz w:val="18"/>
                  <w:szCs w:val="18"/>
                  <w:lang w:eastAsia="ko-KR"/>
                </w:rPr>
                <w:t>A</w:t>
              </w:r>
            </w:ins>
          </w:p>
        </w:tc>
      </w:tr>
      <w:tr w:rsidR="00BF4966" w:rsidRPr="00D85AEB" w14:paraId="25047F21" w14:textId="77777777" w:rsidTr="000A15A3">
        <w:trPr>
          <w:trHeight w:val="207"/>
          <w:jc w:val="center"/>
          <w:ins w:id="6163" w:author="Verizon" w:date="2020-07-22T14:23:00Z"/>
        </w:trPr>
        <w:tc>
          <w:tcPr>
            <w:tcW w:w="3823" w:type="dxa"/>
            <w:vAlign w:val="center"/>
          </w:tcPr>
          <w:p w14:paraId="3A89EFA5" w14:textId="30F72CF3" w:rsidR="00BF4966" w:rsidRPr="00BF4966" w:rsidRDefault="00BF4966" w:rsidP="00BF4966">
            <w:pPr>
              <w:pStyle w:val="NoSpacing"/>
              <w:jc w:val="center"/>
              <w:rPr>
                <w:ins w:id="6164" w:author="Verizon" w:date="2020-07-22T14:23:00Z"/>
                <w:rFonts w:ascii="Arial" w:hAnsi="Arial" w:cs="Arial"/>
                <w:sz w:val="18"/>
                <w:szCs w:val="18"/>
                <w:lang w:eastAsia="ja-JP"/>
              </w:rPr>
            </w:pPr>
            <w:ins w:id="6165"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60(3A)</w:t>
              </w:r>
            </w:ins>
          </w:p>
        </w:tc>
        <w:tc>
          <w:tcPr>
            <w:tcW w:w="3969" w:type="dxa"/>
            <w:vAlign w:val="center"/>
          </w:tcPr>
          <w:p w14:paraId="58BB504D" w14:textId="1584357B" w:rsidR="00BF4966" w:rsidRPr="00BF4966" w:rsidRDefault="00BF4966" w:rsidP="00BF4966">
            <w:pPr>
              <w:pStyle w:val="NoSpacing"/>
              <w:jc w:val="center"/>
              <w:rPr>
                <w:ins w:id="6166" w:author="Verizon" w:date="2020-07-22T14:23:00Z"/>
                <w:rFonts w:ascii="Arial" w:hAnsi="Arial" w:cs="Arial"/>
                <w:sz w:val="18"/>
                <w:szCs w:val="18"/>
                <w:lang w:eastAsia="ja-JP"/>
              </w:rPr>
            </w:pPr>
            <w:ins w:id="6167"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w:t>
              </w:r>
              <w:r w:rsidRPr="00BF4966">
                <w:rPr>
                  <w:rFonts w:ascii="Arial" w:hAnsi="Arial" w:cs="Arial"/>
                  <w:sz w:val="18"/>
                  <w:szCs w:val="18"/>
                  <w:lang w:eastAsia="ko-KR"/>
                </w:rPr>
                <w:t>A</w:t>
              </w:r>
            </w:ins>
          </w:p>
        </w:tc>
      </w:tr>
      <w:tr w:rsidR="00BF4966" w:rsidRPr="00D85AEB" w14:paraId="30314D48" w14:textId="77777777" w:rsidTr="000A15A3">
        <w:trPr>
          <w:trHeight w:val="207"/>
          <w:jc w:val="center"/>
          <w:ins w:id="6168" w:author="Verizon" w:date="2020-07-22T14:23:00Z"/>
        </w:trPr>
        <w:tc>
          <w:tcPr>
            <w:tcW w:w="3823" w:type="dxa"/>
            <w:vAlign w:val="center"/>
          </w:tcPr>
          <w:p w14:paraId="388DD0B5" w14:textId="0C0462F0" w:rsidR="00BF4966" w:rsidRPr="00BF4966" w:rsidRDefault="00BF4966" w:rsidP="00BF4966">
            <w:pPr>
              <w:pStyle w:val="NoSpacing"/>
              <w:jc w:val="center"/>
              <w:rPr>
                <w:ins w:id="6169" w:author="Verizon" w:date="2020-07-22T14:23:00Z"/>
                <w:rFonts w:ascii="Arial" w:hAnsi="Arial" w:cs="Arial"/>
                <w:sz w:val="18"/>
                <w:szCs w:val="18"/>
                <w:lang w:eastAsia="ja-JP"/>
              </w:rPr>
            </w:pPr>
            <w:ins w:id="6170"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60(4A)</w:t>
              </w:r>
            </w:ins>
          </w:p>
        </w:tc>
        <w:tc>
          <w:tcPr>
            <w:tcW w:w="3969" w:type="dxa"/>
            <w:vAlign w:val="center"/>
          </w:tcPr>
          <w:p w14:paraId="338C80AD" w14:textId="1F544DF5" w:rsidR="00BF4966" w:rsidRPr="00BF4966" w:rsidRDefault="00BF4966" w:rsidP="00BF4966">
            <w:pPr>
              <w:pStyle w:val="NoSpacing"/>
              <w:jc w:val="center"/>
              <w:rPr>
                <w:ins w:id="6171" w:author="Verizon" w:date="2020-07-22T14:23:00Z"/>
                <w:rFonts w:ascii="Arial" w:hAnsi="Arial" w:cs="Arial"/>
                <w:sz w:val="18"/>
                <w:szCs w:val="18"/>
                <w:lang w:eastAsia="ja-JP"/>
              </w:rPr>
            </w:pPr>
            <w:ins w:id="6172"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w:t>
              </w:r>
              <w:r w:rsidRPr="00BF4966">
                <w:rPr>
                  <w:rFonts w:ascii="Arial" w:hAnsi="Arial" w:cs="Arial"/>
                  <w:sz w:val="18"/>
                  <w:szCs w:val="18"/>
                  <w:lang w:eastAsia="ko-KR"/>
                </w:rPr>
                <w:t>A</w:t>
              </w:r>
            </w:ins>
          </w:p>
        </w:tc>
      </w:tr>
      <w:tr w:rsidR="00BF4966" w:rsidRPr="00D85AEB" w14:paraId="6BA8AEF4" w14:textId="77777777" w:rsidTr="000A15A3">
        <w:trPr>
          <w:trHeight w:val="207"/>
          <w:jc w:val="center"/>
          <w:ins w:id="6173" w:author="Verizon" w:date="2020-07-22T14:23:00Z"/>
        </w:trPr>
        <w:tc>
          <w:tcPr>
            <w:tcW w:w="3823" w:type="dxa"/>
            <w:vAlign w:val="center"/>
          </w:tcPr>
          <w:p w14:paraId="6E6E943A" w14:textId="003F6F66" w:rsidR="00BF4966" w:rsidRPr="00BF4966" w:rsidRDefault="00BF4966" w:rsidP="00BF4966">
            <w:pPr>
              <w:pStyle w:val="NoSpacing"/>
              <w:jc w:val="center"/>
              <w:rPr>
                <w:ins w:id="6174" w:author="Verizon" w:date="2020-07-22T14:23:00Z"/>
                <w:rFonts w:ascii="Arial" w:hAnsi="Arial" w:cs="Arial"/>
                <w:sz w:val="18"/>
                <w:szCs w:val="18"/>
                <w:lang w:eastAsia="ja-JP"/>
              </w:rPr>
            </w:pPr>
            <w:ins w:id="6175"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60(5A)</w:t>
              </w:r>
            </w:ins>
          </w:p>
        </w:tc>
        <w:tc>
          <w:tcPr>
            <w:tcW w:w="3969" w:type="dxa"/>
            <w:vAlign w:val="center"/>
          </w:tcPr>
          <w:p w14:paraId="23396371" w14:textId="1CA142CC" w:rsidR="00BF4966" w:rsidRPr="00BF4966" w:rsidRDefault="00BF4966" w:rsidP="00BF4966">
            <w:pPr>
              <w:pStyle w:val="NoSpacing"/>
              <w:jc w:val="center"/>
              <w:rPr>
                <w:ins w:id="6176" w:author="Verizon" w:date="2020-07-22T14:23:00Z"/>
                <w:rFonts w:ascii="Arial" w:hAnsi="Arial" w:cs="Arial"/>
                <w:sz w:val="18"/>
                <w:szCs w:val="18"/>
                <w:lang w:eastAsia="ja-JP"/>
              </w:rPr>
            </w:pPr>
            <w:ins w:id="6177" w:author="Verizon" w:date="2020-07-22T14:24:00Z">
              <w:r w:rsidRPr="00BF4966">
                <w:rPr>
                  <w:rFonts w:ascii="Arial" w:hAnsi="Arial" w:cs="Arial"/>
                  <w:sz w:val="18"/>
                  <w:szCs w:val="18"/>
                  <w:lang w:eastAsia="ja-JP"/>
                </w:rPr>
                <w:t>DC_n5A-n260A</w:t>
              </w:r>
            </w:ins>
          </w:p>
        </w:tc>
      </w:tr>
      <w:tr w:rsidR="00BF4966" w:rsidRPr="00D85AEB" w14:paraId="35F04D3B" w14:textId="77777777" w:rsidTr="000A15A3">
        <w:trPr>
          <w:trHeight w:val="207"/>
          <w:jc w:val="center"/>
          <w:ins w:id="6178" w:author="Verizon" w:date="2020-07-22T14:23:00Z"/>
        </w:trPr>
        <w:tc>
          <w:tcPr>
            <w:tcW w:w="3823" w:type="dxa"/>
            <w:vAlign w:val="center"/>
          </w:tcPr>
          <w:p w14:paraId="414CBCBA" w14:textId="718C3C10" w:rsidR="00BF4966" w:rsidRPr="00BF4966" w:rsidRDefault="00BF4966" w:rsidP="00BF4966">
            <w:pPr>
              <w:pStyle w:val="NoSpacing"/>
              <w:jc w:val="center"/>
              <w:rPr>
                <w:ins w:id="6179" w:author="Verizon" w:date="2020-07-22T14:23:00Z"/>
                <w:rFonts w:ascii="Arial" w:hAnsi="Arial" w:cs="Arial"/>
                <w:sz w:val="18"/>
                <w:szCs w:val="18"/>
                <w:lang w:eastAsia="ja-JP"/>
              </w:rPr>
            </w:pPr>
            <w:ins w:id="6180"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60(6A)</w:t>
              </w:r>
            </w:ins>
          </w:p>
        </w:tc>
        <w:tc>
          <w:tcPr>
            <w:tcW w:w="3969" w:type="dxa"/>
            <w:vAlign w:val="center"/>
          </w:tcPr>
          <w:p w14:paraId="37F10F9A" w14:textId="2BE923A1" w:rsidR="00BF4966" w:rsidRPr="00BF4966" w:rsidRDefault="00BF4966" w:rsidP="00BF4966">
            <w:pPr>
              <w:pStyle w:val="NoSpacing"/>
              <w:jc w:val="center"/>
              <w:rPr>
                <w:ins w:id="6181" w:author="Verizon" w:date="2020-07-22T14:23:00Z"/>
                <w:rFonts w:ascii="Arial" w:hAnsi="Arial" w:cs="Arial"/>
                <w:sz w:val="18"/>
                <w:szCs w:val="18"/>
                <w:lang w:eastAsia="ja-JP"/>
              </w:rPr>
            </w:pPr>
            <w:ins w:id="6182"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w:t>
              </w:r>
              <w:r w:rsidRPr="00BF4966">
                <w:rPr>
                  <w:rFonts w:ascii="Arial" w:hAnsi="Arial" w:cs="Arial"/>
                  <w:sz w:val="18"/>
                  <w:szCs w:val="18"/>
                  <w:lang w:eastAsia="ko-KR"/>
                </w:rPr>
                <w:t>A</w:t>
              </w:r>
            </w:ins>
          </w:p>
        </w:tc>
      </w:tr>
      <w:tr w:rsidR="00BF4966" w:rsidRPr="00D85AEB" w14:paraId="0459629C" w14:textId="77777777" w:rsidTr="000A15A3">
        <w:trPr>
          <w:trHeight w:val="207"/>
          <w:jc w:val="center"/>
          <w:ins w:id="6183" w:author="Verizon" w:date="2020-07-22T14:23:00Z"/>
        </w:trPr>
        <w:tc>
          <w:tcPr>
            <w:tcW w:w="3823" w:type="dxa"/>
            <w:vAlign w:val="center"/>
          </w:tcPr>
          <w:p w14:paraId="5ECF9272" w14:textId="2A08AE08" w:rsidR="00BF4966" w:rsidRPr="00BF4966" w:rsidRDefault="00BF4966" w:rsidP="00BF4966">
            <w:pPr>
              <w:pStyle w:val="NoSpacing"/>
              <w:jc w:val="center"/>
              <w:rPr>
                <w:ins w:id="6184" w:author="Verizon" w:date="2020-07-22T14:23:00Z"/>
                <w:rFonts w:ascii="Arial" w:hAnsi="Arial" w:cs="Arial"/>
                <w:sz w:val="18"/>
                <w:szCs w:val="18"/>
                <w:lang w:eastAsia="ja-JP"/>
              </w:rPr>
            </w:pPr>
            <w:ins w:id="6185"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60(7A)</w:t>
              </w:r>
            </w:ins>
          </w:p>
        </w:tc>
        <w:tc>
          <w:tcPr>
            <w:tcW w:w="3969" w:type="dxa"/>
            <w:vAlign w:val="center"/>
          </w:tcPr>
          <w:p w14:paraId="5C31FA3A" w14:textId="2A093AE1" w:rsidR="00BF4966" w:rsidRPr="00BF4966" w:rsidRDefault="00BF4966" w:rsidP="00BF4966">
            <w:pPr>
              <w:pStyle w:val="NoSpacing"/>
              <w:jc w:val="center"/>
              <w:rPr>
                <w:ins w:id="6186" w:author="Verizon" w:date="2020-07-22T14:23:00Z"/>
                <w:rFonts w:ascii="Arial" w:hAnsi="Arial" w:cs="Arial"/>
                <w:sz w:val="18"/>
                <w:szCs w:val="18"/>
                <w:lang w:eastAsia="ja-JP"/>
              </w:rPr>
            </w:pPr>
            <w:ins w:id="6187" w:author="Verizon" w:date="2020-07-22T14:24:00Z">
              <w:r w:rsidRPr="00BF4966">
                <w:rPr>
                  <w:rFonts w:ascii="Arial" w:hAnsi="Arial" w:cs="Arial"/>
                  <w:sz w:val="18"/>
                  <w:szCs w:val="18"/>
                  <w:lang w:eastAsia="ja-JP"/>
                </w:rPr>
                <w:t>DC_n5A-n260A</w:t>
              </w:r>
            </w:ins>
          </w:p>
        </w:tc>
      </w:tr>
      <w:tr w:rsidR="00BF4966" w:rsidRPr="00D85AEB" w14:paraId="3734E3A3" w14:textId="77777777" w:rsidTr="000A15A3">
        <w:trPr>
          <w:trHeight w:val="207"/>
          <w:jc w:val="center"/>
          <w:ins w:id="6188" w:author="Verizon" w:date="2020-07-22T14:23:00Z"/>
        </w:trPr>
        <w:tc>
          <w:tcPr>
            <w:tcW w:w="3823" w:type="dxa"/>
            <w:vAlign w:val="center"/>
          </w:tcPr>
          <w:p w14:paraId="74289E7C" w14:textId="3F2498A3" w:rsidR="00BF4966" w:rsidRPr="00BF4966" w:rsidRDefault="00BF4966" w:rsidP="00BF4966">
            <w:pPr>
              <w:pStyle w:val="NoSpacing"/>
              <w:jc w:val="center"/>
              <w:rPr>
                <w:ins w:id="6189" w:author="Verizon" w:date="2020-07-22T14:23:00Z"/>
                <w:rFonts w:ascii="Arial" w:hAnsi="Arial" w:cs="Arial"/>
                <w:sz w:val="18"/>
                <w:szCs w:val="18"/>
                <w:lang w:eastAsia="ja-JP"/>
              </w:rPr>
            </w:pPr>
            <w:ins w:id="6190"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60(8A)</w:t>
              </w:r>
            </w:ins>
          </w:p>
        </w:tc>
        <w:tc>
          <w:tcPr>
            <w:tcW w:w="3969" w:type="dxa"/>
            <w:vAlign w:val="center"/>
          </w:tcPr>
          <w:p w14:paraId="5554F481" w14:textId="7A008951" w:rsidR="00BF4966" w:rsidRPr="00BF4966" w:rsidRDefault="00BF4966" w:rsidP="00BF4966">
            <w:pPr>
              <w:pStyle w:val="NoSpacing"/>
              <w:jc w:val="center"/>
              <w:rPr>
                <w:ins w:id="6191" w:author="Verizon" w:date="2020-07-22T14:23:00Z"/>
                <w:rFonts w:ascii="Arial" w:hAnsi="Arial" w:cs="Arial"/>
                <w:sz w:val="18"/>
                <w:szCs w:val="18"/>
                <w:lang w:eastAsia="ja-JP"/>
              </w:rPr>
            </w:pPr>
            <w:ins w:id="6192" w:author="Verizon" w:date="2020-07-22T14:24:00Z">
              <w:r w:rsidRPr="00BF4966">
                <w:rPr>
                  <w:rFonts w:ascii="Arial" w:hAnsi="Arial" w:cs="Arial"/>
                  <w:sz w:val="18"/>
                  <w:szCs w:val="18"/>
                </w:rPr>
                <w:t>DC_n</w:t>
              </w:r>
              <w:r w:rsidRPr="00BF4966">
                <w:rPr>
                  <w:rFonts w:ascii="Arial" w:eastAsia="DengXian" w:hAnsi="Arial" w:cs="Arial"/>
                  <w:sz w:val="18"/>
                  <w:szCs w:val="18"/>
                  <w:lang w:eastAsia="zh-CN"/>
                </w:rPr>
                <w:t>5</w:t>
              </w:r>
              <w:r w:rsidRPr="00BF4966">
                <w:rPr>
                  <w:rFonts w:ascii="Arial" w:hAnsi="Arial" w:cs="Arial"/>
                  <w:sz w:val="18"/>
                  <w:szCs w:val="18"/>
                </w:rPr>
                <w:t>A-n</w:t>
              </w:r>
              <w:r w:rsidRPr="00BF4966">
                <w:rPr>
                  <w:rFonts w:ascii="Arial" w:hAnsi="Arial" w:cs="Arial"/>
                  <w:sz w:val="18"/>
                  <w:szCs w:val="18"/>
                  <w:lang w:eastAsia="ko-KR"/>
                </w:rPr>
                <w:t>2</w:t>
              </w:r>
              <w:r w:rsidRPr="00BF4966">
                <w:rPr>
                  <w:rFonts w:ascii="Arial" w:eastAsia="DengXian" w:hAnsi="Arial" w:cs="Arial"/>
                  <w:sz w:val="18"/>
                  <w:szCs w:val="18"/>
                  <w:lang w:eastAsia="zh-CN"/>
                </w:rPr>
                <w:t>60A</w:t>
              </w:r>
            </w:ins>
          </w:p>
        </w:tc>
      </w:tr>
      <w:tr w:rsidR="00BF4966" w:rsidRPr="00D85AEB" w14:paraId="328CC6F2" w14:textId="77777777" w:rsidTr="000A15A3">
        <w:trPr>
          <w:trHeight w:val="207"/>
          <w:jc w:val="center"/>
          <w:ins w:id="6193" w:author="Verizon" w:date="2020-07-22T14:23:00Z"/>
        </w:trPr>
        <w:tc>
          <w:tcPr>
            <w:tcW w:w="3823" w:type="dxa"/>
            <w:vAlign w:val="center"/>
          </w:tcPr>
          <w:p w14:paraId="030DB7D7" w14:textId="01A0DC0B" w:rsidR="00BF4966" w:rsidRPr="00BF4966" w:rsidRDefault="00BF4966" w:rsidP="00BF4966">
            <w:pPr>
              <w:pStyle w:val="NoSpacing"/>
              <w:jc w:val="center"/>
              <w:rPr>
                <w:ins w:id="6194" w:author="Verizon" w:date="2020-07-22T14:23:00Z"/>
                <w:rFonts w:ascii="Arial" w:hAnsi="Arial" w:cs="Arial"/>
                <w:sz w:val="18"/>
                <w:szCs w:val="18"/>
                <w:lang w:eastAsia="ja-JP"/>
              </w:rPr>
            </w:pPr>
            <w:ins w:id="6195" w:author="Verizon" w:date="2020-07-22T14:24:00Z">
              <w:r w:rsidRPr="00BF4966">
                <w:rPr>
                  <w:rFonts w:ascii="Arial" w:eastAsia="DengXian" w:hAnsi="Arial" w:cs="Arial"/>
                  <w:sz w:val="18"/>
                  <w:szCs w:val="18"/>
                  <w:lang w:eastAsia="zh-CN"/>
                </w:rPr>
                <w:t>DC_n5A-n260G</w:t>
              </w:r>
            </w:ins>
          </w:p>
        </w:tc>
        <w:tc>
          <w:tcPr>
            <w:tcW w:w="3969" w:type="dxa"/>
            <w:vAlign w:val="center"/>
          </w:tcPr>
          <w:p w14:paraId="13264FF7" w14:textId="77777777" w:rsidR="00BF4966" w:rsidRPr="00BF4966" w:rsidRDefault="00BF4966" w:rsidP="00BF4966">
            <w:pPr>
              <w:pStyle w:val="NoSpacing"/>
              <w:jc w:val="center"/>
              <w:rPr>
                <w:ins w:id="6196" w:author="Verizon" w:date="2020-07-22T14:24:00Z"/>
                <w:rFonts w:ascii="Arial" w:hAnsi="Arial" w:cs="Arial"/>
                <w:sz w:val="18"/>
                <w:szCs w:val="18"/>
              </w:rPr>
            </w:pPr>
            <w:ins w:id="6197" w:author="Verizon" w:date="2020-07-22T14:24:00Z">
              <w:r w:rsidRPr="00BF4966">
                <w:rPr>
                  <w:rFonts w:ascii="Arial" w:hAnsi="Arial" w:cs="Arial"/>
                  <w:sz w:val="18"/>
                  <w:szCs w:val="18"/>
                </w:rPr>
                <w:t>DC_n5A-n260A,</w:t>
              </w:r>
            </w:ins>
          </w:p>
          <w:p w14:paraId="40525B7E" w14:textId="3FD67286" w:rsidR="00BF4966" w:rsidRPr="00BF4966" w:rsidRDefault="00BF4966" w:rsidP="00BF4966">
            <w:pPr>
              <w:pStyle w:val="NoSpacing"/>
              <w:jc w:val="center"/>
              <w:rPr>
                <w:ins w:id="6198" w:author="Verizon" w:date="2020-07-22T14:23:00Z"/>
                <w:rFonts w:ascii="Arial" w:hAnsi="Arial" w:cs="Arial"/>
                <w:sz w:val="18"/>
                <w:szCs w:val="18"/>
                <w:lang w:eastAsia="ja-JP"/>
              </w:rPr>
            </w:pPr>
            <w:ins w:id="6199" w:author="Verizon" w:date="2020-07-22T14:24:00Z">
              <w:r w:rsidRPr="00BF4966">
                <w:rPr>
                  <w:rFonts w:ascii="Arial" w:hAnsi="Arial" w:cs="Arial"/>
                  <w:sz w:val="18"/>
                  <w:szCs w:val="18"/>
                </w:rPr>
                <w:t>DC_n5A-n260G</w:t>
              </w:r>
            </w:ins>
          </w:p>
        </w:tc>
      </w:tr>
      <w:tr w:rsidR="00BF4966" w:rsidRPr="00D85AEB" w14:paraId="49747B2A" w14:textId="77777777" w:rsidTr="000A15A3">
        <w:trPr>
          <w:trHeight w:val="207"/>
          <w:jc w:val="center"/>
          <w:ins w:id="6200" w:author="Verizon" w:date="2020-07-22T14:23:00Z"/>
        </w:trPr>
        <w:tc>
          <w:tcPr>
            <w:tcW w:w="3823" w:type="dxa"/>
            <w:vAlign w:val="center"/>
          </w:tcPr>
          <w:p w14:paraId="5DB8F80C" w14:textId="20F46213" w:rsidR="00BF4966" w:rsidRPr="00BF4966" w:rsidRDefault="00BF4966" w:rsidP="00BF4966">
            <w:pPr>
              <w:pStyle w:val="NoSpacing"/>
              <w:jc w:val="center"/>
              <w:rPr>
                <w:ins w:id="6201" w:author="Verizon" w:date="2020-07-22T14:23:00Z"/>
                <w:rFonts w:ascii="Arial" w:hAnsi="Arial" w:cs="Arial"/>
                <w:sz w:val="18"/>
                <w:szCs w:val="18"/>
                <w:lang w:eastAsia="ja-JP"/>
              </w:rPr>
            </w:pPr>
            <w:ins w:id="6202" w:author="Verizon" w:date="2020-07-22T14:24:00Z">
              <w:r w:rsidRPr="00BF4966">
                <w:rPr>
                  <w:rFonts w:ascii="Arial" w:eastAsia="DengXian" w:hAnsi="Arial" w:cs="Arial"/>
                  <w:sz w:val="18"/>
                  <w:szCs w:val="18"/>
                  <w:lang w:eastAsia="zh-CN"/>
                </w:rPr>
                <w:t>DC_n5A-n260H</w:t>
              </w:r>
            </w:ins>
          </w:p>
        </w:tc>
        <w:tc>
          <w:tcPr>
            <w:tcW w:w="3969" w:type="dxa"/>
            <w:vAlign w:val="center"/>
          </w:tcPr>
          <w:p w14:paraId="5A633789" w14:textId="77777777" w:rsidR="00BF4966" w:rsidRPr="00BF4966" w:rsidRDefault="00BF4966" w:rsidP="00BF4966">
            <w:pPr>
              <w:pStyle w:val="NoSpacing"/>
              <w:jc w:val="center"/>
              <w:rPr>
                <w:ins w:id="6203" w:author="Verizon" w:date="2020-07-22T14:24:00Z"/>
                <w:rFonts w:ascii="Arial" w:hAnsi="Arial" w:cs="Arial"/>
                <w:sz w:val="18"/>
                <w:szCs w:val="18"/>
              </w:rPr>
            </w:pPr>
            <w:ins w:id="6204" w:author="Verizon" w:date="2020-07-22T14:24:00Z">
              <w:r w:rsidRPr="00BF4966">
                <w:rPr>
                  <w:rFonts w:ascii="Arial" w:hAnsi="Arial" w:cs="Arial"/>
                  <w:sz w:val="18"/>
                  <w:szCs w:val="18"/>
                </w:rPr>
                <w:t>DC_n5A-n260A,</w:t>
              </w:r>
            </w:ins>
          </w:p>
          <w:p w14:paraId="2B566B4C" w14:textId="77777777" w:rsidR="00BF4966" w:rsidRPr="00BF4966" w:rsidRDefault="00BF4966" w:rsidP="00BF4966">
            <w:pPr>
              <w:pStyle w:val="NoSpacing"/>
              <w:jc w:val="center"/>
              <w:rPr>
                <w:ins w:id="6205" w:author="Verizon" w:date="2020-07-22T14:24:00Z"/>
                <w:rFonts w:ascii="Arial" w:hAnsi="Arial" w:cs="Arial"/>
                <w:sz w:val="18"/>
                <w:szCs w:val="18"/>
              </w:rPr>
            </w:pPr>
            <w:ins w:id="6206" w:author="Verizon" w:date="2020-07-22T14:24:00Z">
              <w:r w:rsidRPr="00BF4966">
                <w:rPr>
                  <w:rFonts w:ascii="Arial" w:hAnsi="Arial" w:cs="Arial"/>
                  <w:sz w:val="18"/>
                  <w:szCs w:val="18"/>
                </w:rPr>
                <w:t>DC_n5A-n260G,</w:t>
              </w:r>
            </w:ins>
          </w:p>
          <w:p w14:paraId="1C10BECD" w14:textId="2D5F04FF" w:rsidR="00BF4966" w:rsidRPr="00BF4966" w:rsidRDefault="00BF4966" w:rsidP="00BF4966">
            <w:pPr>
              <w:pStyle w:val="NoSpacing"/>
              <w:jc w:val="center"/>
              <w:rPr>
                <w:ins w:id="6207" w:author="Verizon" w:date="2020-07-22T14:23:00Z"/>
                <w:rFonts w:ascii="Arial" w:hAnsi="Arial" w:cs="Arial"/>
                <w:sz w:val="18"/>
                <w:szCs w:val="18"/>
                <w:lang w:eastAsia="ja-JP"/>
              </w:rPr>
            </w:pPr>
            <w:ins w:id="6208" w:author="Verizon" w:date="2020-07-22T14:24:00Z">
              <w:r w:rsidRPr="00BF4966">
                <w:rPr>
                  <w:rFonts w:ascii="Arial" w:hAnsi="Arial" w:cs="Arial"/>
                  <w:sz w:val="18"/>
                  <w:szCs w:val="18"/>
                </w:rPr>
                <w:lastRenderedPageBreak/>
                <w:t>DC_n5A-n260H</w:t>
              </w:r>
            </w:ins>
          </w:p>
        </w:tc>
      </w:tr>
      <w:tr w:rsidR="00BF4966" w:rsidRPr="00D85AEB" w14:paraId="236CD64A" w14:textId="77777777" w:rsidTr="000A15A3">
        <w:trPr>
          <w:trHeight w:val="207"/>
          <w:jc w:val="center"/>
          <w:ins w:id="6209" w:author="Verizon" w:date="2020-07-22T14:23:00Z"/>
        </w:trPr>
        <w:tc>
          <w:tcPr>
            <w:tcW w:w="3823" w:type="dxa"/>
            <w:vAlign w:val="center"/>
          </w:tcPr>
          <w:p w14:paraId="14A5D90C" w14:textId="314F81EE" w:rsidR="00BF4966" w:rsidRPr="00BF4966" w:rsidRDefault="00BF4966" w:rsidP="00BF4966">
            <w:pPr>
              <w:pStyle w:val="NoSpacing"/>
              <w:jc w:val="center"/>
              <w:rPr>
                <w:ins w:id="6210" w:author="Verizon" w:date="2020-07-22T14:23:00Z"/>
                <w:rFonts w:ascii="Arial" w:hAnsi="Arial" w:cs="Arial"/>
                <w:sz w:val="18"/>
                <w:szCs w:val="18"/>
                <w:lang w:eastAsia="ja-JP"/>
              </w:rPr>
            </w:pPr>
            <w:ins w:id="6211" w:author="Verizon" w:date="2020-07-22T14:24:00Z">
              <w:r w:rsidRPr="00BF4966">
                <w:rPr>
                  <w:rFonts w:ascii="Arial" w:eastAsia="DengXian" w:hAnsi="Arial" w:cs="Arial"/>
                  <w:sz w:val="18"/>
                  <w:szCs w:val="18"/>
                  <w:lang w:eastAsia="zh-CN"/>
                </w:rPr>
                <w:lastRenderedPageBreak/>
                <w:t>DC_n5A-n260I</w:t>
              </w:r>
            </w:ins>
          </w:p>
        </w:tc>
        <w:tc>
          <w:tcPr>
            <w:tcW w:w="3969" w:type="dxa"/>
            <w:vAlign w:val="center"/>
          </w:tcPr>
          <w:p w14:paraId="52385263" w14:textId="77777777" w:rsidR="00BF4966" w:rsidRPr="00BF4966" w:rsidRDefault="00BF4966" w:rsidP="00BF4966">
            <w:pPr>
              <w:pStyle w:val="NoSpacing"/>
              <w:jc w:val="center"/>
              <w:rPr>
                <w:ins w:id="6212" w:author="Verizon" w:date="2020-07-22T14:24:00Z"/>
                <w:rFonts w:ascii="Arial" w:hAnsi="Arial" w:cs="Arial"/>
                <w:sz w:val="18"/>
                <w:szCs w:val="18"/>
              </w:rPr>
            </w:pPr>
            <w:ins w:id="6213" w:author="Verizon" w:date="2020-07-22T14:24:00Z">
              <w:r w:rsidRPr="00BF4966">
                <w:rPr>
                  <w:rFonts w:ascii="Arial" w:hAnsi="Arial" w:cs="Arial"/>
                  <w:sz w:val="18"/>
                  <w:szCs w:val="18"/>
                </w:rPr>
                <w:t>DC_n5A-n260A,</w:t>
              </w:r>
            </w:ins>
          </w:p>
          <w:p w14:paraId="55BD9261" w14:textId="77777777" w:rsidR="00BF4966" w:rsidRPr="00BF4966" w:rsidRDefault="00BF4966" w:rsidP="00BF4966">
            <w:pPr>
              <w:pStyle w:val="NoSpacing"/>
              <w:jc w:val="center"/>
              <w:rPr>
                <w:ins w:id="6214" w:author="Verizon" w:date="2020-07-22T14:24:00Z"/>
                <w:rFonts w:ascii="Arial" w:hAnsi="Arial" w:cs="Arial"/>
                <w:sz w:val="18"/>
                <w:szCs w:val="18"/>
              </w:rPr>
            </w:pPr>
            <w:ins w:id="6215" w:author="Verizon" w:date="2020-07-22T14:24:00Z">
              <w:r w:rsidRPr="00BF4966">
                <w:rPr>
                  <w:rFonts w:ascii="Arial" w:hAnsi="Arial" w:cs="Arial"/>
                  <w:sz w:val="18"/>
                  <w:szCs w:val="18"/>
                </w:rPr>
                <w:t>DC_n5A-n260G,</w:t>
              </w:r>
            </w:ins>
          </w:p>
          <w:p w14:paraId="64A57B16" w14:textId="77777777" w:rsidR="00BF4966" w:rsidRPr="00BF4966" w:rsidRDefault="00BF4966" w:rsidP="00BF4966">
            <w:pPr>
              <w:pStyle w:val="NoSpacing"/>
              <w:jc w:val="center"/>
              <w:rPr>
                <w:ins w:id="6216" w:author="Verizon" w:date="2020-07-22T14:24:00Z"/>
                <w:rFonts w:ascii="Arial" w:hAnsi="Arial" w:cs="Arial"/>
                <w:sz w:val="18"/>
                <w:szCs w:val="18"/>
              </w:rPr>
            </w:pPr>
            <w:ins w:id="6217" w:author="Verizon" w:date="2020-07-22T14:24:00Z">
              <w:r w:rsidRPr="00BF4966">
                <w:rPr>
                  <w:rFonts w:ascii="Arial" w:hAnsi="Arial" w:cs="Arial"/>
                  <w:sz w:val="18"/>
                  <w:szCs w:val="18"/>
                </w:rPr>
                <w:t>DC_n5A-n260H,</w:t>
              </w:r>
            </w:ins>
          </w:p>
          <w:p w14:paraId="39844C38" w14:textId="3B6FF1C1" w:rsidR="00BF4966" w:rsidRPr="00BF4966" w:rsidRDefault="00BF4966" w:rsidP="00BF4966">
            <w:pPr>
              <w:pStyle w:val="NoSpacing"/>
              <w:jc w:val="center"/>
              <w:rPr>
                <w:ins w:id="6218" w:author="Verizon" w:date="2020-07-22T14:23:00Z"/>
                <w:rFonts w:ascii="Arial" w:hAnsi="Arial" w:cs="Arial"/>
                <w:sz w:val="18"/>
                <w:szCs w:val="18"/>
                <w:lang w:eastAsia="ja-JP"/>
              </w:rPr>
            </w:pPr>
            <w:ins w:id="6219" w:author="Verizon" w:date="2020-07-22T14:24:00Z">
              <w:r w:rsidRPr="00BF4966">
                <w:rPr>
                  <w:rFonts w:ascii="Arial" w:hAnsi="Arial" w:cs="Arial"/>
                  <w:sz w:val="18"/>
                  <w:szCs w:val="18"/>
                </w:rPr>
                <w:t>DC_n5A-n260I</w:t>
              </w:r>
            </w:ins>
          </w:p>
        </w:tc>
      </w:tr>
      <w:tr w:rsidR="00BF4966" w:rsidRPr="00D85AEB" w14:paraId="6EFEEBF9" w14:textId="77777777" w:rsidTr="000A15A3">
        <w:trPr>
          <w:trHeight w:val="207"/>
          <w:jc w:val="center"/>
          <w:ins w:id="6220" w:author="Verizon" w:date="2020-07-22T14:23:00Z"/>
        </w:trPr>
        <w:tc>
          <w:tcPr>
            <w:tcW w:w="3823" w:type="dxa"/>
            <w:vAlign w:val="center"/>
          </w:tcPr>
          <w:p w14:paraId="21659579" w14:textId="509A4F21" w:rsidR="00BF4966" w:rsidRPr="00BF4966" w:rsidRDefault="00BF4966" w:rsidP="00BF4966">
            <w:pPr>
              <w:pStyle w:val="NoSpacing"/>
              <w:jc w:val="center"/>
              <w:rPr>
                <w:ins w:id="6221" w:author="Verizon" w:date="2020-07-22T14:23:00Z"/>
                <w:rFonts w:ascii="Arial" w:hAnsi="Arial" w:cs="Arial"/>
                <w:sz w:val="18"/>
                <w:szCs w:val="18"/>
                <w:lang w:eastAsia="ja-JP"/>
              </w:rPr>
            </w:pPr>
            <w:ins w:id="6222" w:author="Verizon" w:date="2020-07-22T14:24:00Z">
              <w:r w:rsidRPr="00BF4966">
                <w:rPr>
                  <w:rFonts w:ascii="Arial" w:eastAsia="DengXian" w:hAnsi="Arial" w:cs="Arial"/>
                  <w:sz w:val="18"/>
                  <w:szCs w:val="18"/>
                  <w:lang w:eastAsia="zh-CN"/>
                </w:rPr>
                <w:t>DC_n5A-n260J</w:t>
              </w:r>
            </w:ins>
          </w:p>
        </w:tc>
        <w:tc>
          <w:tcPr>
            <w:tcW w:w="3969" w:type="dxa"/>
            <w:vAlign w:val="center"/>
          </w:tcPr>
          <w:p w14:paraId="4ADA92E8" w14:textId="77777777" w:rsidR="00BF4966" w:rsidRPr="00BF4966" w:rsidRDefault="00BF4966" w:rsidP="00BF4966">
            <w:pPr>
              <w:pStyle w:val="NoSpacing"/>
              <w:jc w:val="center"/>
              <w:rPr>
                <w:ins w:id="6223" w:author="Verizon" w:date="2020-07-22T14:24:00Z"/>
                <w:rFonts w:ascii="Arial" w:hAnsi="Arial" w:cs="Arial"/>
                <w:sz w:val="18"/>
                <w:szCs w:val="18"/>
              </w:rPr>
            </w:pPr>
            <w:ins w:id="6224" w:author="Verizon" w:date="2020-07-22T14:24:00Z">
              <w:r w:rsidRPr="00BF4966">
                <w:rPr>
                  <w:rFonts w:ascii="Arial" w:hAnsi="Arial" w:cs="Arial"/>
                  <w:sz w:val="18"/>
                  <w:szCs w:val="18"/>
                </w:rPr>
                <w:t>DC_n5A-n260A,</w:t>
              </w:r>
            </w:ins>
          </w:p>
          <w:p w14:paraId="3E42BA07" w14:textId="77777777" w:rsidR="00BF4966" w:rsidRPr="00BF4966" w:rsidRDefault="00BF4966" w:rsidP="00BF4966">
            <w:pPr>
              <w:pStyle w:val="NoSpacing"/>
              <w:jc w:val="center"/>
              <w:rPr>
                <w:ins w:id="6225" w:author="Verizon" w:date="2020-07-22T14:24:00Z"/>
                <w:rFonts w:ascii="Arial" w:hAnsi="Arial" w:cs="Arial"/>
                <w:sz w:val="18"/>
                <w:szCs w:val="18"/>
              </w:rPr>
            </w:pPr>
            <w:ins w:id="6226" w:author="Verizon" w:date="2020-07-22T14:24:00Z">
              <w:r w:rsidRPr="00BF4966">
                <w:rPr>
                  <w:rFonts w:ascii="Arial" w:hAnsi="Arial" w:cs="Arial"/>
                  <w:sz w:val="18"/>
                  <w:szCs w:val="18"/>
                </w:rPr>
                <w:t>DC_n5A-n260G,</w:t>
              </w:r>
            </w:ins>
          </w:p>
          <w:p w14:paraId="20E78007" w14:textId="77777777" w:rsidR="00BF4966" w:rsidRPr="00BF4966" w:rsidRDefault="00BF4966" w:rsidP="00BF4966">
            <w:pPr>
              <w:pStyle w:val="NoSpacing"/>
              <w:jc w:val="center"/>
              <w:rPr>
                <w:ins w:id="6227" w:author="Verizon" w:date="2020-07-22T14:24:00Z"/>
                <w:rFonts w:ascii="Arial" w:hAnsi="Arial" w:cs="Arial"/>
                <w:sz w:val="18"/>
                <w:szCs w:val="18"/>
              </w:rPr>
            </w:pPr>
            <w:ins w:id="6228" w:author="Verizon" w:date="2020-07-22T14:24:00Z">
              <w:r w:rsidRPr="00BF4966">
                <w:rPr>
                  <w:rFonts w:ascii="Arial" w:hAnsi="Arial" w:cs="Arial"/>
                  <w:sz w:val="18"/>
                  <w:szCs w:val="18"/>
                </w:rPr>
                <w:t>DC_n5A-n260H,</w:t>
              </w:r>
            </w:ins>
          </w:p>
          <w:p w14:paraId="51240C76" w14:textId="6C274C14" w:rsidR="00BF4966" w:rsidRPr="00BF4966" w:rsidRDefault="00BF4966" w:rsidP="00BF4966">
            <w:pPr>
              <w:pStyle w:val="NoSpacing"/>
              <w:jc w:val="center"/>
              <w:rPr>
                <w:ins w:id="6229" w:author="Verizon" w:date="2020-07-22T14:23:00Z"/>
                <w:rFonts w:ascii="Arial" w:hAnsi="Arial" w:cs="Arial"/>
                <w:sz w:val="18"/>
                <w:szCs w:val="18"/>
                <w:lang w:eastAsia="ja-JP"/>
              </w:rPr>
            </w:pPr>
            <w:ins w:id="6230" w:author="Verizon" w:date="2020-07-22T14:24:00Z">
              <w:r w:rsidRPr="00BF4966">
                <w:rPr>
                  <w:rFonts w:ascii="Arial" w:hAnsi="Arial" w:cs="Arial"/>
                  <w:sz w:val="18"/>
                  <w:szCs w:val="18"/>
                </w:rPr>
                <w:t>DC_n5A-n260I</w:t>
              </w:r>
            </w:ins>
          </w:p>
        </w:tc>
      </w:tr>
      <w:tr w:rsidR="00BF4966" w:rsidRPr="00D85AEB" w14:paraId="60F15EAC" w14:textId="77777777" w:rsidTr="000A15A3">
        <w:trPr>
          <w:trHeight w:val="207"/>
          <w:jc w:val="center"/>
          <w:ins w:id="6231" w:author="Verizon" w:date="2020-07-22T14:23:00Z"/>
        </w:trPr>
        <w:tc>
          <w:tcPr>
            <w:tcW w:w="3823" w:type="dxa"/>
            <w:vAlign w:val="center"/>
          </w:tcPr>
          <w:p w14:paraId="44AF98E2" w14:textId="3A9E9CAB" w:rsidR="00BF4966" w:rsidRPr="00BF4966" w:rsidRDefault="00BF4966" w:rsidP="00BF4966">
            <w:pPr>
              <w:pStyle w:val="NoSpacing"/>
              <w:jc w:val="center"/>
              <w:rPr>
                <w:ins w:id="6232" w:author="Verizon" w:date="2020-07-22T14:23:00Z"/>
                <w:rFonts w:ascii="Arial" w:hAnsi="Arial" w:cs="Arial"/>
                <w:sz w:val="18"/>
                <w:szCs w:val="18"/>
                <w:lang w:eastAsia="ja-JP"/>
              </w:rPr>
            </w:pPr>
            <w:ins w:id="6233" w:author="Verizon" w:date="2020-07-22T14:24:00Z">
              <w:r w:rsidRPr="00BF4966">
                <w:rPr>
                  <w:rFonts w:ascii="Arial" w:eastAsia="DengXian" w:hAnsi="Arial" w:cs="Arial"/>
                  <w:sz w:val="18"/>
                  <w:szCs w:val="18"/>
                  <w:lang w:eastAsia="zh-CN"/>
                </w:rPr>
                <w:t>DC_n5A-n260K</w:t>
              </w:r>
            </w:ins>
          </w:p>
        </w:tc>
        <w:tc>
          <w:tcPr>
            <w:tcW w:w="3969" w:type="dxa"/>
            <w:vAlign w:val="center"/>
          </w:tcPr>
          <w:p w14:paraId="71ED1A45" w14:textId="77777777" w:rsidR="00BF4966" w:rsidRPr="00BF4966" w:rsidRDefault="00BF4966" w:rsidP="00BF4966">
            <w:pPr>
              <w:pStyle w:val="NoSpacing"/>
              <w:jc w:val="center"/>
              <w:rPr>
                <w:ins w:id="6234" w:author="Verizon" w:date="2020-07-22T14:24:00Z"/>
                <w:rFonts w:ascii="Arial" w:hAnsi="Arial" w:cs="Arial"/>
                <w:sz w:val="18"/>
                <w:szCs w:val="18"/>
              </w:rPr>
            </w:pPr>
            <w:ins w:id="6235" w:author="Verizon" w:date="2020-07-22T14:24:00Z">
              <w:r w:rsidRPr="00BF4966">
                <w:rPr>
                  <w:rFonts w:ascii="Arial" w:hAnsi="Arial" w:cs="Arial"/>
                  <w:sz w:val="18"/>
                  <w:szCs w:val="18"/>
                </w:rPr>
                <w:t>DC_n5A-n260A,</w:t>
              </w:r>
            </w:ins>
          </w:p>
          <w:p w14:paraId="3015B437" w14:textId="77777777" w:rsidR="00BF4966" w:rsidRPr="00BF4966" w:rsidRDefault="00BF4966" w:rsidP="00BF4966">
            <w:pPr>
              <w:pStyle w:val="NoSpacing"/>
              <w:jc w:val="center"/>
              <w:rPr>
                <w:ins w:id="6236" w:author="Verizon" w:date="2020-07-22T14:24:00Z"/>
                <w:rFonts w:ascii="Arial" w:hAnsi="Arial" w:cs="Arial"/>
                <w:sz w:val="18"/>
                <w:szCs w:val="18"/>
              </w:rPr>
            </w:pPr>
            <w:ins w:id="6237" w:author="Verizon" w:date="2020-07-22T14:24:00Z">
              <w:r w:rsidRPr="00BF4966">
                <w:rPr>
                  <w:rFonts w:ascii="Arial" w:hAnsi="Arial" w:cs="Arial"/>
                  <w:sz w:val="18"/>
                  <w:szCs w:val="18"/>
                </w:rPr>
                <w:t>DC_n5A-n260G,</w:t>
              </w:r>
            </w:ins>
          </w:p>
          <w:p w14:paraId="4BAF723A" w14:textId="77777777" w:rsidR="00BF4966" w:rsidRPr="00BF4966" w:rsidRDefault="00BF4966" w:rsidP="00BF4966">
            <w:pPr>
              <w:pStyle w:val="NoSpacing"/>
              <w:jc w:val="center"/>
              <w:rPr>
                <w:ins w:id="6238" w:author="Verizon" w:date="2020-07-22T14:24:00Z"/>
                <w:rFonts w:ascii="Arial" w:hAnsi="Arial" w:cs="Arial"/>
                <w:sz w:val="18"/>
                <w:szCs w:val="18"/>
              </w:rPr>
            </w:pPr>
            <w:ins w:id="6239" w:author="Verizon" w:date="2020-07-22T14:24:00Z">
              <w:r w:rsidRPr="00BF4966">
                <w:rPr>
                  <w:rFonts w:ascii="Arial" w:hAnsi="Arial" w:cs="Arial"/>
                  <w:sz w:val="18"/>
                  <w:szCs w:val="18"/>
                </w:rPr>
                <w:t>DC_n5A-n260H,</w:t>
              </w:r>
            </w:ins>
          </w:p>
          <w:p w14:paraId="24BE0984" w14:textId="77777777" w:rsidR="00BF4966" w:rsidRPr="00BF4966" w:rsidRDefault="00BF4966" w:rsidP="00BF4966">
            <w:pPr>
              <w:pStyle w:val="NoSpacing"/>
              <w:jc w:val="center"/>
              <w:rPr>
                <w:ins w:id="6240" w:author="Verizon" w:date="2020-07-22T14:24:00Z"/>
                <w:rFonts w:ascii="Arial" w:hAnsi="Arial" w:cs="Arial"/>
                <w:sz w:val="18"/>
                <w:szCs w:val="18"/>
              </w:rPr>
            </w:pPr>
            <w:ins w:id="6241" w:author="Verizon" w:date="2020-07-22T14:24:00Z">
              <w:r w:rsidRPr="00BF4966">
                <w:rPr>
                  <w:rFonts w:ascii="Arial" w:hAnsi="Arial" w:cs="Arial"/>
                  <w:sz w:val="18"/>
                  <w:szCs w:val="18"/>
                </w:rPr>
                <w:t>DC_n5A-n260I</w:t>
              </w:r>
            </w:ins>
          </w:p>
          <w:p w14:paraId="1F88DF75" w14:textId="297FDCC1" w:rsidR="00BF4966" w:rsidRPr="00BF4966" w:rsidRDefault="00BF4966" w:rsidP="00BF4966">
            <w:pPr>
              <w:pStyle w:val="NoSpacing"/>
              <w:jc w:val="center"/>
              <w:rPr>
                <w:ins w:id="6242" w:author="Verizon" w:date="2020-07-22T14:23:00Z"/>
                <w:rFonts w:ascii="Arial" w:hAnsi="Arial" w:cs="Arial"/>
                <w:sz w:val="18"/>
                <w:szCs w:val="18"/>
                <w:lang w:eastAsia="ja-JP"/>
              </w:rPr>
            </w:pPr>
            <w:ins w:id="6243" w:author="Verizon" w:date="2020-07-22T14:24:00Z">
              <w:r w:rsidRPr="00BF4966">
                <w:rPr>
                  <w:rFonts w:ascii="Arial" w:hAnsi="Arial" w:cs="Arial"/>
                  <w:sz w:val="18"/>
                  <w:szCs w:val="18"/>
                </w:rPr>
                <w:t>DC_n5A-n260K</w:t>
              </w:r>
            </w:ins>
          </w:p>
        </w:tc>
      </w:tr>
      <w:tr w:rsidR="00BF4966" w:rsidRPr="00D85AEB" w14:paraId="54111446" w14:textId="77777777" w:rsidTr="000A15A3">
        <w:trPr>
          <w:trHeight w:val="207"/>
          <w:jc w:val="center"/>
          <w:ins w:id="6244" w:author="Verizon" w:date="2020-07-22T14:23:00Z"/>
        </w:trPr>
        <w:tc>
          <w:tcPr>
            <w:tcW w:w="3823" w:type="dxa"/>
            <w:vAlign w:val="center"/>
          </w:tcPr>
          <w:p w14:paraId="26C9DE27" w14:textId="29449CC0" w:rsidR="00BF4966" w:rsidRPr="00BF4966" w:rsidRDefault="00BF4966" w:rsidP="00BF4966">
            <w:pPr>
              <w:pStyle w:val="NoSpacing"/>
              <w:jc w:val="center"/>
              <w:rPr>
                <w:ins w:id="6245" w:author="Verizon" w:date="2020-07-22T14:23:00Z"/>
                <w:rFonts w:ascii="Arial" w:hAnsi="Arial" w:cs="Arial"/>
                <w:sz w:val="18"/>
                <w:szCs w:val="18"/>
                <w:lang w:eastAsia="ja-JP"/>
              </w:rPr>
            </w:pPr>
            <w:ins w:id="6246" w:author="Verizon" w:date="2020-07-22T14:24:00Z">
              <w:r w:rsidRPr="00BF4966">
                <w:rPr>
                  <w:rFonts w:ascii="Arial" w:eastAsia="DengXian" w:hAnsi="Arial" w:cs="Arial"/>
                  <w:sz w:val="18"/>
                  <w:szCs w:val="18"/>
                  <w:lang w:eastAsia="zh-CN"/>
                </w:rPr>
                <w:t>DC_n5A-n260L</w:t>
              </w:r>
            </w:ins>
          </w:p>
        </w:tc>
        <w:tc>
          <w:tcPr>
            <w:tcW w:w="3969" w:type="dxa"/>
            <w:vAlign w:val="center"/>
          </w:tcPr>
          <w:p w14:paraId="483E33E9" w14:textId="77777777" w:rsidR="00BF4966" w:rsidRPr="00BF4966" w:rsidRDefault="00BF4966" w:rsidP="00BF4966">
            <w:pPr>
              <w:pStyle w:val="NoSpacing"/>
              <w:jc w:val="center"/>
              <w:rPr>
                <w:ins w:id="6247" w:author="Verizon" w:date="2020-07-22T14:24:00Z"/>
                <w:rFonts w:ascii="Arial" w:hAnsi="Arial" w:cs="Arial"/>
                <w:sz w:val="18"/>
                <w:szCs w:val="18"/>
              </w:rPr>
            </w:pPr>
            <w:ins w:id="6248" w:author="Verizon" w:date="2020-07-22T14:24:00Z">
              <w:r w:rsidRPr="00BF4966">
                <w:rPr>
                  <w:rFonts w:ascii="Arial" w:hAnsi="Arial" w:cs="Arial"/>
                  <w:sz w:val="18"/>
                  <w:szCs w:val="18"/>
                </w:rPr>
                <w:t>DC_n5A-n260A,</w:t>
              </w:r>
            </w:ins>
          </w:p>
          <w:p w14:paraId="155A5A66" w14:textId="77777777" w:rsidR="00BF4966" w:rsidRPr="00BF4966" w:rsidRDefault="00BF4966" w:rsidP="00BF4966">
            <w:pPr>
              <w:pStyle w:val="NoSpacing"/>
              <w:jc w:val="center"/>
              <w:rPr>
                <w:ins w:id="6249" w:author="Verizon" w:date="2020-07-22T14:24:00Z"/>
                <w:rFonts w:ascii="Arial" w:hAnsi="Arial" w:cs="Arial"/>
                <w:sz w:val="18"/>
                <w:szCs w:val="18"/>
              </w:rPr>
            </w:pPr>
            <w:ins w:id="6250" w:author="Verizon" w:date="2020-07-22T14:24:00Z">
              <w:r w:rsidRPr="00BF4966">
                <w:rPr>
                  <w:rFonts w:ascii="Arial" w:hAnsi="Arial" w:cs="Arial"/>
                  <w:sz w:val="18"/>
                  <w:szCs w:val="18"/>
                </w:rPr>
                <w:t>DC_n5A-n260G,</w:t>
              </w:r>
            </w:ins>
          </w:p>
          <w:p w14:paraId="464AABFC" w14:textId="77777777" w:rsidR="00BF4966" w:rsidRPr="00BF4966" w:rsidRDefault="00BF4966" w:rsidP="00BF4966">
            <w:pPr>
              <w:pStyle w:val="NoSpacing"/>
              <w:jc w:val="center"/>
              <w:rPr>
                <w:ins w:id="6251" w:author="Verizon" w:date="2020-07-22T14:24:00Z"/>
                <w:rFonts w:ascii="Arial" w:hAnsi="Arial" w:cs="Arial"/>
                <w:sz w:val="18"/>
                <w:szCs w:val="18"/>
              </w:rPr>
            </w:pPr>
            <w:ins w:id="6252" w:author="Verizon" w:date="2020-07-22T14:24:00Z">
              <w:r w:rsidRPr="00BF4966">
                <w:rPr>
                  <w:rFonts w:ascii="Arial" w:hAnsi="Arial" w:cs="Arial"/>
                  <w:sz w:val="18"/>
                  <w:szCs w:val="18"/>
                </w:rPr>
                <w:t>DC_n5A-n260H,</w:t>
              </w:r>
            </w:ins>
          </w:p>
          <w:p w14:paraId="39B4AD7A" w14:textId="77777777" w:rsidR="00BF4966" w:rsidRPr="00BF4966" w:rsidRDefault="00BF4966" w:rsidP="00BF4966">
            <w:pPr>
              <w:pStyle w:val="NoSpacing"/>
              <w:jc w:val="center"/>
              <w:rPr>
                <w:ins w:id="6253" w:author="Verizon" w:date="2020-07-22T14:24:00Z"/>
                <w:rFonts w:ascii="Arial" w:hAnsi="Arial" w:cs="Arial"/>
                <w:sz w:val="18"/>
                <w:szCs w:val="18"/>
              </w:rPr>
            </w:pPr>
            <w:ins w:id="6254" w:author="Verizon" w:date="2020-07-22T14:24:00Z">
              <w:r w:rsidRPr="00BF4966">
                <w:rPr>
                  <w:rFonts w:ascii="Arial" w:hAnsi="Arial" w:cs="Arial"/>
                  <w:sz w:val="18"/>
                  <w:szCs w:val="18"/>
                </w:rPr>
                <w:t>DC_n5A-n260I</w:t>
              </w:r>
            </w:ins>
          </w:p>
          <w:p w14:paraId="636FED5F" w14:textId="77777777" w:rsidR="00BF4966" w:rsidRPr="00BF4966" w:rsidRDefault="00BF4966" w:rsidP="00BF4966">
            <w:pPr>
              <w:pStyle w:val="NoSpacing"/>
              <w:jc w:val="center"/>
              <w:rPr>
                <w:ins w:id="6255" w:author="Verizon" w:date="2020-07-22T14:24:00Z"/>
                <w:rFonts w:ascii="Arial" w:hAnsi="Arial" w:cs="Arial"/>
                <w:sz w:val="18"/>
                <w:szCs w:val="18"/>
              </w:rPr>
            </w:pPr>
            <w:ins w:id="6256" w:author="Verizon" w:date="2020-07-22T14:24:00Z">
              <w:r w:rsidRPr="00BF4966">
                <w:rPr>
                  <w:rFonts w:ascii="Arial" w:hAnsi="Arial" w:cs="Arial"/>
                  <w:sz w:val="18"/>
                  <w:szCs w:val="18"/>
                </w:rPr>
                <w:t>DC_n5A-n260K,</w:t>
              </w:r>
            </w:ins>
          </w:p>
          <w:p w14:paraId="295C46B3" w14:textId="57F23D5C" w:rsidR="00BF4966" w:rsidRPr="00BF4966" w:rsidRDefault="00BF4966" w:rsidP="00BF4966">
            <w:pPr>
              <w:pStyle w:val="NoSpacing"/>
              <w:jc w:val="center"/>
              <w:rPr>
                <w:ins w:id="6257" w:author="Verizon" w:date="2020-07-22T14:23:00Z"/>
                <w:rFonts w:ascii="Arial" w:hAnsi="Arial" w:cs="Arial"/>
                <w:sz w:val="18"/>
                <w:szCs w:val="18"/>
                <w:lang w:eastAsia="ja-JP"/>
              </w:rPr>
            </w:pPr>
            <w:ins w:id="6258" w:author="Verizon" w:date="2020-07-22T14:24:00Z">
              <w:r w:rsidRPr="00BF4966">
                <w:rPr>
                  <w:rFonts w:ascii="Arial" w:hAnsi="Arial" w:cs="Arial"/>
                  <w:sz w:val="18"/>
                  <w:szCs w:val="18"/>
                </w:rPr>
                <w:t>DC_n5A-n260L</w:t>
              </w:r>
            </w:ins>
          </w:p>
        </w:tc>
      </w:tr>
      <w:tr w:rsidR="00BF4966" w:rsidRPr="00D85AEB" w14:paraId="423EA018" w14:textId="77777777" w:rsidTr="000A15A3">
        <w:trPr>
          <w:trHeight w:val="207"/>
          <w:jc w:val="center"/>
          <w:ins w:id="6259" w:author="Verizon" w:date="2020-07-22T14:23:00Z"/>
        </w:trPr>
        <w:tc>
          <w:tcPr>
            <w:tcW w:w="3823" w:type="dxa"/>
            <w:vAlign w:val="center"/>
          </w:tcPr>
          <w:p w14:paraId="2E4393B4" w14:textId="0328E930" w:rsidR="00BF4966" w:rsidRPr="00BF4966" w:rsidRDefault="00BF4966" w:rsidP="00BF4966">
            <w:pPr>
              <w:pStyle w:val="NoSpacing"/>
              <w:jc w:val="center"/>
              <w:rPr>
                <w:ins w:id="6260" w:author="Verizon" w:date="2020-07-22T14:23:00Z"/>
                <w:rFonts w:ascii="Arial" w:hAnsi="Arial" w:cs="Arial"/>
                <w:sz w:val="18"/>
                <w:szCs w:val="18"/>
                <w:lang w:eastAsia="ja-JP"/>
              </w:rPr>
            </w:pPr>
            <w:ins w:id="6261" w:author="Verizon" w:date="2020-07-22T14:24:00Z">
              <w:r w:rsidRPr="00BF4966">
                <w:rPr>
                  <w:rFonts w:ascii="Arial" w:eastAsia="DengXian" w:hAnsi="Arial" w:cs="Arial"/>
                  <w:sz w:val="18"/>
                  <w:szCs w:val="18"/>
                  <w:lang w:eastAsia="zh-CN"/>
                </w:rPr>
                <w:t>DC_n5A-n260M</w:t>
              </w:r>
            </w:ins>
          </w:p>
        </w:tc>
        <w:tc>
          <w:tcPr>
            <w:tcW w:w="3969" w:type="dxa"/>
            <w:vAlign w:val="center"/>
          </w:tcPr>
          <w:p w14:paraId="53868617" w14:textId="77777777" w:rsidR="00BF4966" w:rsidRPr="00BF4966" w:rsidRDefault="00BF4966" w:rsidP="00BF4966">
            <w:pPr>
              <w:pStyle w:val="NoSpacing"/>
              <w:jc w:val="center"/>
              <w:rPr>
                <w:ins w:id="6262" w:author="Verizon" w:date="2020-07-22T14:24:00Z"/>
                <w:rFonts w:ascii="Arial" w:hAnsi="Arial" w:cs="Arial"/>
                <w:sz w:val="18"/>
                <w:szCs w:val="18"/>
              </w:rPr>
            </w:pPr>
            <w:ins w:id="6263" w:author="Verizon" w:date="2020-07-22T14:24:00Z">
              <w:r w:rsidRPr="00BF4966">
                <w:rPr>
                  <w:rFonts w:ascii="Arial" w:hAnsi="Arial" w:cs="Arial"/>
                  <w:sz w:val="18"/>
                  <w:szCs w:val="18"/>
                </w:rPr>
                <w:t>DC_n5A-n260A,</w:t>
              </w:r>
            </w:ins>
          </w:p>
          <w:p w14:paraId="6AD30E46" w14:textId="77777777" w:rsidR="00BF4966" w:rsidRPr="00BF4966" w:rsidRDefault="00BF4966" w:rsidP="00BF4966">
            <w:pPr>
              <w:pStyle w:val="NoSpacing"/>
              <w:jc w:val="center"/>
              <w:rPr>
                <w:ins w:id="6264" w:author="Verizon" w:date="2020-07-22T14:24:00Z"/>
                <w:rFonts w:ascii="Arial" w:hAnsi="Arial" w:cs="Arial"/>
                <w:sz w:val="18"/>
                <w:szCs w:val="18"/>
              </w:rPr>
            </w:pPr>
            <w:ins w:id="6265" w:author="Verizon" w:date="2020-07-22T14:24:00Z">
              <w:r w:rsidRPr="00BF4966">
                <w:rPr>
                  <w:rFonts w:ascii="Arial" w:hAnsi="Arial" w:cs="Arial"/>
                  <w:sz w:val="18"/>
                  <w:szCs w:val="18"/>
                </w:rPr>
                <w:t>DC_n5A-n260G,</w:t>
              </w:r>
            </w:ins>
          </w:p>
          <w:p w14:paraId="3DD7962E" w14:textId="77777777" w:rsidR="00BF4966" w:rsidRPr="00BF4966" w:rsidRDefault="00BF4966" w:rsidP="00BF4966">
            <w:pPr>
              <w:pStyle w:val="NoSpacing"/>
              <w:jc w:val="center"/>
              <w:rPr>
                <w:ins w:id="6266" w:author="Verizon" w:date="2020-07-22T14:24:00Z"/>
                <w:rFonts w:ascii="Arial" w:hAnsi="Arial" w:cs="Arial"/>
                <w:sz w:val="18"/>
                <w:szCs w:val="18"/>
              </w:rPr>
            </w:pPr>
            <w:ins w:id="6267" w:author="Verizon" w:date="2020-07-22T14:24:00Z">
              <w:r w:rsidRPr="00BF4966">
                <w:rPr>
                  <w:rFonts w:ascii="Arial" w:hAnsi="Arial" w:cs="Arial"/>
                  <w:sz w:val="18"/>
                  <w:szCs w:val="18"/>
                </w:rPr>
                <w:t>DC_n5A-n260H,</w:t>
              </w:r>
            </w:ins>
          </w:p>
          <w:p w14:paraId="12A93B34" w14:textId="77777777" w:rsidR="00BF4966" w:rsidRPr="00BF4966" w:rsidRDefault="00BF4966" w:rsidP="00BF4966">
            <w:pPr>
              <w:pStyle w:val="NoSpacing"/>
              <w:jc w:val="center"/>
              <w:rPr>
                <w:ins w:id="6268" w:author="Verizon" w:date="2020-07-22T14:24:00Z"/>
                <w:rFonts w:ascii="Arial" w:hAnsi="Arial" w:cs="Arial"/>
                <w:sz w:val="18"/>
                <w:szCs w:val="18"/>
              </w:rPr>
            </w:pPr>
            <w:ins w:id="6269" w:author="Verizon" w:date="2020-07-22T14:24:00Z">
              <w:r w:rsidRPr="00BF4966">
                <w:rPr>
                  <w:rFonts w:ascii="Arial" w:hAnsi="Arial" w:cs="Arial"/>
                  <w:sz w:val="18"/>
                  <w:szCs w:val="18"/>
                </w:rPr>
                <w:t>DC_n5A-n260I</w:t>
              </w:r>
            </w:ins>
          </w:p>
          <w:p w14:paraId="0151013A" w14:textId="77777777" w:rsidR="00BF4966" w:rsidRPr="00BF4966" w:rsidRDefault="00BF4966" w:rsidP="00BF4966">
            <w:pPr>
              <w:pStyle w:val="NoSpacing"/>
              <w:jc w:val="center"/>
              <w:rPr>
                <w:ins w:id="6270" w:author="Verizon" w:date="2020-07-22T14:24:00Z"/>
                <w:rFonts w:ascii="Arial" w:hAnsi="Arial" w:cs="Arial"/>
                <w:sz w:val="18"/>
                <w:szCs w:val="18"/>
              </w:rPr>
            </w:pPr>
            <w:ins w:id="6271" w:author="Verizon" w:date="2020-07-22T14:24:00Z">
              <w:r w:rsidRPr="00BF4966">
                <w:rPr>
                  <w:rFonts w:ascii="Arial" w:hAnsi="Arial" w:cs="Arial"/>
                  <w:sz w:val="18"/>
                  <w:szCs w:val="18"/>
                </w:rPr>
                <w:t>DC_n5A-n260K,</w:t>
              </w:r>
            </w:ins>
          </w:p>
          <w:p w14:paraId="1BA8BE8D" w14:textId="77777777" w:rsidR="00BF4966" w:rsidRPr="00BF4966" w:rsidRDefault="00BF4966" w:rsidP="00BF4966">
            <w:pPr>
              <w:pStyle w:val="NoSpacing"/>
              <w:jc w:val="center"/>
              <w:rPr>
                <w:ins w:id="6272" w:author="Verizon" w:date="2020-07-22T14:24:00Z"/>
                <w:rFonts w:ascii="Arial" w:hAnsi="Arial" w:cs="Arial"/>
                <w:sz w:val="18"/>
                <w:szCs w:val="18"/>
              </w:rPr>
            </w:pPr>
            <w:ins w:id="6273" w:author="Verizon" w:date="2020-07-22T14:24:00Z">
              <w:r w:rsidRPr="00BF4966">
                <w:rPr>
                  <w:rFonts w:ascii="Arial" w:hAnsi="Arial" w:cs="Arial"/>
                  <w:sz w:val="18"/>
                  <w:szCs w:val="18"/>
                </w:rPr>
                <w:t>DC_n5A-n260L,</w:t>
              </w:r>
            </w:ins>
          </w:p>
          <w:p w14:paraId="718624CC" w14:textId="33A2EEB5" w:rsidR="00BF4966" w:rsidRPr="00BF4966" w:rsidRDefault="00BF4966" w:rsidP="00BF4966">
            <w:pPr>
              <w:pStyle w:val="NoSpacing"/>
              <w:jc w:val="center"/>
              <w:rPr>
                <w:ins w:id="6274" w:author="Verizon" w:date="2020-07-22T14:23:00Z"/>
                <w:rFonts w:ascii="Arial" w:hAnsi="Arial" w:cs="Arial"/>
                <w:sz w:val="18"/>
                <w:szCs w:val="18"/>
                <w:lang w:eastAsia="ja-JP"/>
              </w:rPr>
            </w:pPr>
            <w:ins w:id="6275" w:author="Verizon" w:date="2020-07-22T14:24:00Z">
              <w:r w:rsidRPr="00BF4966">
                <w:rPr>
                  <w:rFonts w:ascii="Arial" w:hAnsi="Arial" w:cs="Arial"/>
                  <w:sz w:val="18"/>
                  <w:szCs w:val="18"/>
                </w:rPr>
                <w:t>DC_n5A-n260M</w:t>
              </w:r>
            </w:ins>
          </w:p>
        </w:tc>
      </w:tr>
      <w:tr w:rsidR="008468FC" w:rsidRPr="00D85AEB" w14:paraId="02589805" w14:textId="77777777" w:rsidTr="00F017CA">
        <w:trPr>
          <w:trHeight w:val="207"/>
          <w:jc w:val="center"/>
          <w:ins w:id="6276" w:author="Verizon" w:date="2020-08-03T14:05:00Z"/>
        </w:trPr>
        <w:tc>
          <w:tcPr>
            <w:tcW w:w="3823" w:type="dxa"/>
            <w:vAlign w:val="center"/>
          </w:tcPr>
          <w:p w14:paraId="0780E5A8" w14:textId="77777777" w:rsidR="008468FC" w:rsidRPr="00077531" w:rsidRDefault="008468FC" w:rsidP="00F017CA">
            <w:pPr>
              <w:pStyle w:val="NoSpacing"/>
              <w:jc w:val="center"/>
              <w:rPr>
                <w:ins w:id="6277" w:author="Verizon" w:date="2020-08-03T14:05:00Z"/>
                <w:rFonts w:ascii="Arial" w:hAnsi="Arial" w:cs="Arial"/>
                <w:sz w:val="18"/>
                <w:szCs w:val="18"/>
                <w:lang w:eastAsia="ja-JP"/>
              </w:rPr>
            </w:pPr>
            <w:ins w:id="6278"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eastAsia="DengXian" w:hAnsi="Arial" w:cs="Arial"/>
                  <w:sz w:val="18"/>
                  <w:szCs w:val="18"/>
                  <w:lang w:eastAsia="zh-CN"/>
                </w:rPr>
                <w:t>261A</w:t>
              </w:r>
            </w:ins>
          </w:p>
        </w:tc>
        <w:tc>
          <w:tcPr>
            <w:tcW w:w="3969" w:type="dxa"/>
            <w:vAlign w:val="center"/>
          </w:tcPr>
          <w:p w14:paraId="76F72523" w14:textId="77777777" w:rsidR="008468FC" w:rsidRPr="00077531" w:rsidRDefault="008468FC" w:rsidP="00F017CA">
            <w:pPr>
              <w:pStyle w:val="NoSpacing"/>
              <w:jc w:val="center"/>
              <w:rPr>
                <w:ins w:id="6279" w:author="Verizon" w:date="2020-08-03T14:05:00Z"/>
                <w:rFonts w:ascii="Arial" w:hAnsi="Arial" w:cs="Arial"/>
                <w:sz w:val="18"/>
                <w:szCs w:val="18"/>
                <w:lang w:eastAsia="ja-JP"/>
              </w:rPr>
            </w:pPr>
            <w:ins w:id="6280"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eastAsia="DengXian" w:hAnsi="Arial" w:cs="Arial"/>
                  <w:sz w:val="18"/>
                  <w:szCs w:val="18"/>
                  <w:lang w:eastAsia="zh-CN"/>
                </w:rPr>
                <w:t>261A</w:t>
              </w:r>
            </w:ins>
          </w:p>
        </w:tc>
      </w:tr>
      <w:tr w:rsidR="008468FC" w:rsidRPr="00D85AEB" w14:paraId="11F16983" w14:textId="77777777" w:rsidTr="00F017CA">
        <w:trPr>
          <w:trHeight w:val="207"/>
          <w:jc w:val="center"/>
          <w:ins w:id="6281" w:author="Verizon" w:date="2020-08-03T14:05:00Z"/>
        </w:trPr>
        <w:tc>
          <w:tcPr>
            <w:tcW w:w="3823" w:type="dxa"/>
            <w:vAlign w:val="center"/>
          </w:tcPr>
          <w:p w14:paraId="1BCCA54D" w14:textId="77777777" w:rsidR="008468FC" w:rsidRPr="00077531" w:rsidRDefault="008468FC" w:rsidP="00F017CA">
            <w:pPr>
              <w:pStyle w:val="NoSpacing"/>
              <w:jc w:val="center"/>
              <w:rPr>
                <w:ins w:id="6282" w:author="Verizon" w:date="2020-08-03T14:05:00Z"/>
                <w:rFonts w:ascii="Arial" w:hAnsi="Arial" w:cs="Arial"/>
                <w:sz w:val="18"/>
                <w:szCs w:val="18"/>
                <w:lang w:eastAsia="ja-JP"/>
              </w:rPr>
            </w:pPr>
            <w:ins w:id="6283"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eastAsia="DengXian" w:hAnsi="Arial" w:cs="Arial"/>
                  <w:sz w:val="18"/>
                  <w:szCs w:val="18"/>
                  <w:lang w:eastAsia="zh-CN"/>
                </w:rPr>
                <w:t>261(2A)</w:t>
              </w:r>
            </w:ins>
          </w:p>
        </w:tc>
        <w:tc>
          <w:tcPr>
            <w:tcW w:w="3969" w:type="dxa"/>
            <w:vAlign w:val="center"/>
          </w:tcPr>
          <w:p w14:paraId="14EE3845" w14:textId="77777777" w:rsidR="008468FC" w:rsidRPr="00077531" w:rsidRDefault="008468FC" w:rsidP="00F017CA">
            <w:pPr>
              <w:pStyle w:val="NoSpacing"/>
              <w:jc w:val="center"/>
              <w:rPr>
                <w:ins w:id="6284" w:author="Verizon" w:date="2020-08-03T14:05:00Z"/>
                <w:rFonts w:ascii="Arial" w:hAnsi="Arial" w:cs="Arial"/>
                <w:sz w:val="18"/>
                <w:szCs w:val="18"/>
                <w:lang w:eastAsia="ja-JP"/>
              </w:rPr>
            </w:pPr>
            <w:ins w:id="6285"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eastAsia="DengXian" w:hAnsi="Arial" w:cs="Arial"/>
                  <w:sz w:val="18"/>
                  <w:szCs w:val="18"/>
                  <w:lang w:eastAsia="zh-CN"/>
                </w:rPr>
                <w:t>261A</w:t>
              </w:r>
            </w:ins>
          </w:p>
        </w:tc>
      </w:tr>
      <w:tr w:rsidR="008468FC" w:rsidRPr="00D85AEB" w14:paraId="342AE353" w14:textId="77777777" w:rsidTr="00F017CA">
        <w:trPr>
          <w:trHeight w:val="207"/>
          <w:jc w:val="center"/>
          <w:ins w:id="6286" w:author="Verizon" w:date="2020-08-03T14:05:00Z"/>
        </w:trPr>
        <w:tc>
          <w:tcPr>
            <w:tcW w:w="3823" w:type="dxa"/>
            <w:vAlign w:val="center"/>
          </w:tcPr>
          <w:p w14:paraId="75699423" w14:textId="77777777" w:rsidR="008468FC" w:rsidRPr="00077531" w:rsidRDefault="008468FC" w:rsidP="00F017CA">
            <w:pPr>
              <w:pStyle w:val="NoSpacing"/>
              <w:jc w:val="center"/>
              <w:rPr>
                <w:ins w:id="6287" w:author="Verizon" w:date="2020-08-03T14:05:00Z"/>
                <w:rFonts w:ascii="Arial" w:hAnsi="Arial" w:cs="Arial"/>
                <w:sz w:val="18"/>
                <w:szCs w:val="18"/>
                <w:lang w:eastAsia="ja-JP"/>
              </w:rPr>
            </w:pPr>
            <w:ins w:id="6288"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61(3A)</w:t>
              </w:r>
            </w:ins>
          </w:p>
        </w:tc>
        <w:tc>
          <w:tcPr>
            <w:tcW w:w="3969" w:type="dxa"/>
            <w:vAlign w:val="center"/>
          </w:tcPr>
          <w:p w14:paraId="6E6502D7" w14:textId="77777777" w:rsidR="008468FC" w:rsidRPr="00077531" w:rsidRDefault="008468FC" w:rsidP="00F017CA">
            <w:pPr>
              <w:pStyle w:val="NoSpacing"/>
              <w:jc w:val="center"/>
              <w:rPr>
                <w:ins w:id="6289" w:author="Verizon" w:date="2020-08-03T14:05:00Z"/>
                <w:rFonts w:ascii="Arial" w:hAnsi="Arial" w:cs="Arial"/>
                <w:sz w:val="18"/>
                <w:szCs w:val="18"/>
                <w:lang w:eastAsia="ja-JP"/>
              </w:rPr>
            </w:pPr>
            <w:ins w:id="6290"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eastAsia="DengXian" w:hAnsi="Arial" w:cs="Arial"/>
                  <w:sz w:val="18"/>
                  <w:szCs w:val="18"/>
                  <w:lang w:eastAsia="zh-CN"/>
                </w:rPr>
                <w:t>261A</w:t>
              </w:r>
            </w:ins>
          </w:p>
        </w:tc>
      </w:tr>
      <w:tr w:rsidR="008468FC" w:rsidRPr="00D85AEB" w14:paraId="2E1670A2" w14:textId="77777777" w:rsidTr="00F017CA">
        <w:trPr>
          <w:trHeight w:val="207"/>
          <w:jc w:val="center"/>
          <w:ins w:id="6291" w:author="Verizon" w:date="2020-08-03T14:05:00Z"/>
        </w:trPr>
        <w:tc>
          <w:tcPr>
            <w:tcW w:w="3823" w:type="dxa"/>
            <w:vAlign w:val="center"/>
          </w:tcPr>
          <w:p w14:paraId="6C5FAC4F" w14:textId="77777777" w:rsidR="008468FC" w:rsidRPr="00077531" w:rsidRDefault="008468FC" w:rsidP="00F017CA">
            <w:pPr>
              <w:pStyle w:val="NoSpacing"/>
              <w:jc w:val="center"/>
              <w:rPr>
                <w:ins w:id="6292" w:author="Verizon" w:date="2020-08-03T14:05:00Z"/>
                <w:rFonts w:ascii="Arial" w:hAnsi="Arial" w:cs="Arial"/>
                <w:sz w:val="18"/>
                <w:szCs w:val="18"/>
                <w:lang w:eastAsia="ja-JP"/>
              </w:rPr>
            </w:pPr>
            <w:ins w:id="6293"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61(4A)</w:t>
              </w:r>
            </w:ins>
          </w:p>
        </w:tc>
        <w:tc>
          <w:tcPr>
            <w:tcW w:w="3969" w:type="dxa"/>
            <w:vAlign w:val="center"/>
          </w:tcPr>
          <w:p w14:paraId="2D6245A4" w14:textId="77777777" w:rsidR="008468FC" w:rsidRPr="00077531" w:rsidRDefault="008468FC" w:rsidP="00F017CA">
            <w:pPr>
              <w:pStyle w:val="NoSpacing"/>
              <w:jc w:val="center"/>
              <w:rPr>
                <w:ins w:id="6294" w:author="Verizon" w:date="2020-08-03T14:05:00Z"/>
                <w:rFonts w:ascii="Arial" w:hAnsi="Arial" w:cs="Arial"/>
                <w:sz w:val="18"/>
                <w:szCs w:val="18"/>
                <w:lang w:eastAsia="ja-JP"/>
              </w:rPr>
            </w:pPr>
            <w:ins w:id="6295"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w:t>
              </w:r>
              <w:r w:rsidRPr="00077531">
                <w:rPr>
                  <w:rFonts w:ascii="Arial" w:hAnsi="Arial" w:cs="Arial"/>
                  <w:sz w:val="18"/>
                  <w:szCs w:val="18"/>
                  <w:lang w:eastAsia="ko-KR"/>
                </w:rPr>
                <w:t>A</w:t>
              </w:r>
            </w:ins>
          </w:p>
        </w:tc>
      </w:tr>
      <w:tr w:rsidR="008468FC" w:rsidRPr="00D85AEB" w14:paraId="14D3C529" w14:textId="77777777" w:rsidTr="00F017CA">
        <w:trPr>
          <w:trHeight w:val="207"/>
          <w:jc w:val="center"/>
          <w:ins w:id="6296" w:author="Verizon" w:date="2020-08-03T14:05:00Z"/>
        </w:trPr>
        <w:tc>
          <w:tcPr>
            <w:tcW w:w="3823" w:type="dxa"/>
            <w:vAlign w:val="center"/>
          </w:tcPr>
          <w:p w14:paraId="2DEBB857" w14:textId="77777777" w:rsidR="008468FC" w:rsidRPr="00077531" w:rsidRDefault="008468FC" w:rsidP="00F017CA">
            <w:pPr>
              <w:pStyle w:val="NoSpacing"/>
              <w:jc w:val="center"/>
              <w:rPr>
                <w:ins w:id="6297" w:author="Verizon" w:date="2020-08-03T14:05:00Z"/>
                <w:rFonts w:ascii="Arial" w:hAnsi="Arial" w:cs="Arial"/>
                <w:sz w:val="18"/>
                <w:szCs w:val="18"/>
                <w:lang w:eastAsia="ja-JP"/>
              </w:rPr>
            </w:pPr>
            <w:ins w:id="6298"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61G</w:t>
              </w:r>
            </w:ins>
          </w:p>
        </w:tc>
        <w:tc>
          <w:tcPr>
            <w:tcW w:w="3969" w:type="dxa"/>
            <w:vAlign w:val="center"/>
          </w:tcPr>
          <w:p w14:paraId="470BB201" w14:textId="77777777" w:rsidR="008468FC" w:rsidRPr="00077531" w:rsidRDefault="008468FC" w:rsidP="00F017CA">
            <w:pPr>
              <w:pStyle w:val="NoSpacing"/>
              <w:jc w:val="center"/>
              <w:rPr>
                <w:ins w:id="6299" w:author="Verizon" w:date="2020-08-03T14:05:00Z"/>
                <w:rFonts w:ascii="Arial" w:eastAsia="DengXian" w:hAnsi="Arial" w:cs="Arial"/>
                <w:sz w:val="18"/>
                <w:szCs w:val="18"/>
                <w:lang w:eastAsia="zh-CN"/>
              </w:rPr>
            </w:pPr>
            <w:ins w:id="6300"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26B8A662" w14:textId="77777777" w:rsidR="008468FC" w:rsidRPr="00077531" w:rsidRDefault="008468FC" w:rsidP="00F017CA">
            <w:pPr>
              <w:pStyle w:val="NoSpacing"/>
              <w:jc w:val="center"/>
              <w:rPr>
                <w:ins w:id="6301" w:author="Verizon" w:date="2020-08-03T14:05:00Z"/>
                <w:rFonts w:ascii="Arial" w:hAnsi="Arial" w:cs="Arial"/>
                <w:sz w:val="18"/>
                <w:szCs w:val="18"/>
                <w:lang w:eastAsia="ja-JP"/>
              </w:rPr>
            </w:pPr>
            <w:ins w:id="6302"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61G</w:t>
              </w:r>
            </w:ins>
          </w:p>
        </w:tc>
      </w:tr>
      <w:tr w:rsidR="008468FC" w:rsidRPr="00D85AEB" w14:paraId="56079F85" w14:textId="77777777" w:rsidTr="00F017CA">
        <w:trPr>
          <w:trHeight w:val="207"/>
          <w:jc w:val="center"/>
          <w:ins w:id="6303" w:author="Verizon" w:date="2020-08-03T14:05:00Z"/>
        </w:trPr>
        <w:tc>
          <w:tcPr>
            <w:tcW w:w="3823" w:type="dxa"/>
            <w:vAlign w:val="center"/>
          </w:tcPr>
          <w:p w14:paraId="1B3F7B48" w14:textId="77777777" w:rsidR="008468FC" w:rsidRPr="00077531" w:rsidRDefault="008468FC" w:rsidP="00F017CA">
            <w:pPr>
              <w:pStyle w:val="NoSpacing"/>
              <w:jc w:val="center"/>
              <w:rPr>
                <w:ins w:id="6304" w:author="Verizon" w:date="2020-08-03T14:05:00Z"/>
                <w:rFonts w:ascii="Arial" w:hAnsi="Arial" w:cs="Arial"/>
                <w:sz w:val="18"/>
                <w:szCs w:val="18"/>
                <w:lang w:eastAsia="ja-JP"/>
              </w:rPr>
            </w:pPr>
            <w:ins w:id="6305"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61H</w:t>
              </w:r>
            </w:ins>
          </w:p>
        </w:tc>
        <w:tc>
          <w:tcPr>
            <w:tcW w:w="3969" w:type="dxa"/>
            <w:vAlign w:val="center"/>
          </w:tcPr>
          <w:p w14:paraId="6D693446" w14:textId="77777777" w:rsidR="008468FC" w:rsidRPr="00077531" w:rsidRDefault="008468FC" w:rsidP="00F017CA">
            <w:pPr>
              <w:pStyle w:val="NoSpacing"/>
              <w:jc w:val="center"/>
              <w:rPr>
                <w:ins w:id="6306" w:author="Verizon" w:date="2020-08-03T14:05:00Z"/>
                <w:rFonts w:ascii="Arial" w:eastAsia="DengXian" w:hAnsi="Arial" w:cs="Arial"/>
                <w:sz w:val="18"/>
                <w:szCs w:val="18"/>
                <w:lang w:eastAsia="zh-CN"/>
              </w:rPr>
            </w:pPr>
            <w:ins w:id="6307"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78074754" w14:textId="77777777" w:rsidR="008468FC" w:rsidRPr="00077531" w:rsidRDefault="008468FC" w:rsidP="00F017CA">
            <w:pPr>
              <w:pStyle w:val="NoSpacing"/>
              <w:jc w:val="center"/>
              <w:rPr>
                <w:ins w:id="6308" w:author="Verizon" w:date="2020-08-03T14:05:00Z"/>
                <w:rFonts w:ascii="Arial" w:eastAsia="DengXian" w:hAnsi="Arial" w:cs="Arial"/>
                <w:sz w:val="18"/>
                <w:szCs w:val="18"/>
                <w:lang w:eastAsia="zh-CN"/>
              </w:rPr>
            </w:pPr>
            <w:ins w:id="6309"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61G</w:t>
              </w:r>
            </w:ins>
          </w:p>
          <w:p w14:paraId="4A4862EB" w14:textId="77777777" w:rsidR="008468FC" w:rsidRPr="00077531" w:rsidRDefault="008468FC" w:rsidP="00F017CA">
            <w:pPr>
              <w:pStyle w:val="NoSpacing"/>
              <w:jc w:val="center"/>
              <w:rPr>
                <w:ins w:id="6310" w:author="Verizon" w:date="2020-08-03T14:05:00Z"/>
                <w:rFonts w:ascii="Arial" w:hAnsi="Arial" w:cs="Arial"/>
                <w:sz w:val="18"/>
                <w:szCs w:val="18"/>
                <w:lang w:eastAsia="ja-JP"/>
              </w:rPr>
            </w:pPr>
            <w:ins w:id="6311"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61H</w:t>
              </w:r>
            </w:ins>
          </w:p>
        </w:tc>
      </w:tr>
      <w:tr w:rsidR="008468FC" w:rsidRPr="00D85AEB" w14:paraId="4B63D8B3" w14:textId="77777777" w:rsidTr="00F017CA">
        <w:trPr>
          <w:trHeight w:val="207"/>
          <w:jc w:val="center"/>
          <w:ins w:id="6312" w:author="Verizon" w:date="2020-08-03T14:05:00Z"/>
        </w:trPr>
        <w:tc>
          <w:tcPr>
            <w:tcW w:w="3823" w:type="dxa"/>
            <w:vAlign w:val="center"/>
          </w:tcPr>
          <w:p w14:paraId="7D7F9C76" w14:textId="77777777" w:rsidR="008468FC" w:rsidRPr="00077531" w:rsidRDefault="008468FC" w:rsidP="00F017CA">
            <w:pPr>
              <w:pStyle w:val="NoSpacing"/>
              <w:jc w:val="center"/>
              <w:rPr>
                <w:ins w:id="6313" w:author="Verizon" w:date="2020-08-03T14:05:00Z"/>
                <w:rFonts w:ascii="Arial" w:hAnsi="Arial" w:cs="Arial"/>
                <w:sz w:val="18"/>
                <w:szCs w:val="18"/>
                <w:lang w:eastAsia="ja-JP"/>
              </w:rPr>
            </w:pPr>
            <w:ins w:id="6314"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61I</w:t>
              </w:r>
            </w:ins>
          </w:p>
        </w:tc>
        <w:tc>
          <w:tcPr>
            <w:tcW w:w="3969" w:type="dxa"/>
            <w:vAlign w:val="center"/>
          </w:tcPr>
          <w:p w14:paraId="23A25155" w14:textId="77777777" w:rsidR="008468FC" w:rsidRPr="00077531" w:rsidRDefault="008468FC" w:rsidP="00F017CA">
            <w:pPr>
              <w:pStyle w:val="NoSpacing"/>
              <w:jc w:val="center"/>
              <w:rPr>
                <w:ins w:id="6315" w:author="Verizon" w:date="2020-08-03T14:05:00Z"/>
                <w:rFonts w:ascii="Arial" w:eastAsia="DengXian" w:hAnsi="Arial" w:cs="Arial"/>
                <w:sz w:val="18"/>
                <w:szCs w:val="18"/>
                <w:lang w:eastAsia="zh-CN"/>
              </w:rPr>
            </w:pPr>
            <w:ins w:id="6316"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2516E41A" w14:textId="77777777" w:rsidR="008468FC" w:rsidRPr="00077531" w:rsidRDefault="008468FC" w:rsidP="00F017CA">
            <w:pPr>
              <w:pStyle w:val="NoSpacing"/>
              <w:jc w:val="center"/>
              <w:rPr>
                <w:ins w:id="6317" w:author="Verizon" w:date="2020-08-03T14:05:00Z"/>
                <w:rFonts w:ascii="Arial" w:eastAsia="DengXian" w:hAnsi="Arial" w:cs="Arial"/>
                <w:sz w:val="18"/>
                <w:szCs w:val="18"/>
                <w:lang w:eastAsia="zh-CN"/>
              </w:rPr>
            </w:pPr>
            <w:ins w:id="6318"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61G</w:t>
              </w:r>
            </w:ins>
          </w:p>
          <w:p w14:paraId="7A397216" w14:textId="77777777" w:rsidR="008468FC" w:rsidRPr="00077531" w:rsidRDefault="008468FC" w:rsidP="00F017CA">
            <w:pPr>
              <w:pStyle w:val="NoSpacing"/>
              <w:jc w:val="center"/>
              <w:rPr>
                <w:ins w:id="6319" w:author="Verizon" w:date="2020-08-03T14:05:00Z"/>
                <w:rFonts w:ascii="Arial" w:eastAsia="DengXian" w:hAnsi="Arial" w:cs="Arial"/>
                <w:sz w:val="18"/>
                <w:szCs w:val="18"/>
                <w:lang w:eastAsia="zh-CN"/>
              </w:rPr>
            </w:pPr>
            <w:ins w:id="6320"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61H</w:t>
              </w:r>
            </w:ins>
          </w:p>
          <w:p w14:paraId="08DAC27D" w14:textId="77777777" w:rsidR="008468FC" w:rsidRPr="00077531" w:rsidRDefault="008468FC" w:rsidP="00F017CA">
            <w:pPr>
              <w:pStyle w:val="NoSpacing"/>
              <w:jc w:val="center"/>
              <w:rPr>
                <w:ins w:id="6321" w:author="Verizon" w:date="2020-08-03T14:05:00Z"/>
                <w:rFonts w:ascii="Arial" w:hAnsi="Arial" w:cs="Arial"/>
                <w:sz w:val="18"/>
                <w:szCs w:val="18"/>
                <w:lang w:eastAsia="ja-JP"/>
              </w:rPr>
            </w:pPr>
            <w:ins w:id="6322"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61I</w:t>
              </w:r>
            </w:ins>
          </w:p>
        </w:tc>
      </w:tr>
      <w:tr w:rsidR="008468FC" w:rsidRPr="00D85AEB" w14:paraId="3E3A150D" w14:textId="77777777" w:rsidTr="00F017CA">
        <w:trPr>
          <w:trHeight w:val="207"/>
          <w:jc w:val="center"/>
          <w:ins w:id="6323" w:author="Verizon" w:date="2020-08-03T14:05:00Z"/>
        </w:trPr>
        <w:tc>
          <w:tcPr>
            <w:tcW w:w="3823" w:type="dxa"/>
            <w:vAlign w:val="center"/>
          </w:tcPr>
          <w:p w14:paraId="507D3A12" w14:textId="77777777" w:rsidR="008468FC" w:rsidRPr="00077531" w:rsidRDefault="008468FC" w:rsidP="00F017CA">
            <w:pPr>
              <w:pStyle w:val="NoSpacing"/>
              <w:jc w:val="center"/>
              <w:rPr>
                <w:ins w:id="6324" w:author="Verizon" w:date="2020-08-03T14:05:00Z"/>
                <w:rFonts w:ascii="Arial" w:hAnsi="Arial" w:cs="Arial"/>
                <w:sz w:val="18"/>
                <w:szCs w:val="18"/>
                <w:lang w:eastAsia="ja-JP"/>
              </w:rPr>
            </w:pPr>
            <w:ins w:id="6325" w:author="Verizon" w:date="2020-08-03T14:05:00Z">
              <w:r w:rsidRPr="00077531">
                <w:rPr>
                  <w:rFonts w:ascii="Arial" w:hAnsi="Arial" w:cs="Arial"/>
                  <w:sz w:val="18"/>
                  <w:szCs w:val="18"/>
                  <w:lang w:eastAsia="ja-JP"/>
                </w:rPr>
                <w:t>DC_n5A-n261J</w:t>
              </w:r>
            </w:ins>
          </w:p>
        </w:tc>
        <w:tc>
          <w:tcPr>
            <w:tcW w:w="3969" w:type="dxa"/>
            <w:vAlign w:val="center"/>
          </w:tcPr>
          <w:p w14:paraId="6F29A5B8" w14:textId="77777777" w:rsidR="008468FC" w:rsidRPr="00077531" w:rsidRDefault="008468FC" w:rsidP="00F017CA">
            <w:pPr>
              <w:pStyle w:val="NoSpacing"/>
              <w:jc w:val="center"/>
              <w:rPr>
                <w:ins w:id="6326" w:author="Verizon" w:date="2020-08-03T14:05:00Z"/>
                <w:rFonts w:ascii="Arial" w:hAnsi="Arial" w:cs="Arial"/>
                <w:sz w:val="18"/>
                <w:szCs w:val="18"/>
              </w:rPr>
            </w:pPr>
            <w:ins w:id="6327" w:author="Verizon" w:date="2020-08-03T14:05:00Z">
              <w:r w:rsidRPr="00077531">
                <w:rPr>
                  <w:rFonts w:ascii="Arial" w:hAnsi="Arial" w:cs="Arial"/>
                  <w:sz w:val="18"/>
                  <w:szCs w:val="18"/>
                </w:rPr>
                <w:t>DC_n5A-n261A</w:t>
              </w:r>
            </w:ins>
          </w:p>
          <w:p w14:paraId="2BC7743D" w14:textId="77777777" w:rsidR="008468FC" w:rsidRPr="00077531" w:rsidRDefault="008468FC" w:rsidP="00F017CA">
            <w:pPr>
              <w:pStyle w:val="NoSpacing"/>
              <w:jc w:val="center"/>
              <w:rPr>
                <w:ins w:id="6328" w:author="Verizon" w:date="2020-08-03T14:05:00Z"/>
                <w:rFonts w:ascii="Arial" w:hAnsi="Arial" w:cs="Arial"/>
                <w:sz w:val="18"/>
                <w:szCs w:val="18"/>
              </w:rPr>
            </w:pPr>
            <w:ins w:id="6329" w:author="Verizon" w:date="2020-08-03T14:05:00Z">
              <w:r w:rsidRPr="00077531">
                <w:rPr>
                  <w:rFonts w:ascii="Arial" w:hAnsi="Arial" w:cs="Arial"/>
                  <w:sz w:val="18"/>
                  <w:szCs w:val="18"/>
                </w:rPr>
                <w:t>DC_</w:t>
              </w:r>
              <w:r>
                <w:rPr>
                  <w:rFonts w:ascii="Arial" w:eastAsia="SimSun" w:hAnsi="Arial" w:cs="Arial"/>
                  <w:sz w:val="18"/>
                  <w:szCs w:val="18"/>
                  <w:lang w:val="en-US" w:eastAsia="zh-CN"/>
                </w:rPr>
                <w:t>n5A-</w:t>
              </w:r>
              <w:r w:rsidRPr="00077531">
                <w:rPr>
                  <w:rFonts w:ascii="Arial" w:hAnsi="Arial" w:cs="Arial"/>
                  <w:sz w:val="18"/>
                  <w:szCs w:val="18"/>
                </w:rPr>
                <w:t>n261G</w:t>
              </w:r>
            </w:ins>
          </w:p>
          <w:p w14:paraId="1DC30D52" w14:textId="77777777" w:rsidR="008468FC" w:rsidRPr="00077531" w:rsidRDefault="008468FC" w:rsidP="00F017CA">
            <w:pPr>
              <w:pStyle w:val="NoSpacing"/>
              <w:jc w:val="center"/>
              <w:rPr>
                <w:ins w:id="6330" w:author="Verizon" w:date="2020-08-03T14:05:00Z"/>
                <w:rFonts w:ascii="Arial" w:hAnsi="Arial" w:cs="Arial"/>
                <w:sz w:val="18"/>
                <w:szCs w:val="18"/>
              </w:rPr>
            </w:pPr>
            <w:ins w:id="6331" w:author="Verizon" w:date="2020-08-03T14:05:00Z">
              <w:r w:rsidRPr="00077531">
                <w:rPr>
                  <w:rFonts w:ascii="Arial" w:hAnsi="Arial" w:cs="Arial"/>
                  <w:sz w:val="18"/>
                  <w:szCs w:val="18"/>
                </w:rPr>
                <w:t>DC_</w:t>
              </w:r>
              <w:r>
                <w:rPr>
                  <w:rFonts w:ascii="Arial" w:eastAsia="SimSun" w:hAnsi="Arial" w:cs="Arial"/>
                  <w:sz w:val="18"/>
                  <w:szCs w:val="18"/>
                  <w:lang w:val="en-US" w:eastAsia="zh-CN"/>
                </w:rPr>
                <w:t>n5A-</w:t>
              </w:r>
              <w:r w:rsidRPr="00077531">
                <w:rPr>
                  <w:rFonts w:ascii="Arial" w:hAnsi="Arial" w:cs="Arial"/>
                  <w:sz w:val="18"/>
                  <w:szCs w:val="18"/>
                </w:rPr>
                <w:t>n261H</w:t>
              </w:r>
            </w:ins>
          </w:p>
          <w:p w14:paraId="5EE2CF5D" w14:textId="77777777" w:rsidR="008468FC" w:rsidRPr="00077531" w:rsidRDefault="008468FC" w:rsidP="00F017CA">
            <w:pPr>
              <w:pStyle w:val="NoSpacing"/>
              <w:jc w:val="center"/>
              <w:rPr>
                <w:ins w:id="6332" w:author="Verizon" w:date="2020-08-03T14:05:00Z"/>
                <w:rFonts w:ascii="Arial" w:hAnsi="Arial" w:cs="Arial"/>
                <w:sz w:val="18"/>
                <w:szCs w:val="18"/>
                <w:lang w:eastAsia="ja-JP"/>
              </w:rPr>
            </w:pPr>
            <w:ins w:id="6333" w:author="Verizon" w:date="2020-08-03T14:05:00Z">
              <w:r w:rsidRPr="00077531">
                <w:rPr>
                  <w:rFonts w:ascii="Arial" w:hAnsi="Arial" w:cs="Arial"/>
                  <w:sz w:val="18"/>
                  <w:szCs w:val="18"/>
                </w:rPr>
                <w:lastRenderedPageBreak/>
                <w:t>DC_</w:t>
              </w:r>
              <w:r>
                <w:rPr>
                  <w:rFonts w:ascii="Arial" w:eastAsia="SimSun" w:hAnsi="Arial" w:cs="Arial"/>
                  <w:sz w:val="18"/>
                  <w:szCs w:val="18"/>
                  <w:lang w:eastAsia="zh-CN"/>
                </w:rPr>
                <w:t>n5A-</w:t>
              </w:r>
              <w:r w:rsidRPr="00077531">
                <w:rPr>
                  <w:rFonts w:ascii="Arial" w:hAnsi="Arial" w:cs="Arial"/>
                  <w:sz w:val="18"/>
                  <w:szCs w:val="18"/>
                </w:rPr>
                <w:t>n261I</w:t>
              </w:r>
            </w:ins>
          </w:p>
        </w:tc>
      </w:tr>
      <w:tr w:rsidR="008468FC" w:rsidRPr="00D85AEB" w14:paraId="584B6639" w14:textId="77777777" w:rsidTr="00F017CA">
        <w:trPr>
          <w:trHeight w:val="207"/>
          <w:jc w:val="center"/>
          <w:ins w:id="6334" w:author="Verizon" w:date="2020-08-03T14:05:00Z"/>
        </w:trPr>
        <w:tc>
          <w:tcPr>
            <w:tcW w:w="3823" w:type="dxa"/>
            <w:vAlign w:val="center"/>
          </w:tcPr>
          <w:p w14:paraId="55466DA3" w14:textId="77777777" w:rsidR="008468FC" w:rsidRPr="00077531" w:rsidRDefault="008468FC" w:rsidP="00F017CA">
            <w:pPr>
              <w:pStyle w:val="NoSpacing"/>
              <w:jc w:val="center"/>
              <w:rPr>
                <w:ins w:id="6335" w:author="Verizon" w:date="2020-08-03T14:05:00Z"/>
                <w:rFonts w:ascii="Arial" w:hAnsi="Arial" w:cs="Arial"/>
                <w:sz w:val="18"/>
                <w:szCs w:val="18"/>
                <w:lang w:eastAsia="ja-JP"/>
              </w:rPr>
            </w:pPr>
            <w:ins w:id="6336" w:author="Verizon" w:date="2020-08-03T14:05:00Z">
              <w:r w:rsidRPr="00077531">
                <w:rPr>
                  <w:rFonts w:ascii="Arial" w:hAnsi="Arial" w:cs="Arial"/>
                  <w:sz w:val="18"/>
                  <w:szCs w:val="18"/>
                  <w:lang w:eastAsia="ja-JP"/>
                </w:rPr>
                <w:lastRenderedPageBreak/>
                <w:t>DC_n5A-n261K</w:t>
              </w:r>
            </w:ins>
          </w:p>
        </w:tc>
        <w:tc>
          <w:tcPr>
            <w:tcW w:w="3969" w:type="dxa"/>
            <w:vAlign w:val="center"/>
          </w:tcPr>
          <w:p w14:paraId="09E8DEDC" w14:textId="77777777" w:rsidR="008468FC" w:rsidRPr="00077531" w:rsidRDefault="008468FC" w:rsidP="00F017CA">
            <w:pPr>
              <w:pStyle w:val="NoSpacing"/>
              <w:jc w:val="center"/>
              <w:rPr>
                <w:ins w:id="6337" w:author="Verizon" w:date="2020-08-03T14:05:00Z"/>
                <w:rFonts w:ascii="Arial" w:hAnsi="Arial" w:cs="Arial"/>
                <w:sz w:val="18"/>
                <w:szCs w:val="18"/>
              </w:rPr>
            </w:pPr>
            <w:ins w:id="6338" w:author="Verizon" w:date="2020-08-03T14:05:00Z">
              <w:r w:rsidRPr="00077531">
                <w:rPr>
                  <w:rFonts w:ascii="Arial" w:hAnsi="Arial" w:cs="Arial"/>
                  <w:sz w:val="18"/>
                  <w:szCs w:val="18"/>
                </w:rPr>
                <w:t>DC_n5A-n261A</w:t>
              </w:r>
            </w:ins>
          </w:p>
          <w:p w14:paraId="45BA4CD4" w14:textId="77777777" w:rsidR="008468FC" w:rsidRPr="00077531" w:rsidRDefault="008468FC" w:rsidP="00F017CA">
            <w:pPr>
              <w:pStyle w:val="NoSpacing"/>
              <w:jc w:val="center"/>
              <w:rPr>
                <w:ins w:id="6339" w:author="Verizon" w:date="2020-08-03T14:05:00Z"/>
                <w:rFonts w:ascii="Arial" w:hAnsi="Arial" w:cs="Arial"/>
                <w:sz w:val="18"/>
                <w:szCs w:val="18"/>
              </w:rPr>
            </w:pPr>
            <w:ins w:id="6340" w:author="Verizon" w:date="2020-08-03T14:05:00Z">
              <w:r w:rsidRPr="00077531">
                <w:rPr>
                  <w:rFonts w:ascii="Arial" w:hAnsi="Arial" w:cs="Arial"/>
                  <w:sz w:val="18"/>
                  <w:szCs w:val="18"/>
                </w:rPr>
                <w:t>DC_</w:t>
              </w:r>
              <w:r>
                <w:rPr>
                  <w:rFonts w:ascii="Arial" w:eastAsia="SimSun" w:hAnsi="Arial" w:cs="Arial"/>
                  <w:sz w:val="18"/>
                  <w:szCs w:val="18"/>
                  <w:lang w:val="en-US" w:eastAsia="zh-CN"/>
                </w:rPr>
                <w:t>n5A-</w:t>
              </w:r>
              <w:r w:rsidRPr="00077531">
                <w:rPr>
                  <w:rFonts w:ascii="Arial" w:hAnsi="Arial" w:cs="Arial"/>
                  <w:sz w:val="18"/>
                  <w:szCs w:val="18"/>
                </w:rPr>
                <w:t>n261G</w:t>
              </w:r>
            </w:ins>
          </w:p>
          <w:p w14:paraId="17222F9E" w14:textId="77777777" w:rsidR="008468FC" w:rsidRPr="00077531" w:rsidRDefault="008468FC" w:rsidP="00F017CA">
            <w:pPr>
              <w:pStyle w:val="NoSpacing"/>
              <w:jc w:val="center"/>
              <w:rPr>
                <w:ins w:id="6341" w:author="Verizon" w:date="2020-08-03T14:05:00Z"/>
                <w:rFonts w:ascii="Arial" w:hAnsi="Arial" w:cs="Arial"/>
                <w:sz w:val="18"/>
                <w:szCs w:val="18"/>
              </w:rPr>
            </w:pPr>
            <w:ins w:id="6342" w:author="Verizon" w:date="2020-08-03T14:05:00Z">
              <w:r w:rsidRPr="00077531">
                <w:rPr>
                  <w:rFonts w:ascii="Arial" w:hAnsi="Arial" w:cs="Arial"/>
                  <w:sz w:val="18"/>
                  <w:szCs w:val="18"/>
                </w:rPr>
                <w:t>DC_</w:t>
              </w:r>
              <w:r>
                <w:rPr>
                  <w:rFonts w:ascii="Arial" w:eastAsia="SimSun" w:hAnsi="Arial" w:cs="Arial"/>
                  <w:sz w:val="18"/>
                  <w:szCs w:val="18"/>
                  <w:lang w:val="en-US" w:eastAsia="zh-CN"/>
                </w:rPr>
                <w:t>n5A-</w:t>
              </w:r>
              <w:r w:rsidRPr="00077531">
                <w:rPr>
                  <w:rFonts w:ascii="Arial" w:hAnsi="Arial" w:cs="Arial"/>
                  <w:sz w:val="18"/>
                  <w:szCs w:val="18"/>
                </w:rPr>
                <w:t>n261H</w:t>
              </w:r>
            </w:ins>
          </w:p>
          <w:p w14:paraId="158988A2" w14:textId="77777777" w:rsidR="008468FC" w:rsidRPr="00077531" w:rsidRDefault="008468FC" w:rsidP="00F017CA">
            <w:pPr>
              <w:pStyle w:val="NoSpacing"/>
              <w:jc w:val="center"/>
              <w:rPr>
                <w:ins w:id="6343" w:author="Verizon" w:date="2020-08-03T14:05:00Z"/>
                <w:rFonts w:ascii="Arial" w:hAnsi="Arial" w:cs="Arial"/>
                <w:sz w:val="18"/>
                <w:szCs w:val="18"/>
                <w:lang w:eastAsia="ja-JP"/>
              </w:rPr>
            </w:pPr>
            <w:ins w:id="6344" w:author="Verizon" w:date="2020-08-03T14:05:00Z">
              <w:r w:rsidRPr="00077531">
                <w:rPr>
                  <w:rFonts w:ascii="Arial" w:hAnsi="Arial" w:cs="Arial"/>
                  <w:sz w:val="18"/>
                  <w:szCs w:val="18"/>
                </w:rPr>
                <w:t>DC_</w:t>
              </w:r>
              <w:r>
                <w:rPr>
                  <w:rFonts w:ascii="Arial" w:eastAsia="SimSun" w:hAnsi="Arial" w:cs="Arial"/>
                  <w:sz w:val="18"/>
                  <w:szCs w:val="18"/>
                  <w:lang w:eastAsia="zh-CN"/>
                </w:rPr>
                <w:t>n5A-</w:t>
              </w:r>
              <w:r w:rsidRPr="00077531">
                <w:rPr>
                  <w:rFonts w:ascii="Arial" w:hAnsi="Arial" w:cs="Arial"/>
                  <w:sz w:val="18"/>
                  <w:szCs w:val="18"/>
                </w:rPr>
                <w:t>n261I</w:t>
              </w:r>
            </w:ins>
          </w:p>
        </w:tc>
      </w:tr>
      <w:tr w:rsidR="008468FC" w:rsidRPr="00D85AEB" w14:paraId="10EEEA7C" w14:textId="77777777" w:rsidTr="00F017CA">
        <w:trPr>
          <w:trHeight w:val="207"/>
          <w:jc w:val="center"/>
          <w:ins w:id="6345" w:author="Verizon" w:date="2020-08-03T14:05:00Z"/>
        </w:trPr>
        <w:tc>
          <w:tcPr>
            <w:tcW w:w="3823" w:type="dxa"/>
            <w:vAlign w:val="center"/>
          </w:tcPr>
          <w:p w14:paraId="5F9D7B76" w14:textId="77777777" w:rsidR="008468FC" w:rsidRPr="00077531" w:rsidRDefault="008468FC" w:rsidP="00F017CA">
            <w:pPr>
              <w:pStyle w:val="NoSpacing"/>
              <w:jc w:val="center"/>
              <w:rPr>
                <w:ins w:id="6346" w:author="Verizon" w:date="2020-08-03T14:05:00Z"/>
                <w:rFonts w:ascii="Arial" w:hAnsi="Arial" w:cs="Arial"/>
                <w:sz w:val="18"/>
                <w:szCs w:val="18"/>
                <w:lang w:eastAsia="ja-JP"/>
              </w:rPr>
            </w:pPr>
            <w:ins w:id="6347" w:author="Verizon" w:date="2020-08-03T14:05:00Z">
              <w:r w:rsidRPr="00077531">
                <w:rPr>
                  <w:rFonts w:ascii="Arial" w:hAnsi="Arial" w:cs="Arial"/>
                  <w:sz w:val="18"/>
                  <w:szCs w:val="18"/>
                  <w:lang w:eastAsia="ja-JP"/>
                </w:rPr>
                <w:t>DC_n5A-n261L</w:t>
              </w:r>
            </w:ins>
          </w:p>
        </w:tc>
        <w:tc>
          <w:tcPr>
            <w:tcW w:w="3969" w:type="dxa"/>
            <w:vAlign w:val="center"/>
          </w:tcPr>
          <w:p w14:paraId="37964724" w14:textId="77777777" w:rsidR="008468FC" w:rsidRPr="00077531" w:rsidRDefault="008468FC" w:rsidP="00F017CA">
            <w:pPr>
              <w:pStyle w:val="NoSpacing"/>
              <w:jc w:val="center"/>
              <w:rPr>
                <w:ins w:id="6348" w:author="Verizon" w:date="2020-08-03T14:05:00Z"/>
                <w:rFonts w:ascii="Arial" w:hAnsi="Arial" w:cs="Arial"/>
                <w:sz w:val="18"/>
                <w:szCs w:val="18"/>
              </w:rPr>
            </w:pPr>
            <w:ins w:id="6349" w:author="Verizon" w:date="2020-08-03T14:05:00Z">
              <w:r w:rsidRPr="00077531">
                <w:rPr>
                  <w:rFonts w:ascii="Arial" w:hAnsi="Arial" w:cs="Arial"/>
                  <w:sz w:val="18"/>
                  <w:szCs w:val="18"/>
                </w:rPr>
                <w:t>DC_n5A-n261A</w:t>
              </w:r>
            </w:ins>
          </w:p>
          <w:p w14:paraId="1B3411CA" w14:textId="77777777" w:rsidR="008468FC" w:rsidRPr="00077531" w:rsidRDefault="008468FC" w:rsidP="00F017CA">
            <w:pPr>
              <w:pStyle w:val="NoSpacing"/>
              <w:jc w:val="center"/>
              <w:rPr>
                <w:ins w:id="6350" w:author="Verizon" w:date="2020-08-03T14:05:00Z"/>
                <w:rFonts w:ascii="Arial" w:hAnsi="Arial" w:cs="Arial"/>
                <w:sz w:val="18"/>
                <w:szCs w:val="18"/>
              </w:rPr>
            </w:pPr>
            <w:ins w:id="6351" w:author="Verizon" w:date="2020-08-03T14:05:00Z">
              <w:r w:rsidRPr="00077531">
                <w:rPr>
                  <w:rFonts w:ascii="Arial" w:hAnsi="Arial" w:cs="Arial"/>
                  <w:sz w:val="18"/>
                  <w:szCs w:val="18"/>
                </w:rPr>
                <w:t>DC_</w:t>
              </w:r>
              <w:r>
                <w:rPr>
                  <w:rFonts w:ascii="Arial" w:eastAsia="SimSun" w:hAnsi="Arial" w:cs="Arial"/>
                  <w:sz w:val="18"/>
                  <w:szCs w:val="18"/>
                  <w:lang w:val="en-US" w:eastAsia="zh-CN"/>
                </w:rPr>
                <w:t>n5A-</w:t>
              </w:r>
              <w:r w:rsidRPr="00077531">
                <w:rPr>
                  <w:rFonts w:ascii="Arial" w:hAnsi="Arial" w:cs="Arial"/>
                  <w:sz w:val="18"/>
                  <w:szCs w:val="18"/>
                </w:rPr>
                <w:t>n261G</w:t>
              </w:r>
            </w:ins>
          </w:p>
          <w:p w14:paraId="379B2077" w14:textId="77777777" w:rsidR="008468FC" w:rsidRPr="00077531" w:rsidRDefault="008468FC" w:rsidP="00F017CA">
            <w:pPr>
              <w:pStyle w:val="NoSpacing"/>
              <w:jc w:val="center"/>
              <w:rPr>
                <w:ins w:id="6352" w:author="Verizon" w:date="2020-08-03T14:05:00Z"/>
                <w:rFonts w:ascii="Arial" w:hAnsi="Arial" w:cs="Arial"/>
                <w:sz w:val="18"/>
                <w:szCs w:val="18"/>
              </w:rPr>
            </w:pPr>
            <w:ins w:id="6353" w:author="Verizon" w:date="2020-08-03T14:05:00Z">
              <w:r w:rsidRPr="00077531">
                <w:rPr>
                  <w:rFonts w:ascii="Arial" w:hAnsi="Arial" w:cs="Arial"/>
                  <w:sz w:val="18"/>
                  <w:szCs w:val="18"/>
                </w:rPr>
                <w:t>DC_</w:t>
              </w:r>
              <w:r>
                <w:rPr>
                  <w:rFonts w:ascii="Arial" w:eastAsia="SimSun" w:hAnsi="Arial" w:cs="Arial"/>
                  <w:sz w:val="18"/>
                  <w:szCs w:val="18"/>
                  <w:lang w:val="en-US" w:eastAsia="zh-CN"/>
                </w:rPr>
                <w:t>n5A-</w:t>
              </w:r>
              <w:r w:rsidRPr="00077531">
                <w:rPr>
                  <w:rFonts w:ascii="Arial" w:hAnsi="Arial" w:cs="Arial"/>
                  <w:sz w:val="18"/>
                  <w:szCs w:val="18"/>
                </w:rPr>
                <w:t>n261H</w:t>
              </w:r>
            </w:ins>
          </w:p>
          <w:p w14:paraId="553943E7" w14:textId="77777777" w:rsidR="008468FC" w:rsidRPr="00077531" w:rsidRDefault="008468FC" w:rsidP="00F017CA">
            <w:pPr>
              <w:pStyle w:val="NoSpacing"/>
              <w:jc w:val="center"/>
              <w:rPr>
                <w:ins w:id="6354" w:author="Verizon" w:date="2020-08-03T14:05:00Z"/>
                <w:rFonts w:ascii="Arial" w:hAnsi="Arial" w:cs="Arial"/>
                <w:sz w:val="18"/>
                <w:szCs w:val="18"/>
                <w:lang w:eastAsia="ja-JP"/>
              </w:rPr>
            </w:pPr>
            <w:ins w:id="6355" w:author="Verizon" w:date="2020-08-03T14:05:00Z">
              <w:r w:rsidRPr="00077531">
                <w:rPr>
                  <w:rFonts w:ascii="Arial" w:hAnsi="Arial" w:cs="Arial"/>
                  <w:sz w:val="18"/>
                  <w:szCs w:val="18"/>
                </w:rPr>
                <w:t>DC_</w:t>
              </w:r>
              <w:r>
                <w:rPr>
                  <w:rFonts w:ascii="Arial" w:eastAsia="SimSun" w:hAnsi="Arial" w:cs="Arial"/>
                  <w:sz w:val="18"/>
                  <w:szCs w:val="18"/>
                  <w:lang w:eastAsia="zh-CN"/>
                </w:rPr>
                <w:t>n5A-</w:t>
              </w:r>
              <w:r w:rsidRPr="00077531">
                <w:rPr>
                  <w:rFonts w:ascii="Arial" w:hAnsi="Arial" w:cs="Arial"/>
                  <w:sz w:val="18"/>
                  <w:szCs w:val="18"/>
                </w:rPr>
                <w:t>n261I</w:t>
              </w:r>
            </w:ins>
          </w:p>
        </w:tc>
      </w:tr>
      <w:tr w:rsidR="008468FC" w:rsidRPr="00D85AEB" w14:paraId="41EAA955" w14:textId="77777777" w:rsidTr="00F017CA">
        <w:trPr>
          <w:trHeight w:val="207"/>
          <w:jc w:val="center"/>
          <w:ins w:id="6356" w:author="Verizon" w:date="2020-08-03T14:05:00Z"/>
        </w:trPr>
        <w:tc>
          <w:tcPr>
            <w:tcW w:w="3823" w:type="dxa"/>
            <w:vAlign w:val="center"/>
          </w:tcPr>
          <w:p w14:paraId="38A64A4C" w14:textId="77777777" w:rsidR="008468FC" w:rsidRPr="00077531" w:rsidRDefault="008468FC" w:rsidP="00F017CA">
            <w:pPr>
              <w:pStyle w:val="NoSpacing"/>
              <w:jc w:val="center"/>
              <w:rPr>
                <w:ins w:id="6357" w:author="Verizon" w:date="2020-08-03T14:05:00Z"/>
                <w:rFonts w:ascii="Arial" w:hAnsi="Arial" w:cs="Arial"/>
                <w:sz w:val="18"/>
                <w:szCs w:val="18"/>
                <w:lang w:eastAsia="ja-JP"/>
              </w:rPr>
            </w:pPr>
            <w:ins w:id="6358"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61M</w:t>
              </w:r>
            </w:ins>
          </w:p>
        </w:tc>
        <w:tc>
          <w:tcPr>
            <w:tcW w:w="3969" w:type="dxa"/>
            <w:vAlign w:val="center"/>
          </w:tcPr>
          <w:p w14:paraId="5E7D28BD" w14:textId="77777777" w:rsidR="008468FC" w:rsidRPr="00077531" w:rsidRDefault="008468FC" w:rsidP="00F017CA">
            <w:pPr>
              <w:pStyle w:val="NoSpacing"/>
              <w:jc w:val="center"/>
              <w:rPr>
                <w:ins w:id="6359" w:author="Verizon" w:date="2020-08-03T14:05:00Z"/>
                <w:rFonts w:ascii="Arial" w:eastAsia="DengXian" w:hAnsi="Arial" w:cs="Arial"/>
                <w:sz w:val="18"/>
                <w:szCs w:val="18"/>
                <w:lang w:eastAsia="zh-CN"/>
              </w:rPr>
            </w:pPr>
            <w:ins w:id="6360"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0290C06B" w14:textId="77777777" w:rsidR="008468FC" w:rsidRPr="00077531" w:rsidRDefault="008468FC" w:rsidP="00F017CA">
            <w:pPr>
              <w:pStyle w:val="NoSpacing"/>
              <w:jc w:val="center"/>
              <w:rPr>
                <w:ins w:id="6361" w:author="Verizon" w:date="2020-08-03T14:05:00Z"/>
                <w:rFonts w:ascii="Arial" w:eastAsia="DengXian" w:hAnsi="Arial" w:cs="Arial"/>
                <w:sz w:val="18"/>
                <w:szCs w:val="18"/>
                <w:lang w:eastAsia="zh-CN"/>
              </w:rPr>
            </w:pPr>
            <w:ins w:id="6362"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61G</w:t>
              </w:r>
            </w:ins>
          </w:p>
          <w:p w14:paraId="06326F9D" w14:textId="77777777" w:rsidR="008468FC" w:rsidRPr="00077531" w:rsidRDefault="008468FC" w:rsidP="00F017CA">
            <w:pPr>
              <w:pStyle w:val="NoSpacing"/>
              <w:jc w:val="center"/>
              <w:rPr>
                <w:ins w:id="6363" w:author="Verizon" w:date="2020-08-03T14:05:00Z"/>
                <w:rFonts w:ascii="Arial" w:eastAsia="DengXian" w:hAnsi="Arial" w:cs="Arial"/>
                <w:sz w:val="18"/>
                <w:szCs w:val="18"/>
                <w:lang w:eastAsia="zh-CN"/>
              </w:rPr>
            </w:pPr>
            <w:ins w:id="6364"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61H</w:t>
              </w:r>
            </w:ins>
          </w:p>
          <w:p w14:paraId="57F089FE" w14:textId="77777777" w:rsidR="008468FC" w:rsidRPr="00077531" w:rsidRDefault="008468FC" w:rsidP="00F017CA">
            <w:pPr>
              <w:pStyle w:val="NoSpacing"/>
              <w:jc w:val="center"/>
              <w:rPr>
                <w:ins w:id="6365" w:author="Verizon" w:date="2020-08-03T14:05:00Z"/>
                <w:rFonts w:ascii="Arial" w:hAnsi="Arial" w:cs="Arial"/>
                <w:sz w:val="18"/>
                <w:szCs w:val="18"/>
                <w:lang w:eastAsia="ja-JP"/>
              </w:rPr>
            </w:pPr>
            <w:ins w:id="6366"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61I</w:t>
              </w:r>
            </w:ins>
          </w:p>
        </w:tc>
      </w:tr>
      <w:tr w:rsidR="008468FC" w:rsidRPr="00D85AEB" w14:paraId="37106FF7" w14:textId="77777777" w:rsidTr="00F017CA">
        <w:trPr>
          <w:trHeight w:val="207"/>
          <w:jc w:val="center"/>
          <w:ins w:id="6367" w:author="Verizon" w:date="2020-08-03T14:05:00Z"/>
        </w:trPr>
        <w:tc>
          <w:tcPr>
            <w:tcW w:w="3823" w:type="dxa"/>
            <w:vAlign w:val="center"/>
          </w:tcPr>
          <w:p w14:paraId="626F0B27" w14:textId="77777777" w:rsidR="008468FC" w:rsidRPr="00077531" w:rsidRDefault="008468FC" w:rsidP="00F017CA">
            <w:pPr>
              <w:pStyle w:val="NoSpacing"/>
              <w:jc w:val="center"/>
              <w:rPr>
                <w:ins w:id="6368" w:author="Verizon" w:date="2020-08-03T14:05:00Z"/>
                <w:rFonts w:ascii="Arial" w:hAnsi="Arial" w:cs="Arial"/>
                <w:sz w:val="18"/>
                <w:szCs w:val="18"/>
                <w:lang w:eastAsia="ja-JP"/>
              </w:rPr>
            </w:pPr>
            <w:ins w:id="6369" w:author="Verizon" w:date="2020-08-03T14:05:00Z">
              <w:r w:rsidRPr="00077531">
                <w:rPr>
                  <w:rFonts w:ascii="Arial" w:hAnsi="Arial" w:cs="Arial"/>
                  <w:color w:val="000000"/>
                  <w:sz w:val="18"/>
                  <w:szCs w:val="18"/>
                </w:rPr>
                <w:t>DC_n5A-n261(2G)</w:t>
              </w:r>
            </w:ins>
          </w:p>
        </w:tc>
        <w:tc>
          <w:tcPr>
            <w:tcW w:w="3969" w:type="dxa"/>
            <w:vAlign w:val="center"/>
          </w:tcPr>
          <w:p w14:paraId="590BB8E0" w14:textId="77777777" w:rsidR="008468FC" w:rsidRPr="00077531" w:rsidRDefault="008468FC" w:rsidP="00F017CA">
            <w:pPr>
              <w:pStyle w:val="NoSpacing"/>
              <w:jc w:val="center"/>
              <w:rPr>
                <w:ins w:id="6370" w:author="Verizon" w:date="2020-08-03T14:05:00Z"/>
                <w:rFonts w:ascii="Arial" w:eastAsia="DengXian" w:hAnsi="Arial" w:cs="Arial"/>
                <w:sz w:val="18"/>
                <w:szCs w:val="18"/>
                <w:lang w:eastAsia="zh-CN"/>
              </w:rPr>
            </w:pPr>
            <w:ins w:id="6371"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31C03DD2" w14:textId="77777777" w:rsidR="008468FC" w:rsidRPr="00077531" w:rsidRDefault="008468FC" w:rsidP="00F017CA">
            <w:pPr>
              <w:pStyle w:val="NoSpacing"/>
              <w:jc w:val="center"/>
              <w:rPr>
                <w:ins w:id="6372" w:author="Verizon" w:date="2020-08-03T14:05:00Z"/>
                <w:rFonts w:ascii="Arial" w:hAnsi="Arial" w:cs="Arial"/>
                <w:sz w:val="18"/>
                <w:szCs w:val="18"/>
                <w:lang w:eastAsia="ja-JP"/>
              </w:rPr>
            </w:pPr>
            <w:ins w:id="6373" w:author="Verizon" w:date="2020-08-03T14:05:00Z">
              <w:r w:rsidRPr="00077531">
                <w:rPr>
                  <w:rFonts w:ascii="Arial" w:hAnsi="Arial" w:cs="Arial"/>
                  <w:color w:val="000000"/>
                  <w:sz w:val="18"/>
                  <w:szCs w:val="18"/>
                </w:rPr>
                <w:t>DC_n5A-n261G</w:t>
              </w:r>
            </w:ins>
          </w:p>
        </w:tc>
      </w:tr>
      <w:tr w:rsidR="008468FC" w:rsidRPr="00D85AEB" w14:paraId="5FF33D7E" w14:textId="77777777" w:rsidTr="00F017CA">
        <w:trPr>
          <w:trHeight w:val="207"/>
          <w:jc w:val="center"/>
          <w:ins w:id="6374" w:author="Verizon" w:date="2020-08-03T14:05:00Z"/>
        </w:trPr>
        <w:tc>
          <w:tcPr>
            <w:tcW w:w="3823" w:type="dxa"/>
            <w:vAlign w:val="center"/>
          </w:tcPr>
          <w:p w14:paraId="0CA425EF" w14:textId="77777777" w:rsidR="008468FC" w:rsidRPr="00077531" w:rsidRDefault="008468FC" w:rsidP="00F017CA">
            <w:pPr>
              <w:pStyle w:val="NoSpacing"/>
              <w:jc w:val="center"/>
              <w:rPr>
                <w:ins w:id="6375" w:author="Verizon" w:date="2020-08-03T14:05:00Z"/>
                <w:rFonts w:ascii="Arial" w:hAnsi="Arial" w:cs="Arial"/>
                <w:sz w:val="18"/>
                <w:szCs w:val="18"/>
                <w:lang w:eastAsia="ja-JP"/>
              </w:rPr>
            </w:pPr>
            <w:ins w:id="6376" w:author="Verizon" w:date="2020-08-03T14:05:00Z">
              <w:r w:rsidRPr="00077531">
                <w:rPr>
                  <w:rFonts w:ascii="Arial" w:hAnsi="Arial" w:cs="Arial"/>
                  <w:color w:val="000000"/>
                  <w:sz w:val="18"/>
                  <w:szCs w:val="18"/>
                </w:rPr>
                <w:t>DC_n5A-n261(2H)</w:t>
              </w:r>
            </w:ins>
          </w:p>
        </w:tc>
        <w:tc>
          <w:tcPr>
            <w:tcW w:w="3969" w:type="dxa"/>
            <w:vAlign w:val="center"/>
          </w:tcPr>
          <w:p w14:paraId="104FF514" w14:textId="77777777" w:rsidR="008468FC" w:rsidRPr="00077531" w:rsidRDefault="008468FC" w:rsidP="00F017CA">
            <w:pPr>
              <w:pStyle w:val="NoSpacing"/>
              <w:jc w:val="center"/>
              <w:rPr>
                <w:ins w:id="6377" w:author="Verizon" w:date="2020-08-03T14:05:00Z"/>
                <w:rFonts w:ascii="Arial" w:eastAsia="DengXian" w:hAnsi="Arial" w:cs="Arial"/>
                <w:sz w:val="18"/>
                <w:szCs w:val="18"/>
                <w:lang w:eastAsia="zh-CN"/>
              </w:rPr>
            </w:pPr>
            <w:ins w:id="6378"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6679BD08" w14:textId="77777777" w:rsidR="008468FC" w:rsidRPr="00077531" w:rsidRDefault="008468FC" w:rsidP="00F017CA">
            <w:pPr>
              <w:pStyle w:val="NoSpacing"/>
              <w:jc w:val="center"/>
              <w:rPr>
                <w:ins w:id="6379" w:author="Verizon" w:date="2020-08-03T14:05:00Z"/>
                <w:rFonts w:ascii="Arial" w:hAnsi="Arial" w:cs="Arial"/>
                <w:color w:val="000000"/>
                <w:sz w:val="18"/>
                <w:szCs w:val="18"/>
              </w:rPr>
            </w:pPr>
            <w:ins w:id="6380" w:author="Verizon" w:date="2020-08-03T14:05:00Z">
              <w:r w:rsidRPr="00077531">
                <w:rPr>
                  <w:rFonts w:ascii="Arial" w:hAnsi="Arial" w:cs="Arial"/>
                  <w:color w:val="000000"/>
                  <w:sz w:val="18"/>
                  <w:szCs w:val="18"/>
                </w:rPr>
                <w:t>DC_n5A-n261G</w:t>
              </w:r>
            </w:ins>
          </w:p>
          <w:p w14:paraId="6755C1A8" w14:textId="77777777" w:rsidR="008468FC" w:rsidRPr="00077531" w:rsidRDefault="008468FC" w:rsidP="00F017CA">
            <w:pPr>
              <w:pStyle w:val="NoSpacing"/>
              <w:jc w:val="center"/>
              <w:rPr>
                <w:ins w:id="6381" w:author="Verizon" w:date="2020-08-03T14:05:00Z"/>
                <w:rFonts w:ascii="Arial" w:hAnsi="Arial" w:cs="Arial"/>
                <w:sz w:val="18"/>
                <w:szCs w:val="18"/>
                <w:lang w:eastAsia="ja-JP"/>
              </w:rPr>
            </w:pPr>
            <w:ins w:id="6382" w:author="Verizon" w:date="2020-08-03T14:05:00Z">
              <w:r w:rsidRPr="00077531">
                <w:rPr>
                  <w:rFonts w:ascii="Arial" w:hAnsi="Arial" w:cs="Arial"/>
                  <w:color w:val="000000"/>
                  <w:sz w:val="18"/>
                  <w:szCs w:val="18"/>
                </w:rPr>
                <w:t>DC_n5A-n261H</w:t>
              </w:r>
            </w:ins>
          </w:p>
        </w:tc>
      </w:tr>
      <w:tr w:rsidR="008468FC" w:rsidRPr="00D85AEB" w14:paraId="5C4A6DD9" w14:textId="77777777" w:rsidTr="00F017CA">
        <w:trPr>
          <w:trHeight w:val="207"/>
          <w:jc w:val="center"/>
          <w:ins w:id="6383" w:author="Verizon" w:date="2020-08-03T14:05:00Z"/>
        </w:trPr>
        <w:tc>
          <w:tcPr>
            <w:tcW w:w="3823" w:type="dxa"/>
            <w:vAlign w:val="center"/>
          </w:tcPr>
          <w:p w14:paraId="118B0775" w14:textId="77777777" w:rsidR="008468FC" w:rsidRPr="00077531" w:rsidRDefault="008468FC" w:rsidP="00F017CA">
            <w:pPr>
              <w:pStyle w:val="NoSpacing"/>
              <w:jc w:val="center"/>
              <w:rPr>
                <w:ins w:id="6384" w:author="Verizon" w:date="2020-08-03T14:05:00Z"/>
                <w:rFonts w:ascii="Arial" w:hAnsi="Arial" w:cs="Arial"/>
                <w:sz w:val="18"/>
                <w:szCs w:val="18"/>
                <w:lang w:eastAsia="ja-JP"/>
              </w:rPr>
            </w:pPr>
            <w:ins w:id="6385" w:author="Verizon" w:date="2020-08-03T14:05:00Z">
              <w:r w:rsidRPr="00077531">
                <w:rPr>
                  <w:rFonts w:ascii="Arial" w:hAnsi="Arial" w:cs="Arial"/>
                  <w:color w:val="000000"/>
                  <w:sz w:val="18"/>
                  <w:szCs w:val="18"/>
                </w:rPr>
                <w:t>DC_n5A-n261(2I)</w:t>
              </w:r>
            </w:ins>
          </w:p>
        </w:tc>
        <w:tc>
          <w:tcPr>
            <w:tcW w:w="3969" w:type="dxa"/>
            <w:vAlign w:val="center"/>
          </w:tcPr>
          <w:p w14:paraId="1DA9D093" w14:textId="77777777" w:rsidR="008468FC" w:rsidRPr="00077531" w:rsidRDefault="008468FC" w:rsidP="00F017CA">
            <w:pPr>
              <w:pStyle w:val="NoSpacing"/>
              <w:jc w:val="center"/>
              <w:rPr>
                <w:ins w:id="6386" w:author="Verizon" w:date="2020-08-03T14:05:00Z"/>
                <w:rFonts w:ascii="Arial" w:eastAsia="DengXian" w:hAnsi="Arial" w:cs="Arial"/>
                <w:sz w:val="18"/>
                <w:szCs w:val="18"/>
                <w:lang w:eastAsia="zh-CN"/>
              </w:rPr>
            </w:pPr>
            <w:ins w:id="6387"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16B34C4E" w14:textId="77777777" w:rsidR="008468FC" w:rsidRPr="00077531" w:rsidRDefault="008468FC" w:rsidP="00F017CA">
            <w:pPr>
              <w:pStyle w:val="NoSpacing"/>
              <w:jc w:val="center"/>
              <w:rPr>
                <w:ins w:id="6388" w:author="Verizon" w:date="2020-08-03T14:05:00Z"/>
                <w:rFonts w:ascii="Arial" w:hAnsi="Arial" w:cs="Arial"/>
                <w:color w:val="000000"/>
                <w:sz w:val="18"/>
                <w:szCs w:val="18"/>
              </w:rPr>
            </w:pPr>
            <w:ins w:id="6389" w:author="Verizon" w:date="2020-08-03T14:05:00Z">
              <w:r w:rsidRPr="00077531">
                <w:rPr>
                  <w:rFonts w:ascii="Arial" w:hAnsi="Arial" w:cs="Arial"/>
                  <w:color w:val="000000"/>
                  <w:sz w:val="18"/>
                  <w:szCs w:val="18"/>
                </w:rPr>
                <w:t>DC_n5A-n261G</w:t>
              </w:r>
            </w:ins>
          </w:p>
          <w:p w14:paraId="778308F3" w14:textId="77777777" w:rsidR="008468FC" w:rsidRPr="00077531" w:rsidRDefault="008468FC" w:rsidP="00F017CA">
            <w:pPr>
              <w:pStyle w:val="NoSpacing"/>
              <w:jc w:val="center"/>
              <w:rPr>
                <w:ins w:id="6390" w:author="Verizon" w:date="2020-08-03T14:05:00Z"/>
                <w:rFonts w:ascii="Arial" w:hAnsi="Arial" w:cs="Arial"/>
                <w:color w:val="000000"/>
                <w:sz w:val="18"/>
                <w:szCs w:val="18"/>
              </w:rPr>
            </w:pPr>
            <w:ins w:id="6391" w:author="Verizon" w:date="2020-08-03T14:05:00Z">
              <w:r w:rsidRPr="00077531">
                <w:rPr>
                  <w:rFonts w:ascii="Arial" w:hAnsi="Arial" w:cs="Arial"/>
                  <w:color w:val="000000"/>
                  <w:sz w:val="18"/>
                  <w:szCs w:val="18"/>
                </w:rPr>
                <w:t>DC_n5A-n261H</w:t>
              </w:r>
            </w:ins>
          </w:p>
          <w:p w14:paraId="78FB5074" w14:textId="77777777" w:rsidR="008468FC" w:rsidRPr="00077531" w:rsidRDefault="008468FC" w:rsidP="00F017CA">
            <w:pPr>
              <w:pStyle w:val="NoSpacing"/>
              <w:jc w:val="center"/>
              <w:rPr>
                <w:ins w:id="6392" w:author="Verizon" w:date="2020-08-03T14:05:00Z"/>
                <w:rFonts w:ascii="Arial" w:hAnsi="Arial" w:cs="Arial"/>
                <w:sz w:val="18"/>
                <w:szCs w:val="18"/>
                <w:lang w:eastAsia="ja-JP"/>
              </w:rPr>
            </w:pPr>
            <w:ins w:id="6393" w:author="Verizon" w:date="2020-08-03T14:05:00Z">
              <w:r w:rsidRPr="00077531">
                <w:rPr>
                  <w:rFonts w:ascii="Arial" w:hAnsi="Arial" w:cs="Arial"/>
                  <w:color w:val="000000"/>
                  <w:sz w:val="18"/>
                  <w:szCs w:val="18"/>
                </w:rPr>
                <w:t>DC_n5A-n261I</w:t>
              </w:r>
            </w:ins>
          </w:p>
        </w:tc>
      </w:tr>
      <w:tr w:rsidR="008468FC" w:rsidRPr="00D85AEB" w14:paraId="19B6E6AF" w14:textId="77777777" w:rsidTr="00F017CA">
        <w:trPr>
          <w:trHeight w:val="207"/>
          <w:jc w:val="center"/>
          <w:ins w:id="6394" w:author="Verizon" w:date="2020-08-03T14:05:00Z"/>
        </w:trPr>
        <w:tc>
          <w:tcPr>
            <w:tcW w:w="3823" w:type="dxa"/>
            <w:vAlign w:val="center"/>
          </w:tcPr>
          <w:p w14:paraId="2E64F37A" w14:textId="77777777" w:rsidR="008468FC" w:rsidRPr="00077531" w:rsidRDefault="008468FC" w:rsidP="00F017CA">
            <w:pPr>
              <w:pStyle w:val="NoSpacing"/>
              <w:jc w:val="center"/>
              <w:rPr>
                <w:ins w:id="6395" w:author="Verizon" w:date="2020-08-03T14:05:00Z"/>
                <w:rFonts w:ascii="Arial" w:hAnsi="Arial" w:cs="Arial"/>
                <w:sz w:val="18"/>
                <w:szCs w:val="18"/>
                <w:lang w:eastAsia="ja-JP"/>
              </w:rPr>
            </w:pPr>
            <w:ins w:id="6396" w:author="Verizon" w:date="2020-08-03T14:05:00Z">
              <w:r w:rsidRPr="00077531">
                <w:rPr>
                  <w:rFonts w:ascii="Arial" w:hAnsi="Arial" w:cs="Arial"/>
                  <w:color w:val="000000"/>
                  <w:sz w:val="18"/>
                  <w:szCs w:val="18"/>
                </w:rPr>
                <w:t>DC_n5A-n261(A-G)</w:t>
              </w:r>
            </w:ins>
          </w:p>
        </w:tc>
        <w:tc>
          <w:tcPr>
            <w:tcW w:w="3969" w:type="dxa"/>
            <w:vAlign w:val="center"/>
          </w:tcPr>
          <w:p w14:paraId="71DD5A65" w14:textId="77777777" w:rsidR="008468FC" w:rsidRPr="00077531" w:rsidRDefault="008468FC" w:rsidP="00F017CA">
            <w:pPr>
              <w:pStyle w:val="NoSpacing"/>
              <w:jc w:val="center"/>
              <w:rPr>
                <w:ins w:id="6397" w:author="Verizon" w:date="2020-08-03T14:05:00Z"/>
                <w:rFonts w:ascii="Arial" w:eastAsia="DengXian" w:hAnsi="Arial" w:cs="Arial"/>
                <w:sz w:val="18"/>
                <w:szCs w:val="18"/>
                <w:lang w:eastAsia="zh-CN"/>
              </w:rPr>
            </w:pPr>
            <w:ins w:id="6398"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53E1D50B" w14:textId="77777777" w:rsidR="008468FC" w:rsidRPr="00077531" w:rsidRDefault="008468FC" w:rsidP="00F017CA">
            <w:pPr>
              <w:pStyle w:val="NoSpacing"/>
              <w:jc w:val="center"/>
              <w:rPr>
                <w:ins w:id="6399" w:author="Verizon" w:date="2020-08-03T14:05:00Z"/>
                <w:rFonts w:ascii="Arial" w:hAnsi="Arial" w:cs="Arial"/>
                <w:sz w:val="18"/>
                <w:szCs w:val="18"/>
                <w:lang w:eastAsia="ja-JP"/>
              </w:rPr>
            </w:pPr>
            <w:ins w:id="6400" w:author="Verizon" w:date="2020-08-03T14:05:00Z">
              <w:r w:rsidRPr="00077531">
                <w:rPr>
                  <w:rFonts w:ascii="Arial" w:hAnsi="Arial" w:cs="Arial"/>
                  <w:color w:val="000000"/>
                  <w:sz w:val="18"/>
                  <w:szCs w:val="18"/>
                </w:rPr>
                <w:t>DC_n5A-n261G</w:t>
              </w:r>
            </w:ins>
          </w:p>
        </w:tc>
      </w:tr>
      <w:tr w:rsidR="008468FC" w:rsidRPr="00D85AEB" w14:paraId="2F63A5D3" w14:textId="77777777" w:rsidTr="00F017CA">
        <w:trPr>
          <w:trHeight w:val="207"/>
          <w:jc w:val="center"/>
          <w:ins w:id="6401" w:author="Verizon" w:date="2020-08-03T14:05:00Z"/>
        </w:trPr>
        <w:tc>
          <w:tcPr>
            <w:tcW w:w="3823" w:type="dxa"/>
            <w:vAlign w:val="center"/>
          </w:tcPr>
          <w:p w14:paraId="18BC7954" w14:textId="77777777" w:rsidR="008468FC" w:rsidRPr="00077531" w:rsidRDefault="008468FC" w:rsidP="00F017CA">
            <w:pPr>
              <w:pStyle w:val="NoSpacing"/>
              <w:jc w:val="center"/>
              <w:rPr>
                <w:ins w:id="6402" w:author="Verizon" w:date="2020-08-03T14:05:00Z"/>
                <w:rFonts w:ascii="Arial" w:hAnsi="Arial" w:cs="Arial"/>
                <w:sz w:val="18"/>
                <w:szCs w:val="18"/>
                <w:lang w:eastAsia="ja-JP"/>
              </w:rPr>
            </w:pPr>
            <w:ins w:id="6403" w:author="Verizon" w:date="2020-08-03T14:05:00Z">
              <w:r w:rsidRPr="00077531">
                <w:rPr>
                  <w:rFonts w:ascii="Arial" w:hAnsi="Arial" w:cs="Arial"/>
                  <w:color w:val="000000"/>
                  <w:sz w:val="18"/>
                  <w:szCs w:val="18"/>
                </w:rPr>
                <w:t>DC_n5A-n261(A-H)</w:t>
              </w:r>
            </w:ins>
          </w:p>
        </w:tc>
        <w:tc>
          <w:tcPr>
            <w:tcW w:w="3969" w:type="dxa"/>
            <w:vAlign w:val="center"/>
          </w:tcPr>
          <w:p w14:paraId="1187565F" w14:textId="77777777" w:rsidR="008468FC" w:rsidRPr="00077531" w:rsidRDefault="008468FC" w:rsidP="00F017CA">
            <w:pPr>
              <w:pStyle w:val="NoSpacing"/>
              <w:jc w:val="center"/>
              <w:rPr>
                <w:ins w:id="6404" w:author="Verizon" w:date="2020-08-03T14:05:00Z"/>
                <w:rFonts w:ascii="Arial" w:eastAsia="DengXian" w:hAnsi="Arial" w:cs="Arial"/>
                <w:sz w:val="18"/>
                <w:szCs w:val="18"/>
                <w:lang w:eastAsia="zh-CN"/>
              </w:rPr>
            </w:pPr>
            <w:ins w:id="6405"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10093F99" w14:textId="77777777" w:rsidR="008468FC" w:rsidRPr="00077531" w:rsidRDefault="008468FC" w:rsidP="00F017CA">
            <w:pPr>
              <w:pStyle w:val="NoSpacing"/>
              <w:jc w:val="center"/>
              <w:rPr>
                <w:ins w:id="6406" w:author="Verizon" w:date="2020-08-03T14:05:00Z"/>
                <w:rFonts w:ascii="Arial" w:hAnsi="Arial" w:cs="Arial"/>
                <w:color w:val="000000"/>
                <w:sz w:val="18"/>
                <w:szCs w:val="18"/>
              </w:rPr>
            </w:pPr>
            <w:ins w:id="6407" w:author="Verizon" w:date="2020-08-03T14:05:00Z">
              <w:r w:rsidRPr="00077531">
                <w:rPr>
                  <w:rFonts w:ascii="Arial" w:hAnsi="Arial" w:cs="Arial"/>
                  <w:color w:val="000000"/>
                  <w:sz w:val="18"/>
                  <w:szCs w:val="18"/>
                </w:rPr>
                <w:t>DC_n5A-n261G</w:t>
              </w:r>
            </w:ins>
          </w:p>
          <w:p w14:paraId="4DD99631" w14:textId="77777777" w:rsidR="008468FC" w:rsidRPr="00077531" w:rsidRDefault="008468FC" w:rsidP="00F017CA">
            <w:pPr>
              <w:pStyle w:val="NoSpacing"/>
              <w:jc w:val="center"/>
              <w:rPr>
                <w:ins w:id="6408" w:author="Verizon" w:date="2020-08-03T14:05:00Z"/>
                <w:rFonts w:ascii="Arial" w:hAnsi="Arial" w:cs="Arial"/>
                <w:sz w:val="18"/>
                <w:szCs w:val="18"/>
                <w:lang w:eastAsia="ja-JP"/>
              </w:rPr>
            </w:pPr>
            <w:ins w:id="6409" w:author="Verizon" w:date="2020-08-03T14:05:00Z">
              <w:r w:rsidRPr="00077531">
                <w:rPr>
                  <w:rFonts w:ascii="Arial" w:hAnsi="Arial" w:cs="Arial"/>
                  <w:color w:val="000000"/>
                  <w:sz w:val="18"/>
                  <w:szCs w:val="18"/>
                </w:rPr>
                <w:t>DC_n5A-n261H</w:t>
              </w:r>
            </w:ins>
          </w:p>
        </w:tc>
      </w:tr>
      <w:tr w:rsidR="008468FC" w:rsidRPr="00D85AEB" w14:paraId="2E2084EB" w14:textId="77777777" w:rsidTr="00F017CA">
        <w:trPr>
          <w:trHeight w:val="207"/>
          <w:jc w:val="center"/>
          <w:ins w:id="6410" w:author="Verizon" w:date="2020-08-03T14:05:00Z"/>
        </w:trPr>
        <w:tc>
          <w:tcPr>
            <w:tcW w:w="3823" w:type="dxa"/>
            <w:vAlign w:val="center"/>
          </w:tcPr>
          <w:p w14:paraId="1CDD6932" w14:textId="77777777" w:rsidR="008468FC" w:rsidRPr="00077531" w:rsidRDefault="008468FC" w:rsidP="00F017CA">
            <w:pPr>
              <w:pStyle w:val="NoSpacing"/>
              <w:jc w:val="center"/>
              <w:rPr>
                <w:ins w:id="6411" w:author="Verizon" w:date="2020-08-03T14:05:00Z"/>
                <w:rFonts w:ascii="Arial" w:hAnsi="Arial" w:cs="Arial"/>
                <w:sz w:val="18"/>
                <w:szCs w:val="18"/>
                <w:lang w:eastAsia="ja-JP"/>
              </w:rPr>
            </w:pPr>
            <w:ins w:id="6412" w:author="Verizon" w:date="2020-08-03T14:05:00Z">
              <w:r w:rsidRPr="00077531">
                <w:rPr>
                  <w:rFonts w:ascii="Arial" w:hAnsi="Arial" w:cs="Arial"/>
                  <w:color w:val="000000"/>
                  <w:sz w:val="18"/>
                  <w:szCs w:val="18"/>
                </w:rPr>
                <w:t>DC_n5A-n261(A-I)</w:t>
              </w:r>
            </w:ins>
          </w:p>
        </w:tc>
        <w:tc>
          <w:tcPr>
            <w:tcW w:w="3969" w:type="dxa"/>
            <w:vAlign w:val="center"/>
          </w:tcPr>
          <w:p w14:paraId="751958F6" w14:textId="77777777" w:rsidR="008468FC" w:rsidRPr="00077531" w:rsidRDefault="008468FC" w:rsidP="00F017CA">
            <w:pPr>
              <w:pStyle w:val="NoSpacing"/>
              <w:jc w:val="center"/>
              <w:rPr>
                <w:ins w:id="6413" w:author="Verizon" w:date="2020-08-03T14:05:00Z"/>
                <w:rFonts w:ascii="Arial" w:eastAsia="DengXian" w:hAnsi="Arial" w:cs="Arial"/>
                <w:sz w:val="18"/>
                <w:szCs w:val="18"/>
                <w:lang w:eastAsia="zh-CN"/>
              </w:rPr>
            </w:pPr>
            <w:ins w:id="6414" w:author="Verizon" w:date="2020-08-03T14:05:00Z">
              <w:r w:rsidRPr="00077531">
                <w:rPr>
                  <w:rFonts w:ascii="Arial" w:hAnsi="Arial" w:cs="Arial"/>
                  <w:sz w:val="18"/>
                  <w:szCs w:val="18"/>
                </w:rPr>
                <w:t>DC_n</w:t>
              </w:r>
              <w:r w:rsidRPr="00077531">
                <w:rPr>
                  <w:rFonts w:ascii="Arial" w:eastAsia="DengXian" w:hAnsi="Arial" w:cs="Arial"/>
                  <w:sz w:val="18"/>
                  <w:szCs w:val="18"/>
                  <w:lang w:eastAsia="zh-CN"/>
                </w:rPr>
                <w:t>5</w:t>
              </w:r>
              <w:r w:rsidRPr="00077531">
                <w:rPr>
                  <w:rFonts w:ascii="Arial" w:hAnsi="Arial" w:cs="Arial"/>
                  <w:sz w:val="18"/>
                  <w:szCs w:val="18"/>
                </w:rPr>
                <w:t>A-n</w:t>
              </w:r>
              <w:r w:rsidRPr="00077531">
                <w:rPr>
                  <w:rFonts w:ascii="Arial" w:hAnsi="Arial" w:cs="Arial"/>
                  <w:sz w:val="18"/>
                  <w:szCs w:val="18"/>
                  <w:lang w:eastAsia="ko-KR"/>
                </w:rPr>
                <w:t>2</w:t>
              </w:r>
              <w:r w:rsidRPr="00077531">
                <w:rPr>
                  <w:rFonts w:ascii="Arial" w:eastAsia="DengXian" w:hAnsi="Arial" w:cs="Arial"/>
                  <w:sz w:val="18"/>
                  <w:szCs w:val="18"/>
                  <w:lang w:eastAsia="zh-CN"/>
                </w:rPr>
                <w:t>61A</w:t>
              </w:r>
            </w:ins>
          </w:p>
          <w:p w14:paraId="6876BF3D" w14:textId="77777777" w:rsidR="008468FC" w:rsidRPr="00077531" w:rsidRDefault="008468FC" w:rsidP="00F017CA">
            <w:pPr>
              <w:pStyle w:val="NoSpacing"/>
              <w:jc w:val="center"/>
              <w:rPr>
                <w:ins w:id="6415" w:author="Verizon" w:date="2020-08-03T14:05:00Z"/>
                <w:rFonts w:ascii="Arial" w:hAnsi="Arial" w:cs="Arial"/>
                <w:color w:val="000000"/>
                <w:sz w:val="18"/>
                <w:szCs w:val="18"/>
              </w:rPr>
            </w:pPr>
            <w:ins w:id="6416" w:author="Verizon" w:date="2020-08-03T14:05:00Z">
              <w:r w:rsidRPr="00077531">
                <w:rPr>
                  <w:rFonts w:ascii="Arial" w:hAnsi="Arial" w:cs="Arial"/>
                  <w:color w:val="000000"/>
                  <w:sz w:val="18"/>
                  <w:szCs w:val="18"/>
                </w:rPr>
                <w:t>DC_n5A-n261G</w:t>
              </w:r>
            </w:ins>
          </w:p>
          <w:p w14:paraId="2E937A54" w14:textId="77777777" w:rsidR="008468FC" w:rsidRPr="00077531" w:rsidRDefault="008468FC" w:rsidP="00F017CA">
            <w:pPr>
              <w:pStyle w:val="NoSpacing"/>
              <w:jc w:val="center"/>
              <w:rPr>
                <w:ins w:id="6417" w:author="Verizon" w:date="2020-08-03T14:05:00Z"/>
                <w:rFonts w:ascii="Arial" w:hAnsi="Arial" w:cs="Arial"/>
                <w:color w:val="000000"/>
                <w:sz w:val="18"/>
                <w:szCs w:val="18"/>
              </w:rPr>
            </w:pPr>
            <w:ins w:id="6418" w:author="Verizon" w:date="2020-08-03T14:05:00Z">
              <w:r w:rsidRPr="00077531">
                <w:rPr>
                  <w:rFonts w:ascii="Arial" w:hAnsi="Arial" w:cs="Arial"/>
                  <w:color w:val="000000"/>
                  <w:sz w:val="18"/>
                  <w:szCs w:val="18"/>
                </w:rPr>
                <w:t>DC_n5A-n261H</w:t>
              </w:r>
            </w:ins>
          </w:p>
          <w:p w14:paraId="6AC8A2F5" w14:textId="77777777" w:rsidR="008468FC" w:rsidRPr="00077531" w:rsidRDefault="008468FC" w:rsidP="00F017CA">
            <w:pPr>
              <w:pStyle w:val="NoSpacing"/>
              <w:jc w:val="center"/>
              <w:rPr>
                <w:ins w:id="6419" w:author="Verizon" w:date="2020-08-03T14:05:00Z"/>
                <w:rFonts w:ascii="Arial" w:hAnsi="Arial" w:cs="Arial"/>
                <w:sz w:val="18"/>
                <w:szCs w:val="18"/>
                <w:lang w:eastAsia="ja-JP"/>
              </w:rPr>
            </w:pPr>
            <w:ins w:id="6420" w:author="Verizon" w:date="2020-08-03T14:05:00Z">
              <w:r w:rsidRPr="00077531">
                <w:rPr>
                  <w:rFonts w:ascii="Arial" w:hAnsi="Arial" w:cs="Arial"/>
                  <w:color w:val="000000"/>
                  <w:sz w:val="18"/>
                  <w:szCs w:val="18"/>
                </w:rPr>
                <w:t>DC_n5A-n261I</w:t>
              </w:r>
            </w:ins>
          </w:p>
        </w:tc>
      </w:tr>
      <w:tr w:rsidR="008468FC" w:rsidRPr="00D85AEB" w14:paraId="3EA06FFF" w14:textId="77777777" w:rsidTr="00F017CA">
        <w:trPr>
          <w:trHeight w:val="207"/>
          <w:jc w:val="center"/>
          <w:ins w:id="6421" w:author="Verizon" w:date="2020-08-03T14:05:00Z"/>
        </w:trPr>
        <w:tc>
          <w:tcPr>
            <w:tcW w:w="3823" w:type="dxa"/>
            <w:vAlign w:val="center"/>
          </w:tcPr>
          <w:p w14:paraId="30980536" w14:textId="77777777" w:rsidR="008468FC" w:rsidRPr="00077531" w:rsidRDefault="008468FC" w:rsidP="00F017CA">
            <w:pPr>
              <w:pStyle w:val="NoSpacing"/>
              <w:jc w:val="center"/>
              <w:rPr>
                <w:ins w:id="6422" w:author="Verizon" w:date="2020-08-03T14:05:00Z"/>
                <w:rFonts w:ascii="Arial" w:hAnsi="Arial" w:cs="Arial"/>
                <w:sz w:val="18"/>
                <w:szCs w:val="18"/>
                <w:lang w:eastAsia="ja-JP"/>
              </w:rPr>
            </w:pPr>
            <w:ins w:id="6423" w:author="Verizon" w:date="2020-08-03T14:05:00Z">
              <w:r w:rsidRPr="00077531">
                <w:rPr>
                  <w:rFonts w:ascii="Arial" w:hAnsi="Arial" w:cs="Arial"/>
                  <w:color w:val="000000"/>
                  <w:sz w:val="18"/>
                  <w:szCs w:val="18"/>
                </w:rPr>
                <w:t>DC_n5A-n261(A-J)</w:t>
              </w:r>
            </w:ins>
          </w:p>
        </w:tc>
        <w:tc>
          <w:tcPr>
            <w:tcW w:w="3969" w:type="dxa"/>
            <w:vAlign w:val="center"/>
          </w:tcPr>
          <w:p w14:paraId="530CBA4A" w14:textId="77777777" w:rsidR="008468FC" w:rsidRPr="00077531" w:rsidRDefault="008468FC" w:rsidP="00F017CA">
            <w:pPr>
              <w:pStyle w:val="NoSpacing"/>
              <w:jc w:val="center"/>
              <w:rPr>
                <w:ins w:id="6424" w:author="Verizon" w:date="2020-08-03T14:05:00Z"/>
                <w:rFonts w:ascii="Arial" w:hAnsi="Arial" w:cs="Arial"/>
                <w:color w:val="000000"/>
                <w:sz w:val="18"/>
                <w:szCs w:val="18"/>
              </w:rPr>
            </w:pPr>
            <w:ins w:id="6425" w:author="Verizon" w:date="2020-08-03T14:05:00Z">
              <w:r w:rsidRPr="00077531">
                <w:rPr>
                  <w:rFonts w:ascii="Arial" w:hAnsi="Arial" w:cs="Arial"/>
                  <w:color w:val="000000"/>
                  <w:sz w:val="18"/>
                  <w:szCs w:val="18"/>
                </w:rPr>
                <w:t>DC_n5A-n261A</w:t>
              </w:r>
            </w:ins>
          </w:p>
          <w:p w14:paraId="2A538246" w14:textId="77777777" w:rsidR="008468FC" w:rsidRPr="00077531" w:rsidRDefault="008468FC" w:rsidP="00F017CA">
            <w:pPr>
              <w:pStyle w:val="NoSpacing"/>
              <w:jc w:val="center"/>
              <w:rPr>
                <w:ins w:id="6426" w:author="Verizon" w:date="2020-08-03T14:05:00Z"/>
                <w:rFonts w:ascii="Arial" w:hAnsi="Arial" w:cs="Arial"/>
                <w:color w:val="000000"/>
                <w:sz w:val="18"/>
                <w:szCs w:val="18"/>
              </w:rPr>
            </w:pPr>
            <w:ins w:id="6427" w:author="Verizon" w:date="2020-08-03T14:05:00Z">
              <w:r w:rsidRPr="00077531">
                <w:rPr>
                  <w:rFonts w:ascii="Arial" w:hAnsi="Arial" w:cs="Arial"/>
                  <w:color w:val="000000"/>
                  <w:sz w:val="18"/>
                  <w:szCs w:val="18"/>
                </w:rPr>
                <w:t>DC_n5A-n261G</w:t>
              </w:r>
            </w:ins>
          </w:p>
          <w:p w14:paraId="60B985A7" w14:textId="77777777" w:rsidR="008468FC" w:rsidRPr="00077531" w:rsidRDefault="008468FC" w:rsidP="00F017CA">
            <w:pPr>
              <w:pStyle w:val="NoSpacing"/>
              <w:jc w:val="center"/>
              <w:rPr>
                <w:ins w:id="6428" w:author="Verizon" w:date="2020-08-03T14:05:00Z"/>
                <w:rFonts w:ascii="Arial" w:hAnsi="Arial" w:cs="Arial"/>
                <w:color w:val="000000"/>
                <w:sz w:val="18"/>
                <w:szCs w:val="18"/>
              </w:rPr>
            </w:pPr>
            <w:ins w:id="6429" w:author="Verizon" w:date="2020-08-03T14:05:00Z">
              <w:r w:rsidRPr="00077531">
                <w:rPr>
                  <w:rFonts w:ascii="Arial" w:hAnsi="Arial" w:cs="Arial"/>
                  <w:color w:val="000000"/>
                  <w:sz w:val="18"/>
                  <w:szCs w:val="18"/>
                </w:rPr>
                <w:t>DC_n5A-n261H</w:t>
              </w:r>
            </w:ins>
          </w:p>
          <w:p w14:paraId="484949C9" w14:textId="77777777" w:rsidR="008468FC" w:rsidRPr="00077531" w:rsidRDefault="008468FC" w:rsidP="00F017CA">
            <w:pPr>
              <w:pStyle w:val="NoSpacing"/>
              <w:jc w:val="center"/>
              <w:rPr>
                <w:ins w:id="6430" w:author="Verizon" w:date="2020-08-03T14:05:00Z"/>
                <w:rFonts w:ascii="Arial" w:hAnsi="Arial" w:cs="Arial"/>
                <w:sz w:val="18"/>
                <w:szCs w:val="18"/>
                <w:lang w:eastAsia="ja-JP"/>
              </w:rPr>
            </w:pPr>
            <w:ins w:id="6431" w:author="Verizon" w:date="2020-08-03T14:05:00Z">
              <w:r w:rsidRPr="00077531">
                <w:rPr>
                  <w:rFonts w:ascii="Arial" w:hAnsi="Arial" w:cs="Arial"/>
                  <w:color w:val="000000"/>
                  <w:sz w:val="18"/>
                  <w:szCs w:val="18"/>
                </w:rPr>
                <w:t>DC_n5A-n261I</w:t>
              </w:r>
            </w:ins>
          </w:p>
        </w:tc>
      </w:tr>
      <w:tr w:rsidR="008468FC" w:rsidRPr="00D85AEB" w14:paraId="72C87257" w14:textId="77777777" w:rsidTr="00F017CA">
        <w:trPr>
          <w:trHeight w:val="207"/>
          <w:jc w:val="center"/>
          <w:ins w:id="6432" w:author="Verizon" w:date="2020-08-03T14:05:00Z"/>
        </w:trPr>
        <w:tc>
          <w:tcPr>
            <w:tcW w:w="3823" w:type="dxa"/>
            <w:vAlign w:val="center"/>
          </w:tcPr>
          <w:p w14:paraId="2BF56A85" w14:textId="77777777" w:rsidR="008468FC" w:rsidRPr="00077531" w:rsidRDefault="008468FC" w:rsidP="00F017CA">
            <w:pPr>
              <w:pStyle w:val="NoSpacing"/>
              <w:jc w:val="center"/>
              <w:rPr>
                <w:ins w:id="6433" w:author="Verizon" w:date="2020-08-03T14:05:00Z"/>
                <w:rFonts w:ascii="Arial" w:hAnsi="Arial" w:cs="Arial"/>
                <w:sz w:val="18"/>
                <w:szCs w:val="18"/>
                <w:lang w:eastAsia="ja-JP"/>
              </w:rPr>
            </w:pPr>
            <w:ins w:id="6434" w:author="Verizon" w:date="2020-08-03T14:05:00Z">
              <w:r w:rsidRPr="00077531">
                <w:rPr>
                  <w:rFonts w:ascii="Arial" w:hAnsi="Arial" w:cs="Arial"/>
                  <w:color w:val="000000"/>
                  <w:sz w:val="18"/>
                  <w:szCs w:val="18"/>
                </w:rPr>
                <w:t>DC_n5A-n261(A-K)</w:t>
              </w:r>
            </w:ins>
          </w:p>
        </w:tc>
        <w:tc>
          <w:tcPr>
            <w:tcW w:w="3969" w:type="dxa"/>
            <w:vAlign w:val="center"/>
          </w:tcPr>
          <w:p w14:paraId="010444D7" w14:textId="77777777" w:rsidR="008468FC" w:rsidRPr="00077531" w:rsidRDefault="008468FC" w:rsidP="00F017CA">
            <w:pPr>
              <w:pStyle w:val="NoSpacing"/>
              <w:jc w:val="center"/>
              <w:rPr>
                <w:ins w:id="6435" w:author="Verizon" w:date="2020-08-03T14:05:00Z"/>
                <w:rFonts w:ascii="Arial" w:hAnsi="Arial" w:cs="Arial"/>
                <w:color w:val="000000"/>
                <w:sz w:val="18"/>
                <w:szCs w:val="18"/>
              </w:rPr>
            </w:pPr>
            <w:ins w:id="6436" w:author="Verizon" w:date="2020-08-03T14:05:00Z">
              <w:r w:rsidRPr="00077531">
                <w:rPr>
                  <w:rFonts w:ascii="Arial" w:hAnsi="Arial" w:cs="Arial"/>
                  <w:color w:val="000000"/>
                  <w:sz w:val="18"/>
                  <w:szCs w:val="18"/>
                </w:rPr>
                <w:t>DC_n5A-n261A</w:t>
              </w:r>
            </w:ins>
          </w:p>
          <w:p w14:paraId="1BD19B63" w14:textId="77777777" w:rsidR="008468FC" w:rsidRPr="00077531" w:rsidRDefault="008468FC" w:rsidP="00F017CA">
            <w:pPr>
              <w:pStyle w:val="NoSpacing"/>
              <w:jc w:val="center"/>
              <w:rPr>
                <w:ins w:id="6437" w:author="Verizon" w:date="2020-08-03T14:05:00Z"/>
                <w:rFonts w:ascii="Arial" w:hAnsi="Arial" w:cs="Arial"/>
                <w:color w:val="000000"/>
                <w:sz w:val="18"/>
                <w:szCs w:val="18"/>
              </w:rPr>
            </w:pPr>
            <w:ins w:id="6438" w:author="Verizon" w:date="2020-08-03T14:05:00Z">
              <w:r w:rsidRPr="00077531">
                <w:rPr>
                  <w:rFonts w:ascii="Arial" w:hAnsi="Arial" w:cs="Arial"/>
                  <w:color w:val="000000"/>
                  <w:sz w:val="18"/>
                  <w:szCs w:val="18"/>
                </w:rPr>
                <w:t>DC_n5A-n261G</w:t>
              </w:r>
            </w:ins>
          </w:p>
          <w:p w14:paraId="5342F00B" w14:textId="77777777" w:rsidR="008468FC" w:rsidRPr="00077531" w:rsidRDefault="008468FC" w:rsidP="00F017CA">
            <w:pPr>
              <w:pStyle w:val="NoSpacing"/>
              <w:jc w:val="center"/>
              <w:rPr>
                <w:ins w:id="6439" w:author="Verizon" w:date="2020-08-03T14:05:00Z"/>
                <w:rFonts w:ascii="Arial" w:hAnsi="Arial" w:cs="Arial"/>
                <w:color w:val="000000"/>
                <w:sz w:val="18"/>
                <w:szCs w:val="18"/>
              </w:rPr>
            </w:pPr>
            <w:ins w:id="6440" w:author="Verizon" w:date="2020-08-03T14:05:00Z">
              <w:r w:rsidRPr="00077531">
                <w:rPr>
                  <w:rFonts w:ascii="Arial" w:hAnsi="Arial" w:cs="Arial"/>
                  <w:color w:val="000000"/>
                  <w:sz w:val="18"/>
                  <w:szCs w:val="18"/>
                </w:rPr>
                <w:t>DC_n5A-n261H</w:t>
              </w:r>
            </w:ins>
          </w:p>
          <w:p w14:paraId="49FFBB7C" w14:textId="77777777" w:rsidR="008468FC" w:rsidRPr="00077531" w:rsidRDefault="008468FC" w:rsidP="00F017CA">
            <w:pPr>
              <w:pStyle w:val="NoSpacing"/>
              <w:jc w:val="center"/>
              <w:rPr>
                <w:ins w:id="6441" w:author="Verizon" w:date="2020-08-03T14:05:00Z"/>
                <w:rFonts w:ascii="Arial" w:hAnsi="Arial" w:cs="Arial"/>
                <w:sz w:val="18"/>
                <w:szCs w:val="18"/>
                <w:lang w:eastAsia="ja-JP"/>
              </w:rPr>
            </w:pPr>
            <w:ins w:id="6442" w:author="Verizon" w:date="2020-08-03T14:05:00Z">
              <w:r w:rsidRPr="00077531">
                <w:rPr>
                  <w:rFonts w:ascii="Arial" w:hAnsi="Arial" w:cs="Arial"/>
                  <w:color w:val="000000"/>
                  <w:sz w:val="18"/>
                  <w:szCs w:val="18"/>
                </w:rPr>
                <w:t>DC_n5A-n261I</w:t>
              </w:r>
            </w:ins>
          </w:p>
        </w:tc>
      </w:tr>
      <w:tr w:rsidR="008468FC" w:rsidRPr="00D85AEB" w14:paraId="7CEA38BA" w14:textId="77777777" w:rsidTr="00F017CA">
        <w:trPr>
          <w:trHeight w:val="207"/>
          <w:jc w:val="center"/>
          <w:ins w:id="6443" w:author="Verizon" w:date="2020-08-03T14:05:00Z"/>
        </w:trPr>
        <w:tc>
          <w:tcPr>
            <w:tcW w:w="3823" w:type="dxa"/>
            <w:vAlign w:val="center"/>
          </w:tcPr>
          <w:p w14:paraId="0ED75BD6" w14:textId="77777777" w:rsidR="008468FC" w:rsidRPr="00077531" w:rsidRDefault="008468FC" w:rsidP="00F017CA">
            <w:pPr>
              <w:pStyle w:val="NoSpacing"/>
              <w:jc w:val="center"/>
              <w:rPr>
                <w:ins w:id="6444" w:author="Verizon" w:date="2020-08-03T14:05:00Z"/>
                <w:rFonts w:ascii="Arial" w:hAnsi="Arial" w:cs="Arial"/>
                <w:sz w:val="18"/>
                <w:szCs w:val="18"/>
                <w:lang w:eastAsia="ja-JP"/>
              </w:rPr>
            </w:pPr>
            <w:ins w:id="6445" w:author="Verizon" w:date="2020-08-03T14:05:00Z">
              <w:r w:rsidRPr="00077531">
                <w:rPr>
                  <w:rFonts w:ascii="Arial" w:hAnsi="Arial" w:cs="Arial"/>
                  <w:color w:val="000000"/>
                  <w:sz w:val="18"/>
                  <w:szCs w:val="18"/>
                </w:rPr>
                <w:t>DC_n5A-n261(A-L)</w:t>
              </w:r>
            </w:ins>
          </w:p>
        </w:tc>
        <w:tc>
          <w:tcPr>
            <w:tcW w:w="3969" w:type="dxa"/>
            <w:vAlign w:val="center"/>
          </w:tcPr>
          <w:p w14:paraId="76EAC754" w14:textId="77777777" w:rsidR="008468FC" w:rsidRPr="00077531" w:rsidRDefault="008468FC" w:rsidP="00F017CA">
            <w:pPr>
              <w:pStyle w:val="NoSpacing"/>
              <w:jc w:val="center"/>
              <w:rPr>
                <w:ins w:id="6446" w:author="Verizon" w:date="2020-08-03T14:05:00Z"/>
                <w:rFonts w:ascii="Arial" w:hAnsi="Arial" w:cs="Arial"/>
                <w:color w:val="000000"/>
                <w:sz w:val="18"/>
                <w:szCs w:val="18"/>
              </w:rPr>
            </w:pPr>
            <w:ins w:id="6447" w:author="Verizon" w:date="2020-08-03T14:05:00Z">
              <w:r w:rsidRPr="00077531">
                <w:rPr>
                  <w:rFonts w:ascii="Arial" w:hAnsi="Arial" w:cs="Arial"/>
                  <w:color w:val="000000"/>
                  <w:sz w:val="18"/>
                  <w:szCs w:val="18"/>
                </w:rPr>
                <w:t>DC_n5A-n261A</w:t>
              </w:r>
            </w:ins>
          </w:p>
          <w:p w14:paraId="27EDD043" w14:textId="77777777" w:rsidR="008468FC" w:rsidRPr="00077531" w:rsidRDefault="008468FC" w:rsidP="00F017CA">
            <w:pPr>
              <w:pStyle w:val="NoSpacing"/>
              <w:jc w:val="center"/>
              <w:rPr>
                <w:ins w:id="6448" w:author="Verizon" w:date="2020-08-03T14:05:00Z"/>
                <w:rFonts w:ascii="Arial" w:hAnsi="Arial" w:cs="Arial"/>
                <w:color w:val="000000"/>
                <w:sz w:val="18"/>
                <w:szCs w:val="18"/>
              </w:rPr>
            </w:pPr>
            <w:ins w:id="6449" w:author="Verizon" w:date="2020-08-03T14:05:00Z">
              <w:r w:rsidRPr="00077531">
                <w:rPr>
                  <w:rFonts w:ascii="Arial" w:hAnsi="Arial" w:cs="Arial"/>
                  <w:color w:val="000000"/>
                  <w:sz w:val="18"/>
                  <w:szCs w:val="18"/>
                </w:rPr>
                <w:t>DC_n5A-n261G</w:t>
              </w:r>
            </w:ins>
          </w:p>
          <w:p w14:paraId="695B5FCC" w14:textId="77777777" w:rsidR="008468FC" w:rsidRPr="00077531" w:rsidRDefault="008468FC" w:rsidP="00F017CA">
            <w:pPr>
              <w:pStyle w:val="NoSpacing"/>
              <w:jc w:val="center"/>
              <w:rPr>
                <w:ins w:id="6450" w:author="Verizon" w:date="2020-08-03T14:05:00Z"/>
                <w:rFonts w:ascii="Arial" w:hAnsi="Arial" w:cs="Arial"/>
                <w:color w:val="000000"/>
                <w:sz w:val="18"/>
                <w:szCs w:val="18"/>
              </w:rPr>
            </w:pPr>
            <w:ins w:id="6451" w:author="Verizon" w:date="2020-08-03T14:05:00Z">
              <w:r w:rsidRPr="00077531">
                <w:rPr>
                  <w:rFonts w:ascii="Arial" w:hAnsi="Arial" w:cs="Arial"/>
                  <w:color w:val="000000"/>
                  <w:sz w:val="18"/>
                  <w:szCs w:val="18"/>
                </w:rPr>
                <w:t>DC_n5A-n261H</w:t>
              </w:r>
            </w:ins>
          </w:p>
          <w:p w14:paraId="7176FD8F" w14:textId="77777777" w:rsidR="008468FC" w:rsidRPr="00077531" w:rsidRDefault="008468FC" w:rsidP="00F017CA">
            <w:pPr>
              <w:pStyle w:val="NoSpacing"/>
              <w:jc w:val="center"/>
              <w:rPr>
                <w:ins w:id="6452" w:author="Verizon" w:date="2020-08-03T14:05:00Z"/>
                <w:rFonts w:ascii="Arial" w:hAnsi="Arial" w:cs="Arial"/>
                <w:sz w:val="18"/>
                <w:szCs w:val="18"/>
                <w:lang w:eastAsia="ja-JP"/>
              </w:rPr>
            </w:pPr>
            <w:ins w:id="6453" w:author="Verizon" w:date="2020-08-03T14:05:00Z">
              <w:r w:rsidRPr="00077531">
                <w:rPr>
                  <w:rFonts w:ascii="Arial" w:hAnsi="Arial" w:cs="Arial"/>
                  <w:color w:val="000000"/>
                  <w:sz w:val="18"/>
                  <w:szCs w:val="18"/>
                </w:rPr>
                <w:t>DC_n5A-n261I</w:t>
              </w:r>
            </w:ins>
          </w:p>
        </w:tc>
      </w:tr>
      <w:tr w:rsidR="008468FC" w:rsidRPr="00D85AEB" w14:paraId="759053AA" w14:textId="77777777" w:rsidTr="00F017CA">
        <w:trPr>
          <w:trHeight w:val="207"/>
          <w:jc w:val="center"/>
          <w:ins w:id="6454" w:author="Verizon" w:date="2020-08-03T14:05:00Z"/>
        </w:trPr>
        <w:tc>
          <w:tcPr>
            <w:tcW w:w="3823" w:type="dxa"/>
            <w:vAlign w:val="center"/>
          </w:tcPr>
          <w:p w14:paraId="408F396C" w14:textId="77777777" w:rsidR="008468FC" w:rsidRPr="00077531" w:rsidRDefault="008468FC" w:rsidP="00F017CA">
            <w:pPr>
              <w:pStyle w:val="NoSpacing"/>
              <w:jc w:val="center"/>
              <w:rPr>
                <w:ins w:id="6455" w:author="Verizon" w:date="2020-08-03T14:05:00Z"/>
                <w:rFonts w:ascii="Arial" w:hAnsi="Arial" w:cs="Arial"/>
                <w:sz w:val="18"/>
                <w:szCs w:val="18"/>
                <w:lang w:eastAsia="ja-JP"/>
              </w:rPr>
            </w:pPr>
            <w:ins w:id="6456" w:author="Verizon" w:date="2020-08-03T14:05:00Z">
              <w:r w:rsidRPr="00077531">
                <w:rPr>
                  <w:rFonts w:ascii="Arial" w:hAnsi="Arial" w:cs="Arial"/>
                  <w:color w:val="000000"/>
                  <w:sz w:val="18"/>
                  <w:szCs w:val="18"/>
                </w:rPr>
                <w:lastRenderedPageBreak/>
                <w:t>DC_n5A-n261(G-H)</w:t>
              </w:r>
            </w:ins>
          </w:p>
        </w:tc>
        <w:tc>
          <w:tcPr>
            <w:tcW w:w="3969" w:type="dxa"/>
            <w:vAlign w:val="center"/>
          </w:tcPr>
          <w:p w14:paraId="519AB5D5" w14:textId="77777777" w:rsidR="008468FC" w:rsidRPr="00077531" w:rsidRDefault="008468FC" w:rsidP="00F017CA">
            <w:pPr>
              <w:pStyle w:val="NoSpacing"/>
              <w:jc w:val="center"/>
              <w:rPr>
                <w:ins w:id="6457" w:author="Verizon" w:date="2020-08-03T14:05:00Z"/>
                <w:rFonts w:ascii="Arial" w:hAnsi="Arial" w:cs="Arial"/>
                <w:color w:val="000000"/>
                <w:sz w:val="18"/>
                <w:szCs w:val="18"/>
              </w:rPr>
            </w:pPr>
            <w:ins w:id="6458" w:author="Verizon" w:date="2020-08-03T14:05:00Z">
              <w:r w:rsidRPr="00077531">
                <w:rPr>
                  <w:rFonts w:ascii="Arial" w:hAnsi="Arial" w:cs="Arial"/>
                  <w:color w:val="000000"/>
                  <w:sz w:val="18"/>
                  <w:szCs w:val="18"/>
                </w:rPr>
                <w:t>DC_n5A-n261A</w:t>
              </w:r>
            </w:ins>
          </w:p>
          <w:p w14:paraId="373E7ECD" w14:textId="77777777" w:rsidR="008468FC" w:rsidRPr="00077531" w:rsidRDefault="008468FC" w:rsidP="00F017CA">
            <w:pPr>
              <w:pStyle w:val="NoSpacing"/>
              <w:jc w:val="center"/>
              <w:rPr>
                <w:ins w:id="6459" w:author="Verizon" w:date="2020-08-03T14:05:00Z"/>
                <w:rFonts w:ascii="Arial" w:hAnsi="Arial" w:cs="Arial"/>
                <w:color w:val="000000"/>
                <w:sz w:val="18"/>
                <w:szCs w:val="18"/>
              </w:rPr>
            </w:pPr>
            <w:ins w:id="6460" w:author="Verizon" w:date="2020-08-03T14:05:00Z">
              <w:r w:rsidRPr="00077531">
                <w:rPr>
                  <w:rFonts w:ascii="Arial" w:hAnsi="Arial" w:cs="Arial"/>
                  <w:color w:val="000000"/>
                  <w:sz w:val="18"/>
                  <w:szCs w:val="18"/>
                </w:rPr>
                <w:t>DC_n5A-n261G</w:t>
              </w:r>
            </w:ins>
          </w:p>
          <w:p w14:paraId="739350D1" w14:textId="77777777" w:rsidR="008468FC" w:rsidRPr="00077531" w:rsidRDefault="008468FC" w:rsidP="00F017CA">
            <w:pPr>
              <w:pStyle w:val="NoSpacing"/>
              <w:jc w:val="center"/>
              <w:rPr>
                <w:ins w:id="6461" w:author="Verizon" w:date="2020-08-03T14:05:00Z"/>
                <w:rFonts w:ascii="Arial" w:hAnsi="Arial" w:cs="Arial"/>
                <w:sz w:val="18"/>
                <w:szCs w:val="18"/>
                <w:lang w:eastAsia="ja-JP"/>
              </w:rPr>
            </w:pPr>
            <w:ins w:id="6462" w:author="Verizon" w:date="2020-08-03T14:05:00Z">
              <w:r w:rsidRPr="00077531">
                <w:rPr>
                  <w:rFonts w:ascii="Arial" w:hAnsi="Arial" w:cs="Arial"/>
                  <w:color w:val="000000"/>
                  <w:sz w:val="18"/>
                  <w:szCs w:val="18"/>
                </w:rPr>
                <w:t>DC_n5A-n261H</w:t>
              </w:r>
            </w:ins>
          </w:p>
        </w:tc>
      </w:tr>
      <w:tr w:rsidR="008468FC" w:rsidRPr="00D85AEB" w14:paraId="6721C09E" w14:textId="77777777" w:rsidTr="00F017CA">
        <w:trPr>
          <w:trHeight w:val="207"/>
          <w:jc w:val="center"/>
          <w:ins w:id="6463" w:author="Verizon" w:date="2020-08-03T14:05:00Z"/>
        </w:trPr>
        <w:tc>
          <w:tcPr>
            <w:tcW w:w="3823" w:type="dxa"/>
            <w:vAlign w:val="center"/>
          </w:tcPr>
          <w:p w14:paraId="3CE696C5" w14:textId="77777777" w:rsidR="008468FC" w:rsidRPr="00077531" w:rsidRDefault="008468FC" w:rsidP="00F017CA">
            <w:pPr>
              <w:pStyle w:val="NoSpacing"/>
              <w:jc w:val="center"/>
              <w:rPr>
                <w:ins w:id="6464" w:author="Verizon" w:date="2020-08-03T14:05:00Z"/>
                <w:rFonts w:ascii="Arial" w:hAnsi="Arial" w:cs="Arial"/>
                <w:sz w:val="18"/>
                <w:szCs w:val="18"/>
                <w:lang w:eastAsia="ja-JP"/>
              </w:rPr>
            </w:pPr>
            <w:ins w:id="6465" w:author="Verizon" w:date="2020-08-03T14:05:00Z">
              <w:r w:rsidRPr="00077531">
                <w:rPr>
                  <w:rFonts w:ascii="Arial" w:hAnsi="Arial" w:cs="Arial"/>
                  <w:color w:val="000000"/>
                  <w:sz w:val="18"/>
                  <w:szCs w:val="18"/>
                </w:rPr>
                <w:t>DC_n5A-n261(H-I)</w:t>
              </w:r>
            </w:ins>
          </w:p>
        </w:tc>
        <w:tc>
          <w:tcPr>
            <w:tcW w:w="3969" w:type="dxa"/>
            <w:vAlign w:val="center"/>
          </w:tcPr>
          <w:p w14:paraId="7532E0B3" w14:textId="77777777" w:rsidR="008468FC" w:rsidRPr="00077531" w:rsidRDefault="008468FC" w:rsidP="00F017CA">
            <w:pPr>
              <w:pStyle w:val="NoSpacing"/>
              <w:jc w:val="center"/>
              <w:rPr>
                <w:ins w:id="6466" w:author="Verizon" w:date="2020-08-03T14:05:00Z"/>
                <w:rFonts w:ascii="Arial" w:hAnsi="Arial" w:cs="Arial"/>
                <w:color w:val="000000"/>
                <w:sz w:val="18"/>
                <w:szCs w:val="18"/>
              </w:rPr>
            </w:pPr>
            <w:ins w:id="6467" w:author="Verizon" w:date="2020-08-03T14:05:00Z">
              <w:r w:rsidRPr="00077531">
                <w:rPr>
                  <w:rFonts w:ascii="Arial" w:hAnsi="Arial" w:cs="Arial"/>
                  <w:color w:val="000000"/>
                  <w:sz w:val="18"/>
                  <w:szCs w:val="18"/>
                </w:rPr>
                <w:t>DC_n5A-n261A</w:t>
              </w:r>
            </w:ins>
          </w:p>
          <w:p w14:paraId="3BE32AC3" w14:textId="77777777" w:rsidR="008468FC" w:rsidRPr="00077531" w:rsidRDefault="008468FC" w:rsidP="00F017CA">
            <w:pPr>
              <w:pStyle w:val="NoSpacing"/>
              <w:jc w:val="center"/>
              <w:rPr>
                <w:ins w:id="6468" w:author="Verizon" w:date="2020-08-03T14:05:00Z"/>
                <w:rFonts w:ascii="Arial" w:hAnsi="Arial" w:cs="Arial"/>
                <w:color w:val="000000"/>
                <w:sz w:val="18"/>
                <w:szCs w:val="18"/>
              </w:rPr>
            </w:pPr>
            <w:ins w:id="6469" w:author="Verizon" w:date="2020-08-03T14:05:00Z">
              <w:r w:rsidRPr="00077531">
                <w:rPr>
                  <w:rFonts w:ascii="Arial" w:hAnsi="Arial" w:cs="Arial"/>
                  <w:color w:val="000000"/>
                  <w:sz w:val="18"/>
                  <w:szCs w:val="18"/>
                </w:rPr>
                <w:t>DC_n5A-n261G</w:t>
              </w:r>
            </w:ins>
          </w:p>
          <w:p w14:paraId="14EC5EDF" w14:textId="77777777" w:rsidR="008468FC" w:rsidRPr="00077531" w:rsidRDefault="008468FC" w:rsidP="00F017CA">
            <w:pPr>
              <w:pStyle w:val="NoSpacing"/>
              <w:jc w:val="center"/>
              <w:rPr>
                <w:ins w:id="6470" w:author="Verizon" w:date="2020-08-03T14:05:00Z"/>
                <w:rFonts w:ascii="Arial" w:hAnsi="Arial" w:cs="Arial"/>
                <w:color w:val="000000"/>
                <w:sz w:val="18"/>
                <w:szCs w:val="18"/>
              </w:rPr>
            </w:pPr>
            <w:ins w:id="6471" w:author="Verizon" w:date="2020-08-03T14:05:00Z">
              <w:r w:rsidRPr="00077531">
                <w:rPr>
                  <w:rFonts w:ascii="Arial" w:hAnsi="Arial" w:cs="Arial"/>
                  <w:color w:val="000000"/>
                  <w:sz w:val="18"/>
                  <w:szCs w:val="18"/>
                </w:rPr>
                <w:t>DC_n5A-n261H</w:t>
              </w:r>
            </w:ins>
          </w:p>
          <w:p w14:paraId="4B00574B" w14:textId="77777777" w:rsidR="008468FC" w:rsidRPr="00077531" w:rsidRDefault="008468FC" w:rsidP="00F017CA">
            <w:pPr>
              <w:pStyle w:val="NoSpacing"/>
              <w:jc w:val="center"/>
              <w:rPr>
                <w:ins w:id="6472" w:author="Verizon" w:date="2020-08-03T14:05:00Z"/>
                <w:rFonts w:ascii="Arial" w:hAnsi="Arial" w:cs="Arial"/>
                <w:sz w:val="18"/>
                <w:szCs w:val="18"/>
                <w:lang w:eastAsia="ja-JP"/>
              </w:rPr>
            </w:pPr>
            <w:ins w:id="6473" w:author="Verizon" w:date="2020-08-03T14:05:00Z">
              <w:r w:rsidRPr="00077531">
                <w:rPr>
                  <w:rFonts w:ascii="Arial" w:hAnsi="Arial" w:cs="Arial"/>
                  <w:color w:val="000000"/>
                  <w:sz w:val="18"/>
                  <w:szCs w:val="18"/>
                </w:rPr>
                <w:t>DC_n5A-n261I</w:t>
              </w:r>
            </w:ins>
          </w:p>
        </w:tc>
      </w:tr>
      <w:tr w:rsidR="008468FC" w:rsidRPr="00D85AEB" w14:paraId="71F9CA3A" w14:textId="77777777" w:rsidTr="00F017CA">
        <w:trPr>
          <w:trHeight w:val="207"/>
          <w:jc w:val="center"/>
          <w:ins w:id="6474" w:author="Verizon" w:date="2020-08-03T14:05:00Z"/>
        </w:trPr>
        <w:tc>
          <w:tcPr>
            <w:tcW w:w="3823" w:type="dxa"/>
            <w:vAlign w:val="center"/>
          </w:tcPr>
          <w:p w14:paraId="14E76E94" w14:textId="77777777" w:rsidR="008468FC" w:rsidRPr="00077531" w:rsidRDefault="008468FC" w:rsidP="00F017CA">
            <w:pPr>
              <w:pStyle w:val="NoSpacing"/>
              <w:jc w:val="center"/>
              <w:rPr>
                <w:ins w:id="6475" w:author="Verizon" w:date="2020-08-03T14:05:00Z"/>
                <w:rFonts w:ascii="Arial" w:hAnsi="Arial" w:cs="Arial"/>
                <w:sz w:val="18"/>
                <w:szCs w:val="18"/>
                <w:lang w:eastAsia="ja-JP"/>
              </w:rPr>
            </w:pPr>
            <w:ins w:id="6476" w:author="Verizon" w:date="2020-08-03T14:05:00Z">
              <w:r w:rsidRPr="00077531">
                <w:rPr>
                  <w:rFonts w:ascii="Arial" w:hAnsi="Arial" w:cs="Arial"/>
                  <w:color w:val="000000"/>
                  <w:sz w:val="18"/>
                  <w:szCs w:val="18"/>
                </w:rPr>
                <w:t>DC_n5A-n261(G-I)</w:t>
              </w:r>
            </w:ins>
          </w:p>
        </w:tc>
        <w:tc>
          <w:tcPr>
            <w:tcW w:w="3969" w:type="dxa"/>
            <w:vAlign w:val="center"/>
          </w:tcPr>
          <w:p w14:paraId="0D89DCF0" w14:textId="77777777" w:rsidR="008468FC" w:rsidRPr="00077531" w:rsidRDefault="008468FC" w:rsidP="00F017CA">
            <w:pPr>
              <w:pStyle w:val="NoSpacing"/>
              <w:jc w:val="center"/>
              <w:rPr>
                <w:ins w:id="6477" w:author="Verizon" w:date="2020-08-03T14:05:00Z"/>
                <w:rFonts w:ascii="Arial" w:hAnsi="Arial" w:cs="Arial"/>
                <w:color w:val="000000"/>
                <w:sz w:val="18"/>
                <w:szCs w:val="18"/>
              </w:rPr>
            </w:pPr>
            <w:ins w:id="6478" w:author="Verizon" w:date="2020-08-03T14:05:00Z">
              <w:r w:rsidRPr="00077531">
                <w:rPr>
                  <w:rFonts w:ascii="Arial" w:hAnsi="Arial" w:cs="Arial"/>
                  <w:color w:val="000000"/>
                  <w:sz w:val="18"/>
                  <w:szCs w:val="18"/>
                </w:rPr>
                <w:t>DC_n5A-n261A</w:t>
              </w:r>
            </w:ins>
          </w:p>
          <w:p w14:paraId="7CEDAD5D" w14:textId="77777777" w:rsidR="008468FC" w:rsidRPr="00077531" w:rsidRDefault="008468FC" w:rsidP="00F017CA">
            <w:pPr>
              <w:pStyle w:val="NoSpacing"/>
              <w:jc w:val="center"/>
              <w:rPr>
                <w:ins w:id="6479" w:author="Verizon" w:date="2020-08-03T14:05:00Z"/>
                <w:rFonts w:ascii="Arial" w:hAnsi="Arial" w:cs="Arial"/>
                <w:color w:val="000000"/>
                <w:sz w:val="18"/>
                <w:szCs w:val="18"/>
              </w:rPr>
            </w:pPr>
            <w:ins w:id="6480" w:author="Verizon" w:date="2020-08-03T14:05:00Z">
              <w:r w:rsidRPr="00077531">
                <w:rPr>
                  <w:rFonts w:ascii="Arial" w:hAnsi="Arial" w:cs="Arial"/>
                  <w:color w:val="000000"/>
                  <w:sz w:val="18"/>
                  <w:szCs w:val="18"/>
                </w:rPr>
                <w:t>DC_n5A-n261G</w:t>
              </w:r>
            </w:ins>
          </w:p>
          <w:p w14:paraId="4520C23E" w14:textId="77777777" w:rsidR="008468FC" w:rsidRPr="00077531" w:rsidRDefault="008468FC" w:rsidP="00F017CA">
            <w:pPr>
              <w:pStyle w:val="NoSpacing"/>
              <w:jc w:val="center"/>
              <w:rPr>
                <w:ins w:id="6481" w:author="Verizon" w:date="2020-08-03T14:05:00Z"/>
                <w:rFonts w:ascii="Arial" w:hAnsi="Arial" w:cs="Arial"/>
                <w:color w:val="000000"/>
                <w:sz w:val="18"/>
                <w:szCs w:val="18"/>
              </w:rPr>
            </w:pPr>
            <w:ins w:id="6482" w:author="Verizon" w:date="2020-08-03T14:05:00Z">
              <w:r w:rsidRPr="00077531">
                <w:rPr>
                  <w:rFonts w:ascii="Arial" w:hAnsi="Arial" w:cs="Arial"/>
                  <w:color w:val="000000"/>
                  <w:sz w:val="18"/>
                  <w:szCs w:val="18"/>
                </w:rPr>
                <w:t>DC_n5A-n261H</w:t>
              </w:r>
            </w:ins>
          </w:p>
          <w:p w14:paraId="14C8AF4D" w14:textId="77777777" w:rsidR="008468FC" w:rsidRPr="00077531" w:rsidRDefault="008468FC" w:rsidP="00F017CA">
            <w:pPr>
              <w:pStyle w:val="NoSpacing"/>
              <w:jc w:val="center"/>
              <w:rPr>
                <w:ins w:id="6483" w:author="Verizon" w:date="2020-08-03T14:05:00Z"/>
                <w:rFonts w:ascii="Arial" w:hAnsi="Arial" w:cs="Arial"/>
                <w:sz w:val="18"/>
                <w:szCs w:val="18"/>
                <w:lang w:eastAsia="ja-JP"/>
              </w:rPr>
            </w:pPr>
            <w:ins w:id="6484" w:author="Verizon" w:date="2020-08-03T14:05:00Z">
              <w:r w:rsidRPr="00077531">
                <w:rPr>
                  <w:rFonts w:ascii="Arial" w:hAnsi="Arial" w:cs="Arial"/>
                  <w:color w:val="000000"/>
                  <w:sz w:val="18"/>
                  <w:szCs w:val="18"/>
                </w:rPr>
                <w:t>DC_n5A-n261I</w:t>
              </w:r>
            </w:ins>
          </w:p>
        </w:tc>
      </w:tr>
      <w:tr w:rsidR="008468FC" w:rsidRPr="00D85AEB" w14:paraId="42050270" w14:textId="77777777" w:rsidTr="00F017CA">
        <w:trPr>
          <w:trHeight w:val="207"/>
          <w:jc w:val="center"/>
          <w:ins w:id="6485" w:author="Verizon" w:date="2020-08-03T14:05:00Z"/>
        </w:trPr>
        <w:tc>
          <w:tcPr>
            <w:tcW w:w="3823" w:type="dxa"/>
            <w:vAlign w:val="center"/>
          </w:tcPr>
          <w:p w14:paraId="16D00830" w14:textId="77777777" w:rsidR="008468FC" w:rsidRPr="00077531" w:rsidRDefault="008468FC" w:rsidP="00F017CA">
            <w:pPr>
              <w:pStyle w:val="NoSpacing"/>
              <w:jc w:val="center"/>
              <w:rPr>
                <w:ins w:id="6486" w:author="Verizon" w:date="2020-08-03T14:05:00Z"/>
                <w:rFonts w:ascii="Arial" w:hAnsi="Arial" w:cs="Arial"/>
                <w:sz w:val="18"/>
                <w:szCs w:val="18"/>
                <w:lang w:eastAsia="ja-JP"/>
              </w:rPr>
            </w:pPr>
            <w:ins w:id="6487" w:author="Verizon" w:date="2020-08-03T14:05:00Z">
              <w:r w:rsidRPr="00077531">
                <w:rPr>
                  <w:rFonts w:ascii="Arial" w:hAnsi="Arial" w:cs="Arial"/>
                  <w:color w:val="000000"/>
                  <w:sz w:val="18"/>
                  <w:szCs w:val="18"/>
                </w:rPr>
                <w:t>DC_n5A-n261(A-G-H)</w:t>
              </w:r>
            </w:ins>
          </w:p>
        </w:tc>
        <w:tc>
          <w:tcPr>
            <w:tcW w:w="3969" w:type="dxa"/>
            <w:vAlign w:val="center"/>
          </w:tcPr>
          <w:p w14:paraId="45D6C951" w14:textId="77777777" w:rsidR="008468FC" w:rsidRPr="00077531" w:rsidRDefault="008468FC" w:rsidP="00F017CA">
            <w:pPr>
              <w:pStyle w:val="NoSpacing"/>
              <w:jc w:val="center"/>
              <w:rPr>
                <w:ins w:id="6488" w:author="Verizon" w:date="2020-08-03T14:05:00Z"/>
                <w:rFonts w:ascii="Arial" w:hAnsi="Arial" w:cs="Arial"/>
                <w:color w:val="000000"/>
                <w:sz w:val="18"/>
                <w:szCs w:val="18"/>
              </w:rPr>
            </w:pPr>
            <w:ins w:id="6489" w:author="Verizon" w:date="2020-08-03T14:05:00Z">
              <w:r w:rsidRPr="00077531">
                <w:rPr>
                  <w:rFonts w:ascii="Arial" w:hAnsi="Arial" w:cs="Arial"/>
                  <w:color w:val="000000"/>
                  <w:sz w:val="18"/>
                  <w:szCs w:val="18"/>
                </w:rPr>
                <w:t>DC_n5A-n261A</w:t>
              </w:r>
            </w:ins>
          </w:p>
          <w:p w14:paraId="5BF604E3" w14:textId="77777777" w:rsidR="008468FC" w:rsidRPr="00077531" w:rsidRDefault="008468FC" w:rsidP="00F017CA">
            <w:pPr>
              <w:pStyle w:val="NoSpacing"/>
              <w:jc w:val="center"/>
              <w:rPr>
                <w:ins w:id="6490" w:author="Verizon" w:date="2020-08-03T14:05:00Z"/>
                <w:rFonts w:ascii="Arial" w:hAnsi="Arial" w:cs="Arial"/>
                <w:color w:val="000000"/>
                <w:sz w:val="18"/>
                <w:szCs w:val="18"/>
              </w:rPr>
            </w:pPr>
            <w:ins w:id="6491" w:author="Verizon" w:date="2020-08-03T14:05:00Z">
              <w:r w:rsidRPr="00077531">
                <w:rPr>
                  <w:rFonts w:ascii="Arial" w:hAnsi="Arial" w:cs="Arial"/>
                  <w:color w:val="000000"/>
                  <w:sz w:val="18"/>
                  <w:szCs w:val="18"/>
                </w:rPr>
                <w:t>DC_n5A-n261G</w:t>
              </w:r>
            </w:ins>
          </w:p>
          <w:p w14:paraId="082657DA" w14:textId="77777777" w:rsidR="008468FC" w:rsidRPr="00077531" w:rsidRDefault="008468FC" w:rsidP="00F017CA">
            <w:pPr>
              <w:pStyle w:val="NoSpacing"/>
              <w:jc w:val="center"/>
              <w:rPr>
                <w:ins w:id="6492" w:author="Verizon" w:date="2020-08-03T14:05:00Z"/>
                <w:rFonts w:ascii="Arial" w:hAnsi="Arial" w:cs="Arial"/>
                <w:sz w:val="18"/>
                <w:szCs w:val="18"/>
                <w:lang w:eastAsia="ja-JP"/>
              </w:rPr>
            </w:pPr>
            <w:ins w:id="6493" w:author="Verizon" w:date="2020-08-03T14:05:00Z">
              <w:r w:rsidRPr="00077531">
                <w:rPr>
                  <w:rFonts w:ascii="Arial" w:hAnsi="Arial" w:cs="Arial"/>
                  <w:color w:val="000000"/>
                  <w:sz w:val="18"/>
                  <w:szCs w:val="18"/>
                </w:rPr>
                <w:t>DC_n5A-n261H</w:t>
              </w:r>
            </w:ins>
          </w:p>
        </w:tc>
      </w:tr>
      <w:tr w:rsidR="008468FC" w:rsidRPr="00D85AEB" w14:paraId="3002FC1D" w14:textId="77777777" w:rsidTr="00F017CA">
        <w:trPr>
          <w:trHeight w:val="207"/>
          <w:jc w:val="center"/>
          <w:ins w:id="6494" w:author="Verizon" w:date="2020-08-03T14:05:00Z"/>
        </w:trPr>
        <w:tc>
          <w:tcPr>
            <w:tcW w:w="3823" w:type="dxa"/>
            <w:vAlign w:val="center"/>
          </w:tcPr>
          <w:p w14:paraId="553B5E06" w14:textId="77777777" w:rsidR="008468FC" w:rsidRPr="00077531" w:rsidRDefault="008468FC" w:rsidP="00F017CA">
            <w:pPr>
              <w:pStyle w:val="NoSpacing"/>
              <w:jc w:val="center"/>
              <w:rPr>
                <w:ins w:id="6495" w:author="Verizon" w:date="2020-08-03T14:05:00Z"/>
                <w:rFonts w:ascii="Arial" w:hAnsi="Arial" w:cs="Arial"/>
                <w:sz w:val="18"/>
                <w:szCs w:val="18"/>
                <w:lang w:eastAsia="ja-JP"/>
              </w:rPr>
            </w:pPr>
            <w:ins w:id="6496" w:author="Verizon" w:date="2020-08-03T14:05:00Z">
              <w:r w:rsidRPr="00077531">
                <w:rPr>
                  <w:rFonts w:ascii="Arial" w:hAnsi="Arial" w:cs="Arial"/>
                  <w:color w:val="000000"/>
                  <w:sz w:val="18"/>
                  <w:szCs w:val="18"/>
                </w:rPr>
                <w:t>DC_n5A-n261(A-G-I)</w:t>
              </w:r>
            </w:ins>
          </w:p>
        </w:tc>
        <w:tc>
          <w:tcPr>
            <w:tcW w:w="3969" w:type="dxa"/>
            <w:vAlign w:val="center"/>
          </w:tcPr>
          <w:p w14:paraId="6192F620" w14:textId="77777777" w:rsidR="008468FC" w:rsidRPr="00077531" w:rsidRDefault="008468FC" w:rsidP="00F017CA">
            <w:pPr>
              <w:pStyle w:val="NoSpacing"/>
              <w:jc w:val="center"/>
              <w:rPr>
                <w:ins w:id="6497" w:author="Verizon" w:date="2020-08-03T14:05:00Z"/>
                <w:rFonts w:ascii="Arial" w:hAnsi="Arial" w:cs="Arial"/>
                <w:color w:val="000000"/>
                <w:sz w:val="18"/>
                <w:szCs w:val="18"/>
              </w:rPr>
            </w:pPr>
            <w:ins w:id="6498" w:author="Verizon" w:date="2020-08-03T14:05:00Z">
              <w:r w:rsidRPr="00077531">
                <w:rPr>
                  <w:rFonts w:ascii="Arial" w:hAnsi="Arial" w:cs="Arial"/>
                  <w:color w:val="000000"/>
                  <w:sz w:val="18"/>
                  <w:szCs w:val="18"/>
                </w:rPr>
                <w:t>DC_n5A-n261A</w:t>
              </w:r>
            </w:ins>
          </w:p>
          <w:p w14:paraId="5DF923AF" w14:textId="77777777" w:rsidR="008468FC" w:rsidRPr="00077531" w:rsidRDefault="008468FC" w:rsidP="00F017CA">
            <w:pPr>
              <w:pStyle w:val="NoSpacing"/>
              <w:jc w:val="center"/>
              <w:rPr>
                <w:ins w:id="6499" w:author="Verizon" w:date="2020-08-03T14:05:00Z"/>
                <w:rFonts w:ascii="Arial" w:hAnsi="Arial" w:cs="Arial"/>
                <w:color w:val="000000"/>
                <w:sz w:val="18"/>
                <w:szCs w:val="18"/>
              </w:rPr>
            </w:pPr>
            <w:ins w:id="6500" w:author="Verizon" w:date="2020-08-03T14:05:00Z">
              <w:r w:rsidRPr="00077531">
                <w:rPr>
                  <w:rFonts w:ascii="Arial" w:hAnsi="Arial" w:cs="Arial"/>
                  <w:color w:val="000000"/>
                  <w:sz w:val="18"/>
                  <w:szCs w:val="18"/>
                </w:rPr>
                <w:t>DC_n5A-n261G</w:t>
              </w:r>
            </w:ins>
          </w:p>
          <w:p w14:paraId="39DAC64B" w14:textId="77777777" w:rsidR="008468FC" w:rsidRPr="00077531" w:rsidRDefault="008468FC" w:rsidP="00F017CA">
            <w:pPr>
              <w:pStyle w:val="NoSpacing"/>
              <w:jc w:val="center"/>
              <w:rPr>
                <w:ins w:id="6501" w:author="Verizon" w:date="2020-08-03T14:05:00Z"/>
                <w:rFonts w:ascii="Arial" w:hAnsi="Arial" w:cs="Arial"/>
                <w:color w:val="000000"/>
                <w:sz w:val="18"/>
                <w:szCs w:val="18"/>
              </w:rPr>
            </w:pPr>
            <w:ins w:id="6502" w:author="Verizon" w:date="2020-08-03T14:05:00Z">
              <w:r w:rsidRPr="00077531">
                <w:rPr>
                  <w:rFonts w:ascii="Arial" w:hAnsi="Arial" w:cs="Arial"/>
                  <w:color w:val="000000"/>
                  <w:sz w:val="18"/>
                  <w:szCs w:val="18"/>
                </w:rPr>
                <w:t>DC_n5A-n261H</w:t>
              </w:r>
            </w:ins>
          </w:p>
          <w:p w14:paraId="18F5FD4C" w14:textId="77777777" w:rsidR="008468FC" w:rsidRPr="00077531" w:rsidRDefault="008468FC" w:rsidP="00F017CA">
            <w:pPr>
              <w:pStyle w:val="NoSpacing"/>
              <w:jc w:val="center"/>
              <w:rPr>
                <w:ins w:id="6503" w:author="Verizon" w:date="2020-08-03T14:05:00Z"/>
                <w:rFonts w:ascii="Arial" w:hAnsi="Arial" w:cs="Arial"/>
                <w:sz w:val="18"/>
                <w:szCs w:val="18"/>
                <w:lang w:eastAsia="ja-JP"/>
              </w:rPr>
            </w:pPr>
            <w:ins w:id="6504" w:author="Verizon" w:date="2020-08-03T14:05:00Z">
              <w:r w:rsidRPr="00077531">
                <w:rPr>
                  <w:rFonts w:ascii="Arial" w:hAnsi="Arial" w:cs="Arial"/>
                  <w:color w:val="000000"/>
                  <w:sz w:val="18"/>
                  <w:szCs w:val="18"/>
                </w:rPr>
                <w:t>DC_n5A-n261I</w:t>
              </w:r>
            </w:ins>
          </w:p>
        </w:tc>
      </w:tr>
      <w:tr w:rsidR="008468FC" w:rsidRPr="00D85AEB" w14:paraId="2BFB5755" w14:textId="77777777" w:rsidTr="00F017CA">
        <w:trPr>
          <w:trHeight w:val="207"/>
          <w:jc w:val="center"/>
          <w:ins w:id="6505" w:author="Verizon" w:date="2020-08-03T14:05:00Z"/>
        </w:trPr>
        <w:tc>
          <w:tcPr>
            <w:tcW w:w="3823" w:type="dxa"/>
            <w:vAlign w:val="center"/>
          </w:tcPr>
          <w:p w14:paraId="7D8EC484" w14:textId="77777777" w:rsidR="008468FC" w:rsidRPr="00077531" w:rsidRDefault="008468FC" w:rsidP="00F017CA">
            <w:pPr>
              <w:pStyle w:val="NoSpacing"/>
              <w:jc w:val="center"/>
              <w:rPr>
                <w:ins w:id="6506" w:author="Verizon" w:date="2020-08-03T14:05:00Z"/>
                <w:rFonts w:ascii="Arial" w:hAnsi="Arial" w:cs="Arial"/>
                <w:sz w:val="18"/>
                <w:szCs w:val="18"/>
                <w:lang w:eastAsia="ja-JP"/>
              </w:rPr>
            </w:pPr>
            <w:ins w:id="6507" w:author="Verizon" w:date="2020-08-03T14:05:00Z">
              <w:r w:rsidRPr="00077531">
                <w:rPr>
                  <w:rFonts w:ascii="Arial" w:hAnsi="Arial" w:cs="Arial"/>
                  <w:color w:val="000000"/>
                  <w:sz w:val="18"/>
                  <w:szCs w:val="18"/>
                </w:rPr>
                <w:t>DC_n5A-n261(2A-H)</w:t>
              </w:r>
            </w:ins>
          </w:p>
        </w:tc>
        <w:tc>
          <w:tcPr>
            <w:tcW w:w="3969" w:type="dxa"/>
            <w:vAlign w:val="center"/>
          </w:tcPr>
          <w:p w14:paraId="6915EFF1" w14:textId="77777777" w:rsidR="008468FC" w:rsidRPr="00077531" w:rsidRDefault="008468FC" w:rsidP="00F017CA">
            <w:pPr>
              <w:pStyle w:val="NoSpacing"/>
              <w:jc w:val="center"/>
              <w:rPr>
                <w:ins w:id="6508" w:author="Verizon" w:date="2020-08-03T14:05:00Z"/>
                <w:rFonts w:ascii="Arial" w:hAnsi="Arial" w:cs="Arial"/>
                <w:color w:val="000000"/>
                <w:sz w:val="18"/>
                <w:szCs w:val="18"/>
              </w:rPr>
            </w:pPr>
            <w:ins w:id="6509" w:author="Verizon" w:date="2020-08-03T14:05:00Z">
              <w:r w:rsidRPr="00077531">
                <w:rPr>
                  <w:rFonts w:ascii="Arial" w:hAnsi="Arial" w:cs="Arial"/>
                  <w:color w:val="000000"/>
                  <w:sz w:val="18"/>
                  <w:szCs w:val="18"/>
                </w:rPr>
                <w:t>DC_n5A-n261A</w:t>
              </w:r>
            </w:ins>
          </w:p>
          <w:p w14:paraId="09A2D149" w14:textId="77777777" w:rsidR="008468FC" w:rsidRPr="00077531" w:rsidRDefault="008468FC" w:rsidP="00F017CA">
            <w:pPr>
              <w:pStyle w:val="NoSpacing"/>
              <w:jc w:val="center"/>
              <w:rPr>
                <w:ins w:id="6510" w:author="Verizon" w:date="2020-08-03T14:05:00Z"/>
                <w:rFonts w:ascii="Arial" w:hAnsi="Arial" w:cs="Arial"/>
                <w:color w:val="000000"/>
                <w:sz w:val="18"/>
                <w:szCs w:val="18"/>
              </w:rPr>
            </w:pPr>
            <w:ins w:id="6511" w:author="Verizon" w:date="2020-08-03T14:05:00Z">
              <w:r w:rsidRPr="00077531">
                <w:rPr>
                  <w:rFonts w:ascii="Arial" w:hAnsi="Arial" w:cs="Arial"/>
                  <w:color w:val="000000"/>
                  <w:sz w:val="18"/>
                  <w:szCs w:val="18"/>
                </w:rPr>
                <w:t>DC_n5A-n261G</w:t>
              </w:r>
            </w:ins>
          </w:p>
          <w:p w14:paraId="4643A41A" w14:textId="77777777" w:rsidR="008468FC" w:rsidRPr="00077531" w:rsidRDefault="008468FC" w:rsidP="00F017CA">
            <w:pPr>
              <w:pStyle w:val="NoSpacing"/>
              <w:jc w:val="center"/>
              <w:rPr>
                <w:ins w:id="6512" w:author="Verizon" w:date="2020-08-03T14:05:00Z"/>
                <w:rFonts w:ascii="Arial" w:hAnsi="Arial" w:cs="Arial"/>
                <w:sz w:val="18"/>
                <w:szCs w:val="18"/>
                <w:lang w:eastAsia="ja-JP"/>
              </w:rPr>
            </w:pPr>
            <w:ins w:id="6513" w:author="Verizon" w:date="2020-08-03T14:05:00Z">
              <w:r w:rsidRPr="00077531">
                <w:rPr>
                  <w:rFonts w:ascii="Arial" w:hAnsi="Arial" w:cs="Arial"/>
                  <w:color w:val="000000"/>
                  <w:sz w:val="18"/>
                  <w:szCs w:val="18"/>
                </w:rPr>
                <w:t>DC_n5A-n261H</w:t>
              </w:r>
            </w:ins>
          </w:p>
        </w:tc>
      </w:tr>
      <w:tr w:rsidR="008468FC" w:rsidRPr="00D85AEB" w14:paraId="72931A38" w14:textId="77777777" w:rsidTr="00F017CA">
        <w:trPr>
          <w:trHeight w:val="207"/>
          <w:jc w:val="center"/>
          <w:ins w:id="6514" w:author="Verizon" w:date="2020-08-03T14:05:00Z"/>
        </w:trPr>
        <w:tc>
          <w:tcPr>
            <w:tcW w:w="3823" w:type="dxa"/>
            <w:vAlign w:val="center"/>
          </w:tcPr>
          <w:p w14:paraId="64522235" w14:textId="77777777" w:rsidR="008468FC" w:rsidRPr="00077531" w:rsidRDefault="008468FC" w:rsidP="00F017CA">
            <w:pPr>
              <w:pStyle w:val="NoSpacing"/>
              <w:jc w:val="center"/>
              <w:rPr>
                <w:ins w:id="6515" w:author="Verizon" w:date="2020-08-03T14:05:00Z"/>
                <w:rFonts w:ascii="Arial" w:hAnsi="Arial" w:cs="Arial"/>
                <w:sz w:val="18"/>
                <w:szCs w:val="18"/>
                <w:lang w:eastAsia="ja-JP"/>
              </w:rPr>
            </w:pPr>
            <w:ins w:id="6516" w:author="Verizon" w:date="2020-08-03T14:05:00Z">
              <w:r w:rsidRPr="00077531">
                <w:rPr>
                  <w:rFonts w:ascii="Arial" w:hAnsi="Arial" w:cs="Arial"/>
                  <w:color w:val="000000"/>
                  <w:sz w:val="18"/>
                  <w:szCs w:val="18"/>
                </w:rPr>
                <w:t>DC_n5A-n261(2A-G)</w:t>
              </w:r>
            </w:ins>
          </w:p>
        </w:tc>
        <w:tc>
          <w:tcPr>
            <w:tcW w:w="3969" w:type="dxa"/>
            <w:vAlign w:val="center"/>
          </w:tcPr>
          <w:p w14:paraId="3DF72C49" w14:textId="77777777" w:rsidR="008468FC" w:rsidRPr="00077531" w:rsidRDefault="008468FC" w:rsidP="00F017CA">
            <w:pPr>
              <w:pStyle w:val="NoSpacing"/>
              <w:jc w:val="center"/>
              <w:rPr>
                <w:ins w:id="6517" w:author="Verizon" w:date="2020-08-03T14:05:00Z"/>
                <w:rFonts w:ascii="Arial" w:hAnsi="Arial" w:cs="Arial"/>
                <w:color w:val="000000"/>
                <w:sz w:val="18"/>
                <w:szCs w:val="18"/>
              </w:rPr>
            </w:pPr>
            <w:ins w:id="6518" w:author="Verizon" w:date="2020-08-03T14:05:00Z">
              <w:r w:rsidRPr="00077531">
                <w:rPr>
                  <w:rFonts w:ascii="Arial" w:hAnsi="Arial" w:cs="Arial"/>
                  <w:color w:val="000000"/>
                  <w:sz w:val="18"/>
                  <w:szCs w:val="18"/>
                </w:rPr>
                <w:t>DC_n5A-n261A</w:t>
              </w:r>
            </w:ins>
          </w:p>
          <w:p w14:paraId="4E6ACEFA" w14:textId="77777777" w:rsidR="008468FC" w:rsidRPr="00077531" w:rsidRDefault="008468FC" w:rsidP="00F017CA">
            <w:pPr>
              <w:pStyle w:val="NoSpacing"/>
              <w:jc w:val="center"/>
              <w:rPr>
                <w:ins w:id="6519" w:author="Verizon" w:date="2020-08-03T14:05:00Z"/>
                <w:rFonts w:ascii="Arial" w:hAnsi="Arial" w:cs="Arial"/>
                <w:sz w:val="18"/>
                <w:szCs w:val="18"/>
                <w:lang w:eastAsia="ja-JP"/>
              </w:rPr>
            </w:pPr>
            <w:ins w:id="6520" w:author="Verizon" w:date="2020-08-03T14:05:00Z">
              <w:r w:rsidRPr="00077531">
                <w:rPr>
                  <w:rFonts w:ascii="Arial" w:hAnsi="Arial" w:cs="Arial"/>
                  <w:color w:val="000000"/>
                  <w:sz w:val="18"/>
                  <w:szCs w:val="18"/>
                </w:rPr>
                <w:t>DC_n5A-n261G</w:t>
              </w:r>
            </w:ins>
          </w:p>
        </w:tc>
      </w:tr>
      <w:tr w:rsidR="008468FC" w:rsidRPr="00D85AEB" w14:paraId="5DF3851C" w14:textId="77777777" w:rsidTr="00F017CA">
        <w:trPr>
          <w:trHeight w:val="207"/>
          <w:jc w:val="center"/>
          <w:ins w:id="6521" w:author="Verizon" w:date="2020-08-03T14:05:00Z"/>
        </w:trPr>
        <w:tc>
          <w:tcPr>
            <w:tcW w:w="3823" w:type="dxa"/>
            <w:vAlign w:val="center"/>
          </w:tcPr>
          <w:p w14:paraId="1061C88A" w14:textId="77777777" w:rsidR="008468FC" w:rsidRPr="00077531" w:rsidRDefault="008468FC" w:rsidP="00F017CA">
            <w:pPr>
              <w:pStyle w:val="NoSpacing"/>
              <w:jc w:val="center"/>
              <w:rPr>
                <w:ins w:id="6522" w:author="Verizon" w:date="2020-08-03T14:05:00Z"/>
                <w:rFonts w:ascii="Arial" w:hAnsi="Arial" w:cs="Arial"/>
                <w:sz w:val="18"/>
                <w:szCs w:val="18"/>
                <w:lang w:eastAsia="ja-JP"/>
              </w:rPr>
            </w:pPr>
            <w:ins w:id="6523" w:author="Verizon" w:date="2020-08-03T14:05:00Z">
              <w:r w:rsidRPr="00077531">
                <w:rPr>
                  <w:rFonts w:ascii="Arial" w:hAnsi="Arial" w:cs="Arial"/>
                  <w:color w:val="000000"/>
                  <w:sz w:val="18"/>
                  <w:szCs w:val="18"/>
                </w:rPr>
                <w:t>DC_n5A-n261(2A-I)</w:t>
              </w:r>
            </w:ins>
          </w:p>
        </w:tc>
        <w:tc>
          <w:tcPr>
            <w:tcW w:w="3969" w:type="dxa"/>
            <w:vAlign w:val="center"/>
          </w:tcPr>
          <w:p w14:paraId="125702B8" w14:textId="77777777" w:rsidR="008468FC" w:rsidRPr="00077531" w:rsidRDefault="008468FC" w:rsidP="00F017CA">
            <w:pPr>
              <w:pStyle w:val="NoSpacing"/>
              <w:jc w:val="center"/>
              <w:rPr>
                <w:ins w:id="6524" w:author="Verizon" w:date="2020-08-03T14:05:00Z"/>
                <w:rFonts w:ascii="Arial" w:hAnsi="Arial" w:cs="Arial"/>
                <w:color w:val="000000"/>
                <w:sz w:val="18"/>
                <w:szCs w:val="18"/>
              </w:rPr>
            </w:pPr>
            <w:ins w:id="6525" w:author="Verizon" w:date="2020-08-03T14:05:00Z">
              <w:r w:rsidRPr="00077531">
                <w:rPr>
                  <w:rFonts w:ascii="Arial" w:hAnsi="Arial" w:cs="Arial"/>
                  <w:color w:val="000000"/>
                  <w:sz w:val="18"/>
                  <w:szCs w:val="18"/>
                </w:rPr>
                <w:t>DC_n5A-n261A</w:t>
              </w:r>
            </w:ins>
          </w:p>
          <w:p w14:paraId="2F10033E" w14:textId="77777777" w:rsidR="008468FC" w:rsidRPr="00077531" w:rsidRDefault="008468FC" w:rsidP="00F017CA">
            <w:pPr>
              <w:pStyle w:val="NoSpacing"/>
              <w:jc w:val="center"/>
              <w:rPr>
                <w:ins w:id="6526" w:author="Verizon" w:date="2020-08-03T14:05:00Z"/>
                <w:rFonts w:ascii="Arial" w:hAnsi="Arial" w:cs="Arial"/>
                <w:color w:val="000000"/>
                <w:sz w:val="18"/>
                <w:szCs w:val="18"/>
              </w:rPr>
            </w:pPr>
            <w:ins w:id="6527" w:author="Verizon" w:date="2020-08-03T14:05:00Z">
              <w:r w:rsidRPr="00077531">
                <w:rPr>
                  <w:rFonts w:ascii="Arial" w:hAnsi="Arial" w:cs="Arial"/>
                  <w:color w:val="000000"/>
                  <w:sz w:val="18"/>
                  <w:szCs w:val="18"/>
                </w:rPr>
                <w:t>DC_n5A-n261G</w:t>
              </w:r>
            </w:ins>
          </w:p>
          <w:p w14:paraId="1459366C" w14:textId="77777777" w:rsidR="008468FC" w:rsidRPr="00077531" w:rsidRDefault="008468FC" w:rsidP="00F017CA">
            <w:pPr>
              <w:pStyle w:val="NoSpacing"/>
              <w:jc w:val="center"/>
              <w:rPr>
                <w:ins w:id="6528" w:author="Verizon" w:date="2020-08-03T14:05:00Z"/>
                <w:rFonts w:ascii="Arial" w:hAnsi="Arial" w:cs="Arial"/>
                <w:color w:val="000000"/>
                <w:sz w:val="18"/>
                <w:szCs w:val="18"/>
              </w:rPr>
            </w:pPr>
            <w:ins w:id="6529" w:author="Verizon" w:date="2020-08-03T14:05:00Z">
              <w:r w:rsidRPr="00077531">
                <w:rPr>
                  <w:rFonts w:ascii="Arial" w:hAnsi="Arial" w:cs="Arial"/>
                  <w:color w:val="000000"/>
                  <w:sz w:val="18"/>
                  <w:szCs w:val="18"/>
                </w:rPr>
                <w:t>DC_n5A-n261H</w:t>
              </w:r>
            </w:ins>
          </w:p>
          <w:p w14:paraId="3D8978FE" w14:textId="77777777" w:rsidR="008468FC" w:rsidRPr="00077531" w:rsidRDefault="008468FC" w:rsidP="00F017CA">
            <w:pPr>
              <w:pStyle w:val="NoSpacing"/>
              <w:jc w:val="center"/>
              <w:rPr>
                <w:ins w:id="6530" w:author="Verizon" w:date="2020-08-03T14:05:00Z"/>
                <w:rFonts w:ascii="Arial" w:hAnsi="Arial" w:cs="Arial"/>
                <w:sz w:val="18"/>
                <w:szCs w:val="18"/>
                <w:lang w:eastAsia="ja-JP"/>
              </w:rPr>
            </w:pPr>
            <w:ins w:id="6531" w:author="Verizon" w:date="2020-08-03T14:05:00Z">
              <w:r w:rsidRPr="00077531">
                <w:rPr>
                  <w:rFonts w:ascii="Arial" w:hAnsi="Arial" w:cs="Arial"/>
                  <w:color w:val="000000"/>
                  <w:sz w:val="18"/>
                  <w:szCs w:val="18"/>
                </w:rPr>
                <w:t>DC_n5A-n261I</w:t>
              </w:r>
            </w:ins>
          </w:p>
        </w:tc>
      </w:tr>
      <w:tr w:rsidR="008468FC" w:rsidRPr="00D85AEB" w14:paraId="60BCDA22" w14:textId="77777777" w:rsidTr="00F017CA">
        <w:trPr>
          <w:trHeight w:val="207"/>
          <w:jc w:val="center"/>
          <w:ins w:id="6532" w:author="Verizon" w:date="2020-08-03T14:05:00Z"/>
        </w:trPr>
        <w:tc>
          <w:tcPr>
            <w:tcW w:w="3823" w:type="dxa"/>
            <w:vAlign w:val="center"/>
          </w:tcPr>
          <w:p w14:paraId="62465F08" w14:textId="77777777" w:rsidR="008468FC" w:rsidRPr="00077531" w:rsidRDefault="008468FC" w:rsidP="00F017CA">
            <w:pPr>
              <w:pStyle w:val="NoSpacing"/>
              <w:jc w:val="center"/>
              <w:rPr>
                <w:ins w:id="6533" w:author="Verizon" w:date="2020-08-03T14:05:00Z"/>
                <w:rFonts w:ascii="Arial" w:hAnsi="Arial" w:cs="Arial"/>
                <w:sz w:val="18"/>
                <w:szCs w:val="18"/>
                <w:lang w:eastAsia="ja-JP"/>
              </w:rPr>
            </w:pPr>
            <w:ins w:id="6534" w:author="Verizon" w:date="2020-08-03T14:05:00Z">
              <w:r w:rsidRPr="00077531">
                <w:rPr>
                  <w:rFonts w:ascii="Arial" w:hAnsi="Arial" w:cs="Arial"/>
                  <w:color w:val="000000"/>
                  <w:sz w:val="18"/>
                  <w:szCs w:val="18"/>
                </w:rPr>
                <w:t>DC_n5A-n261(A-2G)</w:t>
              </w:r>
            </w:ins>
          </w:p>
        </w:tc>
        <w:tc>
          <w:tcPr>
            <w:tcW w:w="3969" w:type="dxa"/>
            <w:vAlign w:val="center"/>
          </w:tcPr>
          <w:p w14:paraId="40B8AA45" w14:textId="77777777" w:rsidR="008468FC" w:rsidRPr="00077531" w:rsidRDefault="008468FC" w:rsidP="00F017CA">
            <w:pPr>
              <w:pStyle w:val="NoSpacing"/>
              <w:jc w:val="center"/>
              <w:rPr>
                <w:ins w:id="6535" w:author="Verizon" w:date="2020-08-03T14:05:00Z"/>
                <w:rFonts w:ascii="Arial" w:hAnsi="Arial" w:cs="Arial"/>
                <w:color w:val="000000"/>
                <w:sz w:val="18"/>
                <w:szCs w:val="18"/>
              </w:rPr>
            </w:pPr>
            <w:ins w:id="6536" w:author="Verizon" w:date="2020-08-03T14:05:00Z">
              <w:r w:rsidRPr="00077531">
                <w:rPr>
                  <w:rFonts w:ascii="Arial" w:hAnsi="Arial" w:cs="Arial"/>
                  <w:color w:val="000000"/>
                  <w:sz w:val="18"/>
                  <w:szCs w:val="18"/>
                </w:rPr>
                <w:t>DC_n5A-n261A</w:t>
              </w:r>
            </w:ins>
          </w:p>
          <w:p w14:paraId="0768F648" w14:textId="77777777" w:rsidR="008468FC" w:rsidRPr="00077531" w:rsidRDefault="008468FC" w:rsidP="00F017CA">
            <w:pPr>
              <w:pStyle w:val="NoSpacing"/>
              <w:jc w:val="center"/>
              <w:rPr>
                <w:ins w:id="6537" w:author="Verizon" w:date="2020-08-03T14:05:00Z"/>
                <w:rFonts w:ascii="Arial" w:hAnsi="Arial" w:cs="Arial"/>
                <w:sz w:val="18"/>
                <w:szCs w:val="18"/>
                <w:lang w:eastAsia="ja-JP"/>
              </w:rPr>
            </w:pPr>
            <w:ins w:id="6538" w:author="Verizon" w:date="2020-08-03T14:05:00Z">
              <w:r w:rsidRPr="00077531">
                <w:rPr>
                  <w:rFonts w:ascii="Arial" w:hAnsi="Arial" w:cs="Arial"/>
                  <w:color w:val="000000"/>
                  <w:sz w:val="18"/>
                  <w:szCs w:val="18"/>
                </w:rPr>
                <w:t>DC_n5A-n261G</w:t>
              </w:r>
            </w:ins>
          </w:p>
        </w:tc>
      </w:tr>
      <w:tr w:rsidR="00BF4966" w:rsidRPr="00D85AEB" w14:paraId="55785761" w14:textId="77777777" w:rsidTr="0092377C">
        <w:trPr>
          <w:trHeight w:val="207"/>
          <w:jc w:val="center"/>
        </w:trPr>
        <w:tc>
          <w:tcPr>
            <w:tcW w:w="3823" w:type="dxa"/>
            <w:vAlign w:val="center"/>
          </w:tcPr>
          <w:p w14:paraId="02311897" w14:textId="77777777" w:rsidR="00BF4966" w:rsidRPr="00D85AEB" w:rsidRDefault="00BF4966" w:rsidP="00BF4966">
            <w:pPr>
              <w:pStyle w:val="TAC"/>
              <w:rPr>
                <w:rFonts w:cs="Arial"/>
                <w:b/>
                <w:szCs w:val="18"/>
                <w:lang w:eastAsia="ja-JP"/>
              </w:rPr>
            </w:pPr>
            <w:r w:rsidRPr="00D85AEB">
              <w:rPr>
                <w:rFonts w:cs="Arial"/>
                <w:szCs w:val="18"/>
                <w:lang w:eastAsia="ja-JP"/>
              </w:rPr>
              <w:t>DC_n28A-n257A</w:t>
            </w:r>
          </w:p>
          <w:p w14:paraId="3089183F" w14:textId="77777777" w:rsidR="00BF4966" w:rsidRPr="00D85AEB" w:rsidRDefault="00BF4966" w:rsidP="00BF4966">
            <w:pPr>
              <w:pStyle w:val="TAC"/>
              <w:rPr>
                <w:rFonts w:cs="Arial"/>
                <w:b/>
                <w:szCs w:val="18"/>
                <w:lang w:eastAsia="ja-JP"/>
              </w:rPr>
            </w:pPr>
            <w:r w:rsidRPr="00D85AEB">
              <w:rPr>
                <w:rFonts w:cs="Arial"/>
                <w:szCs w:val="18"/>
                <w:lang w:eastAsia="ja-JP"/>
              </w:rPr>
              <w:t>DC_n28A-n257D</w:t>
            </w:r>
          </w:p>
          <w:p w14:paraId="1673F5FE" w14:textId="77777777" w:rsidR="00BF4966" w:rsidRPr="00D85AEB" w:rsidRDefault="00BF4966" w:rsidP="00BF4966">
            <w:pPr>
              <w:pStyle w:val="TAC"/>
              <w:rPr>
                <w:rFonts w:cs="Arial"/>
                <w:b/>
                <w:szCs w:val="18"/>
                <w:lang w:eastAsia="ja-JP"/>
              </w:rPr>
            </w:pPr>
            <w:r w:rsidRPr="00D85AEB">
              <w:rPr>
                <w:rFonts w:cs="Arial"/>
                <w:szCs w:val="18"/>
                <w:lang w:eastAsia="ja-JP"/>
              </w:rPr>
              <w:t>DC_n28A-n257G</w:t>
            </w:r>
          </w:p>
          <w:p w14:paraId="79B0D83A" w14:textId="77777777" w:rsidR="00BF4966" w:rsidRPr="00D85AEB" w:rsidRDefault="00BF4966" w:rsidP="00BF4966">
            <w:pPr>
              <w:pStyle w:val="TAC"/>
              <w:rPr>
                <w:rFonts w:cs="Arial"/>
                <w:b/>
                <w:szCs w:val="18"/>
                <w:lang w:eastAsia="ja-JP"/>
              </w:rPr>
            </w:pPr>
            <w:r w:rsidRPr="00D85AEB">
              <w:rPr>
                <w:rFonts w:cs="Arial"/>
                <w:szCs w:val="18"/>
                <w:lang w:eastAsia="ja-JP"/>
              </w:rPr>
              <w:t>DC_n28A-n257H</w:t>
            </w:r>
          </w:p>
          <w:p w14:paraId="106429CD" w14:textId="77777777" w:rsidR="00BF4966" w:rsidRPr="00D85AEB" w:rsidRDefault="00BF4966" w:rsidP="00BF4966">
            <w:pPr>
              <w:pStyle w:val="TAC"/>
              <w:rPr>
                <w:rFonts w:cs="Arial"/>
                <w:szCs w:val="18"/>
                <w:lang w:eastAsia="zh-CN"/>
              </w:rPr>
            </w:pPr>
            <w:r w:rsidRPr="00D85AEB">
              <w:rPr>
                <w:rFonts w:cs="Arial"/>
                <w:szCs w:val="18"/>
                <w:lang w:eastAsia="ja-JP"/>
              </w:rPr>
              <w:t>DC_n28A-n257I</w:t>
            </w:r>
          </w:p>
        </w:tc>
        <w:tc>
          <w:tcPr>
            <w:tcW w:w="3969" w:type="dxa"/>
            <w:vAlign w:val="center"/>
          </w:tcPr>
          <w:p w14:paraId="6DA45358" w14:textId="77777777" w:rsidR="00BF4966" w:rsidRPr="00D85AEB" w:rsidRDefault="00BF4966" w:rsidP="00BF4966">
            <w:pPr>
              <w:pStyle w:val="TAC"/>
              <w:rPr>
                <w:rFonts w:cs="Arial"/>
                <w:b/>
                <w:szCs w:val="18"/>
                <w:lang w:eastAsia="ja-JP"/>
              </w:rPr>
            </w:pPr>
            <w:r w:rsidRPr="00D85AEB">
              <w:rPr>
                <w:rFonts w:cs="Arial"/>
                <w:szCs w:val="18"/>
                <w:lang w:eastAsia="ja-JP"/>
              </w:rPr>
              <w:t>DC_n28A-n257A</w:t>
            </w:r>
          </w:p>
          <w:p w14:paraId="541E47CF" w14:textId="77777777" w:rsidR="00BF4966" w:rsidRPr="00D85AEB" w:rsidRDefault="00BF4966" w:rsidP="00BF4966">
            <w:pPr>
              <w:pStyle w:val="TAC"/>
              <w:rPr>
                <w:rFonts w:cs="Arial"/>
                <w:b/>
                <w:szCs w:val="18"/>
                <w:lang w:eastAsia="ja-JP"/>
              </w:rPr>
            </w:pPr>
            <w:r w:rsidRPr="00D85AEB">
              <w:rPr>
                <w:rFonts w:cs="Arial"/>
                <w:szCs w:val="18"/>
                <w:lang w:eastAsia="ja-JP"/>
              </w:rPr>
              <w:t>DC_n28A-n257D</w:t>
            </w:r>
          </w:p>
          <w:p w14:paraId="28B5BF52" w14:textId="77777777" w:rsidR="00BF4966" w:rsidRPr="00D85AEB" w:rsidRDefault="00BF4966" w:rsidP="00BF4966">
            <w:pPr>
              <w:pStyle w:val="TAC"/>
              <w:rPr>
                <w:rFonts w:cs="Arial"/>
                <w:b/>
                <w:szCs w:val="18"/>
                <w:lang w:eastAsia="ja-JP"/>
              </w:rPr>
            </w:pPr>
            <w:r w:rsidRPr="00D85AEB">
              <w:rPr>
                <w:rFonts w:cs="Arial"/>
                <w:szCs w:val="18"/>
                <w:lang w:eastAsia="ja-JP"/>
              </w:rPr>
              <w:t>DC_n28A-n257G</w:t>
            </w:r>
          </w:p>
          <w:p w14:paraId="5F796E93" w14:textId="77777777" w:rsidR="00BF4966" w:rsidRPr="00D85AEB" w:rsidRDefault="00BF4966" w:rsidP="00BF4966">
            <w:pPr>
              <w:pStyle w:val="TAC"/>
              <w:rPr>
                <w:rFonts w:cs="Arial"/>
                <w:b/>
                <w:szCs w:val="18"/>
                <w:lang w:eastAsia="ja-JP"/>
              </w:rPr>
            </w:pPr>
            <w:r w:rsidRPr="00D85AEB">
              <w:rPr>
                <w:rFonts w:cs="Arial"/>
                <w:szCs w:val="18"/>
                <w:lang w:eastAsia="ja-JP"/>
              </w:rPr>
              <w:t>DC_n28A-n257H</w:t>
            </w:r>
          </w:p>
          <w:p w14:paraId="5093E9AC" w14:textId="77777777" w:rsidR="00BF4966" w:rsidRPr="00D85AEB" w:rsidRDefault="00BF4966" w:rsidP="00BF4966">
            <w:pPr>
              <w:pStyle w:val="TAC"/>
              <w:rPr>
                <w:rFonts w:cs="Arial"/>
                <w:szCs w:val="18"/>
                <w:lang w:eastAsia="zh-CN"/>
              </w:rPr>
            </w:pPr>
            <w:r w:rsidRPr="00D85AEB">
              <w:rPr>
                <w:rFonts w:cs="Arial"/>
                <w:szCs w:val="18"/>
                <w:lang w:eastAsia="ja-JP"/>
              </w:rPr>
              <w:t>DC_n28A-n257I</w:t>
            </w:r>
          </w:p>
        </w:tc>
      </w:tr>
      <w:tr w:rsidR="00B413C5" w:rsidRPr="00D85AEB" w14:paraId="278981BC" w14:textId="77777777" w:rsidTr="00F017CA">
        <w:trPr>
          <w:trHeight w:val="207"/>
          <w:jc w:val="center"/>
          <w:ins w:id="6539" w:author="Verizon" w:date="2020-08-03T15:10:00Z"/>
        </w:trPr>
        <w:tc>
          <w:tcPr>
            <w:tcW w:w="3823" w:type="dxa"/>
            <w:vAlign w:val="center"/>
          </w:tcPr>
          <w:p w14:paraId="51C5867D" w14:textId="77777777" w:rsidR="00B413C5" w:rsidRPr="00955094" w:rsidRDefault="00B413C5" w:rsidP="00F017CA">
            <w:pPr>
              <w:pStyle w:val="NoSpacing"/>
              <w:jc w:val="center"/>
              <w:rPr>
                <w:ins w:id="6540" w:author="Verizon" w:date="2020-08-03T15:10:00Z"/>
                <w:rFonts w:ascii="Arial" w:hAnsi="Arial" w:cs="Arial"/>
                <w:sz w:val="18"/>
                <w:szCs w:val="18"/>
                <w:lang w:eastAsia="ja-JP"/>
              </w:rPr>
            </w:pPr>
            <w:ins w:id="6541" w:author="Verizon" w:date="2020-08-03T15:10:00Z">
              <w:r w:rsidRPr="00955094">
                <w:rPr>
                  <w:rFonts w:ascii="Arial" w:hAnsi="Arial" w:cs="Arial"/>
                  <w:sz w:val="18"/>
                  <w:szCs w:val="18"/>
                  <w:lang w:eastAsia="ja-JP"/>
                </w:rPr>
                <w:t>DC_n66A-n260A</w:t>
              </w:r>
            </w:ins>
          </w:p>
        </w:tc>
        <w:tc>
          <w:tcPr>
            <w:tcW w:w="3969" w:type="dxa"/>
            <w:vAlign w:val="center"/>
          </w:tcPr>
          <w:p w14:paraId="21C54234" w14:textId="77777777" w:rsidR="00B413C5" w:rsidRPr="00955094" w:rsidRDefault="00B413C5" w:rsidP="00F017CA">
            <w:pPr>
              <w:pStyle w:val="NoSpacing"/>
              <w:jc w:val="center"/>
              <w:rPr>
                <w:ins w:id="6542" w:author="Verizon" w:date="2020-08-03T15:10:00Z"/>
                <w:rFonts w:ascii="Arial" w:hAnsi="Arial" w:cs="Arial"/>
                <w:sz w:val="18"/>
                <w:szCs w:val="18"/>
                <w:lang w:eastAsia="ja-JP"/>
              </w:rPr>
            </w:pPr>
            <w:ins w:id="6543" w:author="Verizon" w:date="2020-08-03T15:10:00Z">
              <w:r w:rsidRPr="00955094">
                <w:rPr>
                  <w:rFonts w:ascii="Arial" w:hAnsi="Arial" w:cs="Arial"/>
                  <w:sz w:val="18"/>
                  <w:szCs w:val="18"/>
                  <w:lang w:eastAsia="ja-JP"/>
                </w:rPr>
                <w:t>DC_n66A-n260A</w:t>
              </w:r>
            </w:ins>
          </w:p>
        </w:tc>
      </w:tr>
      <w:tr w:rsidR="00B413C5" w:rsidRPr="00D85AEB" w14:paraId="3BA32EC8" w14:textId="77777777" w:rsidTr="00F017CA">
        <w:trPr>
          <w:trHeight w:val="207"/>
          <w:jc w:val="center"/>
          <w:ins w:id="6544" w:author="Verizon" w:date="2020-08-03T15:10:00Z"/>
        </w:trPr>
        <w:tc>
          <w:tcPr>
            <w:tcW w:w="3823" w:type="dxa"/>
            <w:vAlign w:val="center"/>
          </w:tcPr>
          <w:p w14:paraId="6142CFA7" w14:textId="77777777" w:rsidR="00B413C5" w:rsidRPr="00955094" w:rsidRDefault="00B413C5" w:rsidP="00F017CA">
            <w:pPr>
              <w:pStyle w:val="NoSpacing"/>
              <w:jc w:val="center"/>
              <w:rPr>
                <w:ins w:id="6545" w:author="Verizon" w:date="2020-08-03T15:10:00Z"/>
                <w:rFonts w:ascii="Arial" w:hAnsi="Arial" w:cs="Arial"/>
                <w:sz w:val="18"/>
                <w:szCs w:val="18"/>
                <w:lang w:eastAsia="ja-JP"/>
              </w:rPr>
            </w:pPr>
            <w:ins w:id="6546" w:author="Verizon" w:date="2020-08-03T15:10:00Z">
              <w:r w:rsidRPr="00955094">
                <w:rPr>
                  <w:rFonts w:ascii="Arial" w:hAnsi="Arial" w:cs="Arial"/>
                  <w:sz w:val="18"/>
                  <w:szCs w:val="18"/>
                  <w:lang w:eastAsia="ja-JP"/>
                </w:rPr>
                <w:t>DC_n66A-n260(2A)</w:t>
              </w:r>
            </w:ins>
          </w:p>
        </w:tc>
        <w:tc>
          <w:tcPr>
            <w:tcW w:w="3969" w:type="dxa"/>
            <w:vAlign w:val="center"/>
          </w:tcPr>
          <w:p w14:paraId="5B252903" w14:textId="77777777" w:rsidR="00B413C5" w:rsidRPr="00955094" w:rsidRDefault="00B413C5" w:rsidP="00F017CA">
            <w:pPr>
              <w:pStyle w:val="NoSpacing"/>
              <w:jc w:val="center"/>
              <w:rPr>
                <w:ins w:id="6547" w:author="Verizon" w:date="2020-08-03T15:10:00Z"/>
                <w:rFonts w:ascii="Arial" w:hAnsi="Arial" w:cs="Arial"/>
                <w:sz w:val="18"/>
                <w:szCs w:val="18"/>
                <w:lang w:eastAsia="ja-JP"/>
              </w:rPr>
            </w:pPr>
            <w:ins w:id="6548" w:author="Verizon" w:date="2020-08-03T15:10:00Z">
              <w:r w:rsidRPr="00955094">
                <w:rPr>
                  <w:rFonts w:ascii="Arial" w:hAnsi="Arial" w:cs="Arial"/>
                  <w:sz w:val="18"/>
                  <w:szCs w:val="18"/>
                  <w:lang w:eastAsia="ja-JP"/>
                </w:rPr>
                <w:t>DC_n66A-n260A</w:t>
              </w:r>
            </w:ins>
          </w:p>
        </w:tc>
      </w:tr>
      <w:tr w:rsidR="00B413C5" w:rsidRPr="00D85AEB" w14:paraId="4403FCCF" w14:textId="77777777" w:rsidTr="00F017CA">
        <w:trPr>
          <w:trHeight w:val="207"/>
          <w:jc w:val="center"/>
          <w:ins w:id="6549" w:author="Verizon" w:date="2020-08-03T15:10:00Z"/>
        </w:trPr>
        <w:tc>
          <w:tcPr>
            <w:tcW w:w="3823" w:type="dxa"/>
            <w:vAlign w:val="center"/>
          </w:tcPr>
          <w:p w14:paraId="7E468E90" w14:textId="77777777" w:rsidR="00B413C5" w:rsidRPr="00955094" w:rsidRDefault="00B413C5" w:rsidP="00F017CA">
            <w:pPr>
              <w:pStyle w:val="NoSpacing"/>
              <w:jc w:val="center"/>
              <w:rPr>
                <w:ins w:id="6550" w:author="Verizon" w:date="2020-08-03T15:10:00Z"/>
                <w:rFonts w:ascii="Arial" w:hAnsi="Arial" w:cs="Arial"/>
                <w:sz w:val="18"/>
                <w:szCs w:val="18"/>
                <w:lang w:eastAsia="ja-JP"/>
              </w:rPr>
            </w:pPr>
            <w:ins w:id="6551" w:author="Verizon" w:date="2020-08-03T15:10:00Z">
              <w:r w:rsidRPr="00955094">
                <w:rPr>
                  <w:rFonts w:ascii="Arial" w:hAnsi="Arial" w:cs="Arial"/>
                  <w:sz w:val="18"/>
                  <w:szCs w:val="18"/>
                  <w:lang w:eastAsia="ja-JP"/>
                </w:rPr>
                <w:t>DC_n66A-n260(3A)</w:t>
              </w:r>
            </w:ins>
          </w:p>
        </w:tc>
        <w:tc>
          <w:tcPr>
            <w:tcW w:w="3969" w:type="dxa"/>
            <w:vAlign w:val="center"/>
          </w:tcPr>
          <w:p w14:paraId="73D81755" w14:textId="77777777" w:rsidR="00B413C5" w:rsidRPr="00955094" w:rsidRDefault="00B413C5" w:rsidP="00F017CA">
            <w:pPr>
              <w:pStyle w:val="NoSpacing"/>
              <w:jc w:val="center"/>
              <w:rPr>
                <w:ins w:id="6552" w:author="Verizon" w:date="2020-08-03T15:10:00Z"/>
                <w:rFonts w:ascii="Arial" w:hAnsi="Arial" w:cs="Arial"/>
                <w:sz w:val="18"/>
                <w:szCs w:val="18"/>
                <w:lang w:eastAsia="ja-JP"/>
              </w:rPr>
            </w:pPr>
            <w:ins w:id="6553" w:author="Verizon" w:date="2020-08-03T15:10:00Z">
              <w:r w:rsidRPr="00955094">
                <w:rPr>
                  <w:rFonts w:ascii="Arial" w:hAnsi="Arial" w:cs="Arial"/>
                  <w:sz w:val="18"/>
                  <w:szCs w:val="18"/>
                  <w:lang w:eastAsia="ja-JP"/>
                </w:rPr>
                <w:t>DC_n66A-n260A</w:t>
              </w:r>
            </w:ins>
          </w:p>
        </w:tc>
      </w:tr>
      <w:tr w:rsidR="00B413C5" w:rsidRPr="00D85AEB" w14:paraId="70257C17" w14:textId="77777777" w:rsidTr="00F017CA">
        <w:trPr>
          <w:trHeight w:val="207"/>
          <w:jc w:val="center"/>
          <w:ins w:id="6554" w:author="Verizon" w:date="2020-08-03T15:10:00Z"/>
        </w:trPr>
        <w:tc>
          <w:tcPr>
            <w:tcW w:w="3823" w:type="dxa"/>
            <w:vAlign w:val="center"/>
          </w:tcPr>
          <w:p w14:paraId="68065E73" w14:textId="77777777" w:rsidR="00B413C5" w:rsidRPr="00955094" w:rsidRDefault="00B413C5" w:rsidP="00F017CA">
            <w:pPr>
              <w:pStyle w:val="NoSpacing"/>
              <w:jc w:val="center"/>
              <w:rPr>
                <w:ins w:id="6555" w:author="Verizon" w:date="2020-08-03T15:10:00Z"/>
                <w:rFonts w:ascii="Arial" w:hAnsi="Arial" w:cs="Arial"/>
                <w:sz w:val="18"/>
                <w:szCs w:val="18"/>
                <w:lang w:eastAsia="ja-JP"/>
              </w:rPr>
            </w:pPr>
            <w:ins w:id="6556" w:author="Verizon" w:date="2020-08-03T15:10:00Z">
              <w:r w:rsidRPr="00955094">
                <w:rPr>
                  <w:rFonts w:ascii="Arial" w:hAnsi="Arial" w:cs="Arial"/>
                  <w:sz w:val="18"/>
                  <w:szCs w:val="18"/>
                  <w:lang w:eastAsia="ja-JP"/>
                </w:rPr>
                <w:t>DC_n66A-n260(4A)</w:t>
              </w:r>
            </w:ins>
          </w:p>
        </w:tc>
        <w:tc>
          <w:tcPr>
            <w:tcW w:w="3969" w:type="dxa"/>
            <w:vAlign w:val="center"/>
          </w:tcPr>
          <w:p w14:paraId="57624608" w14:textId="77777777" w:rsidR="00B413C5" w:rsidRPr="00955094" w:rsidRDefault="00B413C5" w:rsidP="00F017CA">
            <w:pPr>
              <w:pStyle w:val="NoSpacing"/>
              <w:jc w:val="center"/>
              <w:rPr>
                <w:ins w:id="6557" w:author="Verizon" w:date="2020-08-03T15:10:00Z"/>
                <w:rFonts w:ascii="Arial" w:hAnsi="Arial" w:cs="Arial"/>
                <w:sz w:val="18"/>
                <w:szCs w:val="18"/>
                <w:lang w:eastAsia="ja-JP"/>
              </w:rPr>
            </w:pPr>
            <w:ins w:id="6558" w:author="Verizon" w:date="2020-08-03T15:10:00Z">
              <w:r w:rsidRPr="00955094">
                <w:rPr>
                  <w:rFonts w:ascii="Arial" w:hAnsi="Arial" w:cs="Arial"/>
                  <w:sz w:val="18"/>
                  <w:szCs w:val="18"/>
                  <w:lang w:eastAsia="ja-JP"/>
                </w:rPr>
                <w:t>DC_n66A-n260A</w:t>
              </w:r>
            </w:ins>
          </w:p>
        </w:tc>
      </w:tr>
      <w:tr w:rsidR="00B413C5" w:rsidRPr="00D85AEB" w14:paraId="29987CFB" w14:textId="77777777" w:rsidTr="00F017CA">
        <w:trPr>
          <w:trHeight w:val="207"/>
          <w:jc w:val="center"/>
          <w:ins w:id="6559" w:author="Verizon" w:date="2020-08-03T15:10:00Z"/>
        </w:trPr>
        <w:tc>
          <w:tcPr>
            <w:tcW w:w="3823" w:type="dxa"/>
            <w:vAlign w:val="center"/>
          </w:tcPr>
          <w:p w14:paraId="691680BA" w14:textId="77777777" w:rsidR="00B413C5" w:rsidRPr="00955094" w:rsidRDefault="00B413C5" w:rsidP="00F017CA">
            <w:pPr>
              <w:pStyle w:val="NoSpacing"/>
              <w:jc w:val="center"/>
              <w:rPr>
                <w:ins w:id="6560" w:author="Verizon" w:date="2020-08-03T15:10:00Z"/>
                <w:rFonts w:ascii="Arial" w:hAnsi="Arial" w:cs="Arial"/>
                <w:sz w:val="18"/>
                <w:szCs w:val="18"/>
                <w:lang w:eastAsia="ja-JP"/>
              </w:rPr>
            </w:pPr>
            <w:ins w:id="6561" w:author="Verizon" w:date="2020-08-03T15:10:00Z">
              <w:r w:rsidRPr="00955094">
                <w:rPr>
                  <w:rFonts w:ascii="Arial" w:hAnsi="Arial" w:cs="Arial"/>
                  <w:sz w:val="18"/>
                  <w:szCs w:val="18"/>
                  <w:lang w:eastAsia="ja-JP"/>
                </w:rPr>
                <w:t>DC_n66A-n260(5A)</w:t>
              </w:r>
            </w:ins>
          </w:p>
        </w:tc>
        <w:tc>
          <w:tcPr>
            <w:tcW w:w="3969" w:type="dxa"/>
            <w:vAlign w:val="center"/>
          </w:tcPr>
          <w:p w14:paraId="1F5561DF" w14:textId="77777777" w:rsidR="00B413C5" w:rsidRPr="00955094" w:rsidRDefault="00B413C5" w:rsidP="00F017CA">
            <w:pPr>
              <w:pStyle w:val="NoSpacing"/>
              <w:jc w:val="center"/>
              <w:rPr>
                <w:ins w:id="6562" w:author="Verizon" w:date="2020-08-03T15:10:00Z"/>
                <w:rFonts w:ascii="Arial" w:hAnsi="Arial" w:cs="Arial"/>
                <w:sz w:val="18"/>
                <w:szCs w:val="18"/>
                <w:lang w:eastAsia="ja-JP"/>
              </w:rPr>
            </w:pPr>
            <w:ins w:id="6563" w:author="Verizon" w:date="2020-08-03T15:10:00Z">
              <w:r w:rsidRPr="00955094">
                <w:rPr>
                  <w:rFonts w:ascii="Arial" w:hAnsi="Arial" w:cs="Arial"/>
                  <w:sz w:val="18"/>
                  <w:szCs w:val="18"/>
                  <w:lang w:eastAsia="ja-JP"/>
                </w:rPr>
                <w:t>DC_n66A-n260A</w:t>
              </w:r>
            </w:ins>
          </w:p>
        </w:tc>
      </w:tr>
      <w:tr w:rsidR="00B413C5" w:rsidRPr="00D85AEB" w14:paraId="33E7B7AE" w14:textId="77777777" w:rsidTr="00F017CA">
        <w:trPr>
          <w:trHeight w:val="207"/>
          <w:jc w:val="center"/>
          <w:ins w:id="6564" w:author="Verizon" w:date="2020-08-03T15:10:00Z"/>
        </w:trPr>
        <w:tc>
          <w:tcPr>
            <w:tcW w:w="3823" w:type="dxa"/>
            <w:vAlign w:val="center"/>
          </w:tcPr>
          <w:p w14:paraId="59FF8246" w14:textId="77777777" w:rsidR="00B413C5" w:rsidRPr="00955094" w:rsidRDefault="00B413C5" w:rsidP="00F017CA">
            <w:pPr>
              <w:pStyle w:val="NoSpacing"/>
              <w:jc w:val="center"/>
              <w:rPr>
                <w:ins w:id="6565" w:author="Verizon" w:date="2020-08-03T15:10:00Z"/>
                <w:rFonts w:ascii="Arial" w:hAnsi="Arial" w:cs="Arial"/>
                <w:sz w:val="18"/>
                <w:szCs w:val="18"/>
                <w:lang w:eastAsia="ja-JP"/>
              </w:rPr>
            </w:pPr>
            <w:ins w:id="6566" w:author="Verizon" w:date="2020-08-03T15:10:00Z">
              <w:r w:rsidRPr="00955094">
                <w:rPr>
                  <w:rFonts w:ascii="Arial" w:hAnsi="Arial" w:cs="Arial"/>
                  <w:sz w:val="18"/>
                  <w:szCs w:val="18"/>
                  <w:lang w:eastAsia="ja-JP"/>
                </w:rPr>
                <w:t>DC_n66A-n260(6A)</w:t>
              </w:r>
            </w:ins>
          </w:p>
        </w:tc>
        <w:tc>
          <w:tcPr>
            <w:tcW w:w="3969" w:type="dxa"/>
            <w:vAlign w:val="center"/>
          </w:tcPr>
          <w:p w14:paraId="3A359025" w14:textId="77777777" w:rsidR="00B413C5" w:rsidRPr="00955094" w:rsidRDefault="00B413C5" w:rsidP="00F017CA">
            <w:pPr>
              <w:pStyle w:val="NoSpacing"/>
              <w:jc w:val="center"/>
              <w:rPr>
                <w:ins w:id="6567" w:author="Verizon" w:date="2020-08-03T15:10:00Z"/>
                <w:rFonts w:ascii="Arial" w:hAnsi="Arial" w:cs="Arial"/>
                <w:sz w:val="18"/>
                <w:szCs w:val="18"/>
                <w:lang w:eastAsia="ja-JP"/>
              </w:rPr>
            </w:pPr>
            <w:ins w:id="6568" w:author="Verizon" w:date="2020-08-03T15:10:00Z">
              <w:r w:rsidRPr="00955094">
                <w:rPr>
                  <w:rFonts w:ascii="Arial" w:hAnsi="Arial" w:cs="Arial"/>
                  <w:sz w:val="18"/>
                  <w:szCs w:val="18"/>
                  <w:lang w:eastAsia="ja-JP"/>
                </w:rPr>
                <w:t>DC_n66A-n260A</w:t>
              </w:r>
            </w:ins>
          </w:p>
        </w:tc>
      </w:tr>
      <w:tr w:rsidR="00B413C5" w:rsidRPr="00D85AEB" w14:paraId="13360C7F" w14:textId="77777777" w:rsidTr="00F017CA">
        <w:trPr>
          <w:trHeight w:val="207"/>
          <w:jc w:val="center"/>
          <w:ins w:id="6569" w:author="Verizon" w:date="2020-08-03T15:10:00Z"/>
        </w:trPr>
        <w:tc>
          <w:tcPr>
            <w:tcW w:w="3823" w:type="dxa"/>
            <w:vAlign w:val="center"/>
          </w:tcPr>
          <w:p w14:paraId="5B7E58B0" w14:textId="77777777" w:rsidR="00B413C5" w:rsidRPr="00955094" w:rsidRDefault="00B413C5" w:rsidP="00F017CA">
            <w:pPr>
              <w:pStyle w:val="NoSpacing"/>
              <w:jc w:val="center"/>
              <w:rPr>
                <w:ins w:id="6570" w:author="Verizon" w:date="2020-08-03T15:10:00Z"/>
                <w:rFonts w:ascii="Arial" w:hAnsi="Arial" w:cs="Arial"/>
                <w:sz w:val="18"/>
                <w:szCs w:val="18"/>
                <w:lang w:eastAsia="ja-JP"/>
              </w:rPr>
            </w:pPr>
            <w:ins w:id="6571" w:author="Verizon" w:date="2020-08-03T15:10:00Z">
              <w:r w:rsidRPr="00955094">
                <w:rPr>
                  <w:rFonts w:ascii="Arial" w:hAnsi="Arial" w:cs="Arial"/>
                  <w:sz w:val="18"/>
                  <w:szCs w:val="18"/>
                  <w:lang w:eastAsia="ja-JP"/>
                </w:rPr>
                <w:t>DC_n66A-n260(7A)</w:t>
              </w:r>
            </w:ins>
          </w:p>
        </w:tc>
        <w:tc>
          <w:tcPr>
            <w:tcW w:w="3969" w:type="dxa"/>
            <w:vAlign w:val="center"/>
          </w:tcPr>
          <w:p w14:paraId="191D46E9" w14:textId="77777777" w:rsidR="00B413C5" w:rsidRPr="00955094" w:rsidRDefault="00B413C5" w:rsidP="00F017CA">
            <w:pPr>
              <w:pStyle w:val="NoSpacing"/>
              <w:jc w:val="center"/>
              <w:rPr>
                <w:ins w:id="6572" w:author="Verizon" w:date="2020-08-03T15:10:00Z"/>
                <w:rFonts w:ascii="Arial" w:hAnsi="Arial" w:cs="Arial"/>
                <w:sz w:val="18"/>
                <w:szCs w:val="18"/>
                <w:lang w:eastAsia="ja-JP"/>
              </w:rPr>
            </w:pPr>
            <w:ins w:id="6573" w:author="Verizon" w:date="2020-08-03T15:10:00Z">
              <w:r w:rsidRPr="00955094">
                <w:rPr>
                  <w:rFonts w:ascii="Arial" w:hAnsi="Arial" w:cs="Arial"/>
                  <w:sz w:val="18"/>
                  <w:szCs w:val="18"/>
                  <w:lang w:eastAsia="ja-JP"/>
                </w:rPr>
                <w:t>DC_n66A-n260A</w:t>
              </w:r>
            </w:ins>
          </w:p>
        </w:tc>
      </w:tr>
      <w:tr w:rsidR="00B413C5" w:rsidRPr="00D85AEB" w14:paraId="71BE4137" w14:textId="77777777" w:rsidTr="00F017CA">
        <w:trPr>
          <w:trHeight w:val="207"/>
          <w:jc w:val="center"/>
          <w:ins w:id="6574" w:author="Verizon" w:date="2020-08-03T15:10:00Z"/>
        </w:trPr>
        <w:tc>
          <w:tcPr>
            <w:tcW w:w="3823" w:type="dxa"/>
            <w:vAlign w:val="center"/>
          </w:tcPr>
          <w:p w14:paraId="1B8A324A" w14:textId="77777777" w:rsidR="00B413C5" w:rsidRPr="00955094" w:rsidRDefault="00B413C5" w:rsidP="00F017CA">
            <w:pPr>
              <w:pStyle w:val="NoSpacing"/>
              <w:jc w:val="center"/>
              <w:rPr>
                <w:ins w:id="6575" w:author="Verizon" w:date="2020-08-03T15:10:00Z"/>
                <w:rFonts w:ascii="Arial" w:hAnsi="Arial" w:cs="Arial"/>
                <w:sz w:val="18"/>
                <w:szCs w:val="18"/>
                <w:lang w:eastAsia="ja-JP"/>
              </w:rPr>
            </w:pPr>
            <w:ins w:id="6576" w:author="Verizon" w:date="2020-08-03T15:10:00Z">
              <w:r w:rsidRPr="00955094">
                <w:rPr>
                  <w:rFonts w:ascii="Arial" w:hAnsi="Arial" w:cs="Arial"/>
                  <w:sz w:val="18"/>
                  <w:szCs w:val="18"/>
                  <w:lang w:eastAsia="ja-JP"/>
                </w:rPr>
                <w:t>DC_n66A-n260(8A)</w:t>
              </w:r>
            </w:ins>
          </w:p>
        </w:tc>
        <w:tc>
          <w:tcPr>
            <w:tcW w:w="3969" w:type="dxa"/>
            <w:vAlign w:val="center"/>
          </w:tcPr>
          <w:p w14:paraId="1FB805AB" w14:textId="77777777" w:rsidR="00B413C5" w:rsidRPr="00955094" w:rsidRDefault="00B413C5" w:rsidP="00F017CA">
            <w:pPr>
              <w:pStyle w:val="NoSpacing"/>
              <w:jc w:val="center"/>
              <w:rPr>
                <w:ins w:id="6577" w:author="Verizon" w:date="2020-08-03T15:10:00Z"/>
                <w:rFonts w:ascii="Arial" w:hAnsi="Arial" w:cs="Arial"/>
                <w:sz w:val="18"/>
                <w:szCs w:val="18"/>
                <w:lang w:eastAsia="ja-JP"/>
              </w:rPr>
            </w:pPr>
            <w:ins w:id="6578" w:author="Verizon" w:date="2020-08-03T15:10:00Z">
              <w:r w:rsidRPr="00955094">
                <w:rPr>
                  <w:rFonts w:ascii="Arial" w:hAnsi="Arial" w:cs="Arial"/>
                  <w:sz w:val="18"/>
                  <w:szCs w:val="18"/>
                  <w:lang w:eastAsia="ja-JP"/>
                </w:rPr>
                <w:t>DC_n66A-n260A</w:t>
              </w:r>
            </w:ins>
          </w:p>
        </w:tc>
      </w:tr>
      <w:tr w:rsidR="00B413C5" w:rsidRPr="00D85AEB" w14:paraId="18EB1D91" w14:textId="77777777" w:rsidTr="00F017CA">
        <w:trPr>
          <w:trHeight w:val="207"/>
          <w:jc w:val="center"/>
          <w:ins w:id="6579" w:author="Verizon" w:date="2020-08-03T15:10:00Z"/>
        </w:trPr>
        <w:tc>
          <w:tcPr>
            <w:tcW w:w="3823" w:type="dxa"/>
            <w:vAlign w:val="center"/>
          </w:tcPr>
          <w:p w14:paraId="2AD8E1DA" w14:textId="77777777" w:rsidR="00B413C5" w:rsidRPr="00955094" w:rsidRDefault="00B413C5" w:rsidP="00F017CA">
            <w:pPr>
              <w:pStyle w:val="NoSpacing"/>
              <w:jc w:val="center"/>
              <w:rPr>
                <w:ins w:id="6580" w:author="Verizon" w:date="2020-08-03T15:10:00Z"/>
                <w:rFonts w:ascii="Arial" w:hAnsi="Arial" w:cs="Arial"/>
                <w:sz w:val="18"/>
                <w:szCs w:val="18"/>
                <w:lang w:eastAsia="ja-JP"/>
              </w:rPr>
            </w:pPr>
            <w:ins w:id="6581" w:author="Verizon" w:date="2020-08-03T15:10:00Z">
              <w:r w:rsidRPr="00955094">
                <w:rPr>
                  <w:rFonts w:ascii="Arial" w:hAnsi="Arial" w:cs="Arial"/>
                  <w:sz w:val="18"/>
                  <w:szCs w:val="18"/>
                  <w:lang w:eastAsia="ja-JP"/>
                </w:rPr>
                <w:t>DC_n66A-n260G</w:t>
              </w:r>
            </w:ins>
          </w:p>
        </w:tc>
        <w:tc>
          <w:tcPr>
            <w:tcW w:w="3969" w:type="dxa"/>
            <w:vAlign w:val="center"/>
          </w:tcPr>
          <w:p w14:paraId="5D5D403C" w14:textId="77777777" w:rsidR="00B413C5" w:rsidRPr="00955094" w:rsidRDefault="00B413C5" w:rsidP="00F017CA">
            <w:pPr>
              <w:pStyle w:val="NoSpacing"/>
              <w:jc w:val="center"/>
              <w:rPr>
                <w:ins w:id="6582" w:author="Verizon" w:date="2020-08-03T15:10:00Z"/>
                <w:rFonts w:ascii="Arial" w:hAnsi="Arial" w:cs="Arial"/>
                <w:sz w:val="18"/>
                <w:szCs w:val="18"/>
              </w:rPr>
            </w:pPr>
            <w:ins w:id="6583" w:author="Verizon" w:date="2020-08-03T15:10:00Z">
              <w:r w:rsidRPr="00955094">
                <w:rPr>
                  <w:rFonts w:ascii="Arial" w:hAnsi="Arial" w:cs="Arial"/>
                  <w:sz w:val="18"/>
                  <w:szCs w:val="18"/>
                </w:rPr>
                <w:t>DC_n66A-n260A</w:t>
              </w:r>
            </w:ins>
          </w:p>
          <w:p w14:paraId="5D76280B" w14:textId="77777777" w:rsidR="00B413C5" w:rsidRPr="00955094" w:rsidRDefault="00B413C5" w:rsidP="00F017CA">
            <w:pPr>
              <w:pStyle w:val="NoSpacing"/>
              <w:jc w:val="center"/>
              <w:rPr>
                <w:ins w:id="6584" w:author="Verizon" w:date="2020-08-03T15:10:00Z"/>
                <w:rFonts w:ascii="Arial" w:hAnsi="Arial" w:cs="Arial"/>
                <w:sz w:val="18"/>
                <w:szCs w:val="18"/>
                <w:lang w:eastAsia="ja-JP"/>
              </w:rPr>
            </w:pPr>
            <w:ins w:id="6585" w:author="Verizon" w:date="2020-08-03T15:10:00Z">
              <w:r w:rsidRPr="00955094">
                <w:rPr>
                  <w:rFonts w:ascii="Arial" w:hAnsi="Arial" w:cs="Arial"/>
                  <w:sz w:val="18"/>
                  <w:szCs w:val="18"/>
                </w:rPr>
                <w:lastRenderedPageBreak/>
                <w:t>DC_n66A-n260G</w:t>
              </w:r>
            </w:ins>
          </w:p>
        </w:tc>
      </w:tr>
      <w:tr w:rsidR="00B413C5" w:rsidRPr="00D85AEB" w14:paraId="35FF28FE" w14:textId="77777777" w:rsidTr="00F017CA">
        <w:trPr>
          <w:trHeight w:val="207"/>
          <w:jc w:val="center"/>
          <w:ins w:id="6586" w:author="Verizon" w:date="2020-08-03T15:10:00Z"/>
        </w:trPr>
        <w:tc>
          <w:tcPr>
            <w:tcW w:w="3823" w:type="dxa"/>
            <w:vAlign w:val="center"/>
          </w:tcPr>
          <w:p w14:paraId="0EDA08EA" w14:textId="77777777" w:rsidR="00B413C5" w:rsidRPr="00955094" w:rsidRDefault="00B413C5" w:rsidP="00F017CA">
            <w:pPr>
              <w:pStyle w:val="NoSpacing"/>
              <w:jc w:val="center"/>
              <w:rPr>
                <w:ins w:id="6587" w:author="Verizon" w:date="2020-08-03T15:10:00Z"/>
                <w:rFonts w:ascii="Arial" w:hAnsi="Arial" w:cs="Arial"/>
                <w:sz w:val="18"/>
                <w:szCs w:val="18"/>
                <w:lang w:eastAsia="ja-JP"/>
              </w:rPr>
            </w:pPr>
            <w:ins w:id="6588" w:author="Verizon" w:date="2020-08-03T15:10:00Z">
              <w:r w:rsidRPr="00955094">
                <w:rPr>
                  <w:rFonts w:ascii="Arial" w:hAnsi="Arial" w:cs="Arial"/>
                  <w:sz w:val="18"/>
                  <w:szCs w:val="18"/>
                  <w:lang w:eastAsia="ja-JP"/>
                </w:rPr>
                <w:lastRenderedPageBreak/>
                <w:t>DC_n66A-n260H</w:t>
              </w:r>
            </w:ins>
          </w:p>
        </w:tc>
        <w:tc>
          <w:tcPr>
            <w:tcW w:w="3969" w:type="dxa"/>
            <w:vAlign w:val="center"/>
          </w:tcPr>
          <w:p w14:paraId="5D94A630" w14:textId="77777777" w:rsidR="00B413C5" w:rsidRPr="00955094" w:rsidRDefault="00B413C5" w:rsidP="00F017CA">
            <w:pPr>
              <w:pStyle w:val="NoSpacing"/>
              <w:jc w:val="center"/>
              <w:rPr>
                <w:ins w:id="6589" w:author="Verizon" w:date="2020-08-03T15:10:00Z"/>
                <w:rFonts w:ascii="Arial" w:hAnsi="Arial" w:cs="Arial"/>
                <w:sz w:val="18"/>
                <w:szCs w:val="18"/>
              </w:rPr>
            </w:pPr>
            <w:ins w:id="6590" w:author="Verizon" w:date="2020-08-03T15:10:00Z">
              <w:r w:rsidRPr="00955094">
                <w:rPr>
                  <w:rFonts w:ascii="Arial" w:hAnsi="Arial" w:cs="Arial"/>
                  <w:sz w:val="18"/>
                  <w:szCs w:val="18"/>
                </w:rPr>
                <w:t>DC_n66A-n260A</w:t>
              </w:r>
            </w:ins>
          </w:p>
          <w:p w14:paraId="2AB86D95" w14:textId="77777777" w:rsidR="00B413C5" w:rsidRDefault="00B413C5" w:rsidP="00F017CA">
            <w:pPr>
              <w:pStyle w:val="NoSpacing"/>
              <w:jc w:val="center"/>
              <w:rPr>
                <w:ins w:id="6591" w:author="Verizon" w:date="2020-08-03T15:10:00Z"/>
                <w:rFonts w:ascii="Arial" w:hAnsi="Arial" w:cs="Arial"/>
                <w:sz w:val="18"/>
                <w:szCs w:val="18"/>
              </w:rPr>
            </w:pPr>
            <w:ins w:id="6592" w:author="Verizon" w:date="2020-08-03T15:10:00Z">
              <w:r w:rsidRPr="00955094">
                <w:rPr>
                  <w:rFonts w:ascii="Arial" w:hAnsi="Arial" w:cs="Arial"/>
                  <w:sz w:val="18"/>
                  <w:szCs w:val="18"/>
                </w:rPr>
                <w:t xml:space="preserve">DC_n66A-n260G </w:t>
              </w:r>
            </w:ins>
          </w:p>
          <w:p w14:paraId="0050C76C" w14:textId="77777777" w:rsidR="00B413C5" w:rsidRPr="00955094" w:rsidRDefault="00B413C5" w:rsidP="00F017CA">
            <w:pPr>
              <w:pStyle w:val="NoSpacing"/>
              <w:jc w:val="center"/>
              <w:rPr>
                <w:ins w:id="6593" w:author="Verizon" w:date="2020-08-03T15:10:00Z"/>
                <w:rFonts w:ascii="Arial" w:hAnsi="Arial" w:cs="Arial"/>
                <w:sz w:val="18"/>
                <w:szCs w:val="18"/>
                <w:lang w:eastAsia="ja-JP"/>
              </w:rPr>
            </w:pPr>
            <w:ins w:id="6594" w:author="Verizon" w:date="2020-08-03T15:10:00Z">
              <w:r w:rsidRPr="00955094">
                <w:rPr>
                  <w:rFonts w:ascii="Arial" w:hAnsi="Arial" w:cs="Arial"/>
                  <w:sz w:val="18"/>
                  <w:szCs w:val="18"/>
                </w:rPr>
                <w:t>DC_n66A-n260H</w:t>
              </w:r>
            </w:ins>
          </w:p>
        </w:tc>
      </w:tr>
      <w:tr w:rsidR="00B413C5" w:rsidRPr="00D85AEB" w14:paraId="3CF69C23" w14:textId="77777777" w:rsidTr="00F017CA">
        <w:trPr>
          <w:trHeight w:val="207"/>
          <w:jc w:val="center"/>
          <w:ins w:id="6595" w:author="Verizon" w:date="2020-08-03T15:10:00Z"/>
        </w:trPr>
        <w:tc>
          <w:tcPr>
            <w:tcW w:w="3823" w:type="dxa"/>
            <w:vAlign w:val="center"/>
          </w:tcPr>
          <w:p w14:paraId="18D458F1" w14:textId="77777777" w:rsidR="00B413C5" w:rsidRPr="00955094" w:rsidRDefault="00B413C5" w:rsidP="00F017CA">
            <w:pPr>
              <w:pStyle w:val="NoSpacing"/>
              <w:jc w:val="center"/>
              <w:rPr>
                <w:ins w:id="6596" w:author="Verizon" w:date="2020-08-03T15:10:00Z"/>
                <w:rFonts w:ascii="Arial" w:hAnsi="Arial" w:cs="Arial"/>
                <w:sz w:val="18"/>
                <w:szCs w:val="18"/>
                <w:lang w:eastAsia="ja-JP"/>
              </w:rPr>
            </w:pPr>
            <w:ins w:id="6597" w:author="Verizon" w:date="2020-08-03T15:10:00Z">
              <w:r w:rsidRPr="00955094">
                <w:rPr>
                  <w:rFonts w:ascii="Arial" w:hAnsi="Arial" w:cs="Arial"/>
                  <w:sz w:val="18"/>
                  <w:szCs w:val="18"/>
                  <w:lang w:eastAsia="ja-JP"/>
                </w:rPr>
                <w:t>DC_n66A-n260I</w:t>
              </w:r>
            </w:ins>
          </w:p>
        </w:tc>
        <w:tc>
          <w:tcPr>
            <w:tcW w:w="3969" w:type="dxa"/>
            <w:vAlign w:val="center"/>
          </w:tcPr>
          <w:p w14:paraId="2564CE0C" w14:textId="77777777" w:rsidR="00B413C5" w:rsidRPr="00955094" w:rsidRDefault="00B413C5" w:rsidP="00F017CA">
            <w:pPr>
              <w:pStyle w:val="NoSpacing"/>
              <w:jc w:val="center"/>
              <w:rPr>
                <w:ins w:id="6598" w:author="Verizon" w:date="2020-08-03T15:10:00Z"/>
                <w:rFonts w:ascii="Arial" w:hAnsi="Arial" w:cs="Arial"/>
                <w:sz w:val="18"/>
                <w:szCs w:val="18"/>
              </w:rPr>
            </w:pPr>
            <w:ins w:id="6599" w:author="Verizon" w:date="2020-08-03T15:10:00Z">
              <w:r w:rsidRPr="00955094">
                <w:rPr>
                  <w:rFonts w:ascii="Arial" w:hAnsi="Arial" w:cs="Arial"/>
                  <w:sz w:val="18"/>
                  <w:szCs w:val="18"/>
                </w:rPr>
                <w:t>DC_n66A-n260A</w:t>
              </w:r>
            </w:ins>
          </w:p>
          <w:p w14:paraId="27417A8D" w14:textId="77777777" w:rsidR="00B413C5" w:rsidRPr="00955094" w:rsidRDefault="00B413C5" w:rsidP="00F017CA">
            <w:pPr>
              <w:pStyle w:val="NoSpacing"/>
              <w:jc w:val="center"/>
              <w:rPr>
                <w:ins w:id="6600" w:author="Verizon" w:date="2020-08-03T15:10:00Z"/>
                <w:rFonts w:ascii="Arial" w:hAnsi="Arial" w:cs="Arial"/>
                <w:sz w:val="18"/>
                <w:szCs w:val="18"/>
              </w:rPr>
            </w:pPr>
            <w:ins w:id="6601" w:author="Verizon" w:date="2020-08-03T15:10:00Z">
              <w:r w:rsidRPr="00955094">
                <w:rPr>
                  <w:rFonts w:ascii="Arial" w:hAnsi="Arial" w:cs="Arial"/>
                  <w:sz w:val="18"/>
                  <w:szCs w:val="18"/>
                </w:rPr>
                <w:t>DC_n66A-n260G</w:t>
              </w:r>
            </w:ins>
          </w:p>
          <w:p w14:paraId="1607450C" w14:textId="77777777" w:rsidR="00B413C5" w:rsidRPr="00955094" w:rsidRDefault="00B413C5" w:rsidP="00F017CA">
            <w:pPr>
              <w:pStyle w:val="NoSpacing"/>
              <w:jc w:val="center"/>
              <w:rPr>
                <w:ins w:id="6602" w:author="Verizon" w:date="2020-08-03T15:10:00Z"/>
                <w:rFonts w:ascii="Arial" w:hAnsi="Arial" w:cs="Arial"/>
                <w:sz w:val="18"/>
                <w:szCs w:val="18"/>
              </w:rPr>
            </w:pPr>
            <w:ins w:id="6603" w:author="Verizon" w:date="2020-08-03T15:10:00Z">
              <w:r w:rsidRPr="00955094">
                <w:rPr>
                  <w:rFonts w:ascii="Arial" w:hAnsi="Arial" w:cs="Arial"/>
                  <w:sz w:val="18"/>
                  <w:szCs w:val="18"/>
                </w:rPr>
                <w:t>DC_n66A-n260H</w:t>
              </w:r>
            </w:ins>
          </w:p>
          <w:p w14:paraId="2FF09E53" w14:textId="77777777" w:rsidR="00B413C5" w:rsidRPr="00955094" w:rsidRDefault="00B413C5" w:rsidP="00F017CA">
            <w:pPr>
              <w:pStyle w:val="NoSpacing"/>
              <w:jc w:val="center"/>
              <w:rPr>
                <w:ins w:id="6604" w:author="Verizon" w:date="2020-08-03T15:10:00Z"/>
                <w:rFonts w:ascii="Arial" w:hAnsi="Arial" w:cs="Arial"/>
                <w:sz w:val="18"/>
                <w:szCs w:val="18"/>
                <w:lang w:eastAsia="ja-JP"/>
              </w:rPr>
            </w:pPr>
            <w:ins w:id="6605" w:author="Verizon" w:date="2020-08-03T15:10:00Z">
              <w:r w:rsidRPr="00955094">
                <w:rPr>
                  <w:rFonts w:ascii="Arial" w:hAnsi="Arial" w:cs="Arial"/>
                  <w:sz w:val="18"/>
                  <w:szCs w:val="18"/>
                </w:rPr>
                <w:t>DC_n66A-n260I</w:t>
              </w:r>
            </w:ins>
          </w:p>
        </w:tc>
      </w:tr>
      <w:tr w:rsidR="00B413C5" w:rsidRPr="00D85AEB" w14:paraId="6BAA1902" w14:textId="77777777" w:rsidTr="00F017CA">
        <w:trPr>
          <w:trHeight w:val="207"/>
          <w:jc w:val="center"/>
          <w:ins w:id="6606" w:author="Verizon" w:date="2020-08-03T15:10:00Z"/>
        </w:trPr>
        <w:tc>
          <w:tcPr>
            <w:tcW w:w="3823" w:type="dxa"/>
            <w:vAlign w:val="center"/>
          </w:tcPr>
          <w:p w14:paraId="5BD0B737" w14:textId="77777777" w:rsidR="00B413C5" w:rsidRPr="00955094" w:rsidRDefault="00B413C5" w:rsidP="00F017CA">
            <w:pPr>
              <w:pStyle w:val="NoSpacing"/>
              <w:jc w:val="center"/>
              <w:rPr>
                <w:ins w:id="6607" w:author="Verizon" w:date="2020-08-03T15:10:00Z"/>
                <w:rFonts w:ascii="Arial" w:hAnsi="Arial" w:cs="Arial"/>
                <w:sz w:val="18"/>
                <w:szCs w:val="18"/>
                <w:lang w:eastAsia="ja-JP"/>
              </w:rPr>
            </w:pPr>
            <w:ins w:id="6608" w:author="Verizon" w:date="2020-08-03T15:10:00Z">
              <w:r w:rsidRPr="00955094">
                <w:rPr>
                  <w:rFonts w:ascii="Arial" w:hAnsi="Arial" w:cs="Arial"/>
                  <w:sz w:val="18"/>
                  <w:szCs w:val="18"/>
                  <w:lang w:eastAsia="ja-JP"/>
                </w:rPr>
                <w:t>DC_n66A-n260J</w:t>
              </w:r>
            </w:ins>
          </w:p>
        </w:tc>
        <w:tc>
          <w:tcPr>
            <w:tcW w:w="3969" w:type="dxa"/>
            <w:vAlign w:val="center"/>
          </w:tcPr>
          <w:p w14:paraId="7111A446" w14:textId="77777777" w:rsidR="00B413C5" w:rsidRPr="00955094" w:rsidRDefault="00B413C5" w:rsidP="00F017CA">
            <w:pPr>
              <w:pStyle w:val="NoSpacing"/>
              <w:jc w:val="center"/>
              <w:rPr>
                <w:ins w:id="6609" w:author="Verizon" w:date="2020-08-03T15:10:00Z"/>
                <w:rFonts w:ascii="Arial" w:hAnsi="Arial" w:cs="Arial"/>
                <w:sz w:val="18"/>
                <w:szCs w:val="18"/>
              </w:rPr>
            </w:pPr>
            <w:ins w:id="6610" w:author="Verizon" w:date="2020-08-03T15:10:00Z">
              <w:r w:rsidRPr="00955094">
                <w:rPr>
                  <w:rFonts w:ascii="Arial" w:hAnsi="Arial" w:cs="Arial"/>
                  <w:sz w:val="18"/>
                  <w:szCs w:val="18"/>
                </w:rPr>
                <w:t>DC_n66A-n260A</w:t>
              </w:r>
            </w:ins>
          </w:p>
          <w:p w14:paraId="4CD815D4" w14:textId="77777777" w:rsidR="00B413C5" w:rsidRDefault="00B413C5" w:rsidP="00F017CA">
            <w:pPr>
              <w:pStyle w:val="NoSpacing"/>
              <w:jc w:val="center"/>
              <w:rPr>
                <w:ins w:id="6611" w:author="Verizon" w:date="2020-08-03T15:10:00Z"/>
                <w:rFonts w:ascii="Arial" w:hAnsi="Arial" w:cs="Arial"/>
                <w:sz w:val="18"/>
                <w:szCs w:val="18"/>
              </w:rPr>
            </w:pPr>
            <w:ins w:id="6612" w:author="Verizon" w:date="2020-08-03T15:10:00Z">
              <w:r w:rsidRPr="00955094">
                <w:rPr>
                  <w:rFonts w:ascii="Arial" w:hAnsi="Arial" w:cs="Arial"/>
                  <w:sz w:val="18"/>
                  <w:szCs w:val="18"/>
                </w:rPr>
                <w:t xml:space="preserve">DC_n66A-n260G </w:t>
              </w:r>
            </w:ins>
          </w:p>
          <w:p w14:paraId="18CA3E5C" w14:textId="77777777" w:rsidR="00B413C5" w:rsidRPr="00955094" w:rsidRDefault="00B413C5" w:rsidP="00F017CA">
            <w:pPr>
              <w:pStyle w:val="NoSpacing"/>
              <w:jc w:val="center"/>
              <w:rPr>
                <w:ins w:id="6613" w:author="Verizon" w:date="2020-08-03T15:10:00Z"/>
                <w:rFonts w:ascii="Arial" w:hAnsi="Arial" w:cs="Arial"/>
                <w:sz w:val="18"/>
                <w:szCs w:val="18"/>
              </w:rPr>
            </w:pPr>
            <w:ins w:id="6614" w:author="Verizon" w:date="2020-08-03T15:10:00Z">
              <w:r w:rsidRPr="00955094">
                <w:rPr>
                  <w:rFonts w:ascii="Arial" w:hAnsi="Arial" w:cs="Arial"/>
                  <w:sz w:val="18"/>
                  <w:szCs w:val="18"/>
                </w:rPr>
                <w:t>DC_n66A-n260H</w:t>
              </w:r>
            </w:ins>
          </w:p>
          <w:p w14:paraId="21C708D2" w14:textId="77777777" w:rsidR="00B413C5" w:rsidRPr="00955094" w:rsidRDefault="00B413C5" w:rsidP="00F017CA">
            <w:pPr>
              <w:pStyle w:val="NoSpacing"/>
              <w:jc w:val="center"/>
              <w:rPr>
                <w:ins w:id="6615" w:author="Verizon" w:date="2020-08-03T15:10:00Z"/>
                <w:rFonts w:ascii="Arial" w:hAnsi="Arial" w:cs="Arial"/>
                <w:sz w:val="18"/>
                <w:szCs w:val="18"/>
                <w:lang w:eastAsia="ja-JP"/>
              </w:rPr>
            </w:pPr>
            <w:ins w:id="6616" w:author="Verizon" w:date="2020-08-03T15:10:00Z">
              <w:r w:rsidRPr="00955094">
                <w:rPr>
                  <w:rFonts w:ascii="Arial" w:hAnsi="Arial" w:cs="Arial"/>
                  <w:sz w:val="18"/>
                  <w:szCs w:val="18"/>
                </w:rPr>
                <w:t>DC_n66A-n260I</w:t>
              </w:r>
            </w:ins>
          </w:p>
        </w:tc>
      </w:tr>
      <w:tr w:rsidR="00B413C5" w:rsidRPr="00D85AEB" w14:paraId="7DEA4856" w14:textId="77777777" w:rsidTr="00F017CA">
        <w:trPr>
          <w:trHeight w:val="207"/>
          <w:jc w:val="center"/>
          <w:ins w:id="6617" w:author="Verizon" w:date="2020-08-03T15:10:00Z"/>
        </w:trPr>
        <w:tc>
          <w:tcPr>
            <w:tcW w:w="3823" w:type="dxa"/>
            <w:vAlign w:val="center"/>
          </w:tcPr>
          <w:p w14:paraId="778E4ED2" w14:textId="77777777" w:rsidR="00B413C5" w:rsidRPr="00955094" w:rsidRDefault="00B413C5" w:rsidP="00F017CA">
            <w:pPr>
              <w:pStyle w:val="NoSpacing"/>
              <w:jc w:val="center"/>
              <w:rPr>
                <w:ins w:id="6618" w:author="Verizon" w:date="2020-08-03T15:10:00Z"/>
                <w:rFonts w:ascii="Arial" w:hAnsi="Arial" w:cs="Arial"/>
                <w:sz w:val="18"/>
                <w:szCs w:val="18"/>
                <w:lang w:eastAsia="ja-JP"/>
              </w:rPr>
            </w:pPr>
            <w:ins w:id="6619" w:author="Verizon" w:date="2020-08-03T15:10:00Z">
              <w:r w:rsidRPr="00955094">
                <w:rPr>
                  <w:rFonts w:ascii="Arial" w:hAnsi="Arial" w:cs="Arial"/>
                  <w:sz w:val="18"/>
                  <w:szCs w:val="18"/>
                  <w:lang w:eastAsia="ja-JP"/>
                </w:rPr>
                <w:t>DC_n66A-n260K</w:t>
              </w:r>
            </w:ins>
          </w:p>
        </w:tc>
        <w:tc>
          <w:tcPr>
            <w:tcW w:w="3969" w:type="dxa"/>
            <w:vAlign w:val="center"/>
          </w:tcPr>
          <w:p w14:paraId="2972BA1D" w14:textId="77777777" w:rsidR="00B413C5" w:rsidRPr="00955094" w:rsidRDefault="00B413C5" w:rsidP="00F017CA">
            <w:pPr>
              <w:pStyle w:val="NoSpacing"/>
              <w:jc w:val="center"/>
              <w:rPr>
                <w:ins w:id="6620" w:author="Verizon" w:date="2020-08-03T15:10:00Z"/>
                <w:rFonts w:ascii="Arial" w:hAnsi="Arial" w:cs="Arial"/>
                <w:sz w:val="18"/>
                <w:szCs w:val="18"/>
              </w:rPr>
            </w:pPr>
            <w:ins w:id="6621" w:author="Verizon" w:date="2020-08-03T15:10:00Z">
              <w:r w:rsidRPr="00955094">
                <w:rPr>
                  <w:rFonts w:ascii="Arial" w:hAnsi="Arial" w:cs="Arial"/>
                  <w:sz w:val="18"/>
                  <w:szCs w:val="18"/>
                </w:rPr>
                <w:t>DC_n66A-n260A</w:t>
              </w:r>
            </w:ins>
          </w:p>
          <w:p w14:paraId="315AACB3" w14:textId="77777777" w:rsidR="00B413C5" w:rsidRPr="00955094" w:rsidRDefault="00B413C5" w:rsidP="00F017CA">
            <w:pPr>
              <w:pStyle w:val="NoSpacing"/>
              <w:jc w:val="center"/>
              <w:rPr>
                <w:ins w:id="6622" w:author="Verizon" w:date="2020-08-03T15:10:00Z"/>
                <w:rFonts w:ascii="Arial" w:hAnsi="Arial" w:cs="Arial"/>
                <w:sz w:val="18"/>
                <w:szCs w:val="18"/>
              </w:rPr>
            </w:pPr>
            <w:ins w:id="6623" w:author="Verizon" w:date="2020-08-03T15:10:00Z">
              <w:r w:rsidRPr="00955094">
                <w:rPr>
                  <w:rFonts w:ascii="Arial" w:hAnsi="Arial" w:cs="Arial"/>
                  <w:sz w:val="18"/>
                  <w:szCs w:val="18"/>
                </w:rPr>
                <w:t>DC_n66A-n260G</w:t>
              </w:r>
            </w:ins>
          </w:p>
          <w:p w14:paraId="7EA01169" w14:textId="77777777" w:rsidR="00B413C5" w:rsidRPr="00955094" w:rsidRDefault="00B413C5" w:rsidP="00F017CA">
            <w:pPr>
              <w:pStyle w:val="NoSpacing"/>
              <w:jc w:val="center"/>
              <w:rPr>
                <w:ins w:id="6624" w:author="Verizon" w:date="2020-08-03T15:10:00Z"/>
                <w:rFonts w:ascii="Arial" w:hAnsi="Arial" w:cs="Arial"/>
                <w:sz w:val="18"/>
                <w:szCs w:val="18"/>
              </w:rPr>
            </w:pPr>
            <w:ins w:id="6625" w:author="Verizon" w:date="2020-08-03T15:10:00Z">
              <w:r w:rsidRPr="00955094">
                <w:rPr>
                  <w:rFonts w:ascii="Arial" w:hAnsi="Arial" w:cs="Arial"/>
                  <w:sz w:val="18"/>
                  <w:szCs w:val="18"/>
                </w:rPr>
                <w:t>DC_n66A-n260H</w:t>
              </w:r>
            </w:ins>
          </w:p>
          <w:p w14:paraId="5DC8E6CC" w14:textId="77777777" w:rsidR="00B413C5" w:rsidRPr="00955094" w:rsidRDefault="00B413C5" w:rsidP="00F017CA">
            <w:pPr>
              <w:pStyle w:val="NoSpacing"/>
              <w:jc w:val="center"/>
              <w:rPr>
                <w:ins w:id="6626" w:author="Verizon" w:date="2020-08-03T15:10:00Z"/>
                <w:rFonts w:ascii="Arial" w:hAnsi="Arial" w:cs="Arial"/>
                <w:sz w:val="18"/>
                <w:szCs w:val="18"/>
              </w:rPr>
            </w:pPr>
            <w:ins w:id="6627" w:author="Verizon" w:date="2020-08-03T15:10:00Z">
              <w:r w:rsidRPr="00955094">
                <w:rPr>
                  <w:rFonts w:ascii="Arial" w:hAnsi="Arial" w:cs="Arial"/>
                  <w:sz w:val="18"/>
                  <w:szCs w:val="18"/>
                </w:rPr>
                <w:t>DC_n66A-n260I</w:t>
              </w:r>
            </w:ins>
          </w:p>
          <w:p w14:paraId="7F4B1179" w14:textId="77777777" w:rsidR="00B413C5" w:rsidRPr="00955094" w:rsidRDefault="00B413C5" w:rsidP="00F017CA">
            <w:pPr>
              <w:pStyle w:val="NoSpacing"/>
              <w:jc w:val="center"/>
              <w:rPr>
                <w:ins w:id="6628" w:author="Verizon" w:date="2020-08-03T15:10:00Z"/>
                <w:rFonts w:ascii="Arial" w:hAnsi="Arial" w:cs="Arial"/>
                <w:sz w:val="18"/>
                <w:szCs w:val="18"/>
                <w:lang w:eastAsia="ja-JP"/>
              </w:rPr>
            </w:pPr>
            <w:ins w:id="6629" w:author="Verizon" w:date="2020-08-03T15:10:00Z">
              <w:r w:rsidRPr="00955094">
                <w:rPr>
                  <w:rFonts w:ascii="Arial" w:hAnsi="Arial" w:cs="Arial"/>
                  <w:sz w:val="18"/>
                  <w:szCs w:val="18"/>
                </w:rPr>
                <w:t>DC_n66A-n260K</w:t>
              </w:r>
            </w:ins>
          </w:p>
        </w:tc>
      </w:tr>
      <w:tr w:rsidR="00B413C5" w:rsidRPr="00D85AEB" w14:paraId="1F8415A2" w14:textId="77777777" w:rsidTr="00F017CA">
        <w:trPr>
          <w:trHeight w:val="207"/>
          <w:jc w:val="center"/>
          <w:ins w:id="6630" w:author="Verizon" w:date="2020-08-03T15:10:00Z"/>
        </w:trPr>
        <w:tc>
          <w:tcPr>
            <w:tcW w:w="3823" w:type="dxa"/>
            <w:vAlign w:val="center"/>
          </w:tcPr>
          <w:p w14:paraId="1FE61556" w14:textId="77777777" w:rsidR="00B413C5" w:rsidRPr="00955094" w:rsidRDefault="00B413C5" w:rsidP="00F017CA">
            <w:pPr>
              <w:pStyle w:val="NoSpacing"/>
              <w:jc w:val="center"/>
              <w:rPr>
                <w:ins w:id="6631" w:author="Verizon" w:date="2020-08-03T15:10:00Z"/>
                <w:rFonts w:ascii="Arial" w:hAnsi="Arial" w:cs="Arial"/>
                <w:sz w:val="18"/>
                <w:szCs w:val="18"/>
                <w:lang w:eastAsia="ja-JP"/>
              </w:rPr>
            </w:pPr>
            <w:ins w:id="6632" w:author="Verizon" w:date="2020-08-03T15:10:00Z">
              <w:r w:rsidRPr="00955094">
                <w:rPr>
                  <w:rFonts w:ascii="Arial" w:hAnsi="Arial" w:cs="Arial"/>
                  <w:sz w:val="18"/>
                  <w:szCs w:val="18"/>
                  <w:lang w:eastAsia="ja-JP"/>
                </w:rPr>
                <w:t>DC_n66A-n260L</w:t>
              </w:r>
            </w:ins>
          </w:p>
        </w:tc>
        <w:tc>
          <w:tcPr>
            <w:tcW w:w="3969" w:type="dxa"/>
            <w:vAlign w:val="center"/>
          </w:tcPr>
          <w:p w14:paraId="58CD5517" w14:textId="77777777" w:rsidR="00B413C5" w:rsidRPr="00955094" w:rsidRDefault="00B413C5" w:rsidP="00F017CA">
            <w:pPr>
              <w:pStyle w:val="NoSpacing"/>
              <w:jc w:val="center"/>
              <w:rPr>
                <w:ins w:id="6633" w:author="Verizon" w:date="2020-08-03T15:10:00Z"/>
                <w:rFonts w:ascii="Arial" w:hAnsi="Arial" w:cs="Arial"/>
                <w:sz w:val="18"/>
                <w:szCs w:val="18"/>
              </w:rPr>
            </w:pPr>
            <w:ins w:id="6634" w:author="Verizon" w:date="2020-08-03T15:10:00Z">
              <w:r w:rsidRPr="00955094">
                <w:rPr>
                  <w:rFonts w:ascii="Arial" w:hAnsi="Arial" w:cs="Arial"/>
                  <w:sz w:val="18"/>
                  <w:szCs w:val="18"/>
                </w:rPr>
                <w:t>DC_n66A-n260A</w:t>
              </w:r>
            </w:ins>
          </w:p>
          <w:p w14:paraId="58462CD2" w14:textId="77777777" w:rsidR="00B413C5" w:rsidRPr="00955094" w:rsidRDefault="00B413C5" w:rsidP="00F017CA">
            <w:pPr>
              <w:pStyle w:val="NoSpacing"/>
              <w:jc w:val="center"/>
              <w:rPr>
                <w:ins w:id="6635" w:author="Verizon" w:date="2020-08-03T15:10:00Z"/>
                <w:rFonts w:ascii="Arial" w:hAnsi="Arial" w:cs="Arial"/>
                <w:sz w:val="18"/>
                <w:szCs w:val="18"/>
              </w:rPr>
            </w:pPr>
            <w:ins w:id="6636" w:author="Verizon" w:date="2020-08-03T15:10:00Z">
              <w:r w:rsidRPr="00955094">
                <w:rPr>
                  <w:rFonts w:ascii="Arial" w:hAnsi="Arial" w:cs="Arial"/>
                  <w:sz w:val="18"/>
                  <w:szCs w:val="18"/>
                </w:rPr>
                <w:t>DC_n66A-n260G</w:t>
              </w:r>
            </w:ins>
          </w:p>
          <w:p w14:paraId="1732497C" w14:textId="77777777" w:rsidR="00B413C5" w:rsidRPr="00955094" w:rsidRDefault="00B413C5" w:rsidP="00F017CA">
            <w:pPr>
              <w:pStyle w:val="NoSpacing"/>
              <w:jc w:val="center"/>
              <w:rPr>
                <w:ins w:id="6637" w:author="Verizon" w:date="2020-08-03T15:10:00Z"/>
                <w:rFonts w:ascii="Arial" w:hAnsi="Arial" w:cs="Arial"/>
                <w:sz w:val="18"/>
                <w:szCs w:val="18"/>
              </w:rPr>
            </w:pPr>
            <w:ins w:id="6638" w:author="Verizon" w:date="2020-08-03T15:10:00Z">
              <w:r w:rsidRPr="00955094">
                <w:rPr>
                  <w:rFonts w:ascii="Arial" w:hAnsi="Arial" w:cs="Arial"/>
                  <w:sz w:val="18"/>
                  <w:szCs w:val="18"/>
                </w:rPr>
                <w:t>DC_n66A-n260H</w:t>
              </w:r>
            </w:ins>
          </w:p>
          <w:p w14:paraId="7F39E1AD" w14:textId="77777777" w:rsidR="00B413C5" w:rsidRPr="00955094" w:rsidRDefault="00B413C5" w:rsidP="00F017CA">
            <w:pPr>
              <w:pStyle w:val="NoSpacing"/>
              <w:jc w:val="center"/>
              <w:rPr>
                <w:ins w:id="6639" w:author="Verizon" w:date="2020-08-03T15:10:00Z"/>
                <w:rFonts w:ascii="Arial" w:hAnsi="Arial" w:cs="Arial"/>
                <w:sz w:val="18"/>
                <w:szCs w:val="18"/>
              </w:rPr>
            </w:pPr>
            <w:ins w:id="6640" w:author="Verizon" w:date="2020-08-03T15:10:00Z">
              <w:r w:rsidRPr="00955094">
                <w:rPr>
                  <w:rFonts w:ascii="Arial" w:hAnsi="Arial" w:cs="Arial"/>
                  <w:sz w:val="18"/>
                  <w:szCs w:val="18"/>
                </w:rPr>
                <w:t>DC_n66A-n260I</w:t>
              </w:r>
            </w:ins>
          </w:p>
          <w:p w14:paraId="6A939C90" w14:textId="77777777" w:rsidR="00B413C5" w:rsidRPr="00955094" w:rsidRDefault="00B413C5" w:rsidP="00F017CA">
            <w:pPr>
              <w:pStyle w:val="NoSpacing"/>
              <w:jc w:val="center"/>
              <w:rPr>
                <w:ins w:id="6641" w:author="Verizon" w:date="2020-08-03T15:10:00Z"/>
                <w:rFonts w:ascii="Arial" w:hAnsi="Arial" w:cs="Arial"/>
                <w:sz w:val="18"/>
                <w:szCs w:val="18"/>
              </w:rPr>
            </w:pPr>
            <w:ins w:id="6642" w:author="Verizon" w:date="2020-08-03T15:10:00Z">
              <w:r w:rsidRPr="00955094">
                <w:rPr>
                  <w:rFonts w:ascii="Arial" w:hAnsi="Arial" w:cs="Arial"/>
                  <w:sz w:val="18"/>
                  <w:szCs w:val="18"/>
                </w:rPr>
                <w:t>DC_n66A-n260K</w:t>
              </w:r>
            </w:ins>
          </w:p>
          <w:p w14:paraId="3BEA1DC0" w14:textId="77777777" w:rsidR="00B413C5" w:rsidRPr="00955094" w:rsidRDefault="00B413C5" w:rsidP="00F017CA">
            <w:pPr>
              <w:pStyle w:val="NoSpacing"/>
              <w:jc w:val="center"/>
              <w:rPr>
                <w:ins w:id="6643" w:author="Verizon" w:date="2020-08-03T15:10:00Z"/>
                <w:rFonts w:ascii="Arial" w:hAnsi="Arial" w:cs="Arial"/>
                <w:sz w:val="18"/>
                <w:szCs w:val="18"/>
                <w:lang w:eastAsia="ja-JP"/>
              </w:rPr>
            </w:pPr>
            <w:ins w:id="6644" w:author="Verizon" w:date="2020-08-03T15:10:00Z">
              <w:r w:rsidRPr="00955094">
                <w:rPr>
                  <w:rFonts w:ascii="Arial" w:hAnsi="Arial" w:cs="Arial"/>
                  <w:sz w:val="18"/>
                  <w:szCs w:val="18"/>
                </w:rPr>
                <w:t>DC_n66A-n260L</w:t>
              </w:r>
            </w:ins>
          </w:p>
        </w:tc>
      </w:tr>
      <w:tr w:rsidR="00B413C5" w:rsidRPr="00D85AEB" w14:paraId="4BE11C07" w14:textId="77777777" w:rsidTr="00F017CA">
        <w:trPr>
          <w:trHeight w:val="207"/>
          <w:jc w:val="center"/>
          <w:ins w:id="6645" w:author="Verizon" w:date="2020-08-03T15:10:00Z"/>
        </w:trPr>
        <w:tc>
          <w:tcPr>
            <w:tcW w:w="3823" w:type="dxa"/>
            <w:vAlign w:val="center"/>
          </w:tcPr>
          <w:p w14:paraId="293EBB40" w14:textId="77777777" w:rsidR="00B413C5" w:rsidRPr="00955094" w:rsidRDefault="00B413C5" w:rsidP="00F017CA">
            <w:pPr>
              <w:pStyle w:val="NoSpacing"/>
              <w:jc w:val="center"/>
              <w:rPr>
                <w:ins w:id="6646" w:author="Verizon" w:date="2020-08-03T15:10:00Z"/>
                <w:rFonts w:ascii="Arial" w:hAnsi="Arial" w:cs="Arial"/>
                <w:sz w:val="18"/>
                <w:szCs w:val="18"/>
                <w:lang w:eastAsia="ja-JP"/>
              </w:rPr>
            </w:pPr>
            <w:ins w:id="6647" w:author="Verizon" w:date="2020-08-03T15:10:00Z">
              <w:r w:rsidRPr="00955094">
                <w:rPr>
                  <w:rFonts w:ascii="Arial" w:hAnsi="Arial" w:cs="Arial"/>
                  <w:sz w:val="18"/>
                  <w:szCs w:val="18"/>
                  <w:lang w:eastAsia="ja-JP"/>
                </w:rPr>
                <w:t>DC_n66A-n260M</w:t>
              </w:r>
            </w:ins>
          </w:p>
        </w:tc>
        <w:tc>
          <w:tcPr>
            <w:tcW w:w="3969" w:type="dxa"/>
            <w:vAlign w:val="center"/>
          </w:tcPr>
          <w:p w14:paraId="66A24018" w14:textId="77777777" w:rsidR="00B413C5" w:rsidRPr="00955094" w:rsidRDefault="00B413C5" w:rsidP="00F017CA">
            <w:pPr>
              <w:pStyle w:val="NoSpacing"/>
              <w:jc w:val="center"/>
              <w:rPr>
                <w:ins w:id="6648" w:author="Verizon" w:date="2020-08-03T15:10:00Z"/>
                <w:rFonts w:ascii="Arial" w:hAnsi="Arial" w:cs="Arial"/>
                <w:sz w:val="18"/>
                <w:szCs w:val="18"/>
              </w:rPr>
            </w:pPr>
            <w:ins w:id="6649" w:author="Verizon" w:date="2020-08-03T15:10:00Z">
              <w:r w:rsidRPr="00955094">
                <w:rPr>
                  <w:rFonts w:ascii="Arial" w:hAnsi="Arial" w:cs="Arial"/>
                  <w:sz w:val="18"/>
                  <w:szCs w:val="18"/>
                </w:rPr>
                <w:t>DC_n66A-n260A</w:t>
              </w:r>
            </w:ins>
          </w:p>
          <w:p w14:paraId="7981BB3F" w14:textId="77777777" w:rsidR="00B413C5" w:rsidRPr="00955094" w:rsidRDefault="00B413C5" w:rsidP="00F017CA">
            <w:pPr>
              <w:pStyle w:val="NoSpacing"/>
              <w:jc w:val="center"/>
              <w:rPr>
                <w:ins w:id="6650" w:author="Verizon" w:date="2020-08-03T15:10:00Z"/>
                <w:rFonts w:ascii="Arial" w:hAnsi="Arial" w:cs="Arial"/>
                <w:sz w:val="18"/>
                <w:szCs w:val="18"/>
              </w:rPr>
            </w:pPr>
            <w:ins w:id="6651" w:author="Verizon" w:date="2020-08-03T15:10:00Z">
              <w:r w:rsidRPr="00955094">
                <w:rPr>
                  <w:rFonts w:ascii="Arial" w:hAnsi="Arial" w:cs="Arial"/>
                  <w:sz w:val="18"/>
                  <w:szCs w:val="18"/>
                </w:rPr>
                <w:t>DC_n66A-n260G</w:t>
              </w:r>
            </w:ins>
          </w:p>
          <w:p w14:paraId="00F95AA0" w14:textId="77777777" w:rsidR="00B413C5" w:rsidRDefault="00B413C5" w:rsidP="00F017CA">
            <w:pPr>
              <w:pStyle w:val="NoSpacing"/>
              <w:jc w:val="center"/>
              <w:rPr>
                <w:ins w:id="6652" w:author="Verizon" w:date="2020-08-03T15:10:00Z"/>
                <w:rFonts w:ascii="Arial" w:hAnsi="Arial" w:cs="Arial"/>
                <w:sz w:val="18"/>
                <w:szCs w:val="18"/>
              </w:rPr>
            </w:pPr>
            <w:ins w:id="6653" w:author="Verizon" w:date="2020-08-03T15:10:00Z">
              <w:r w:rsidRPr="00955094">
                <w:rPr>
                  <w:rFonts w:ascii="Arial" w:hAnsi="Arial" w:cs="Arial"/>
                  <w:sz w:val="18"/>
                  <w:szCs w:val="18"/>
                </w:rPr>
                <w:t xml:space="preserve">DC_n66A-n260H </w:t>
              </w:r>
            </w:ins>
          </w:p>
          <w:p w14:paraId="79164D9D" w14:textId="77777777" w:rsidR="00B413C5" w:rsidRPr="00955094" w:rsidRDefault="00B413C5" w:rsidP="00F017CA">
            <w:pPr>
              <w:pStyle w:val="NoSpacing"/>
              <w:jc w:val="center"/>
              <w:rPr>
                <w:ins w:id="6654" w:author="Verizon" w:date="2020-08-03T15:10:00Z"/>
                <w:rFonts w:ascii="Arial" w:hAnsi="Arial" w:cs="Arial"/>
                <w:sz w:val="18"/>
                <w:szCs w:val="18"/>
              </w:rPr>
            </w:pPr>
            <w:ins w:id="6655" w:author="Verizon" w:date="2020-08-03T15:10:00Z">
              <w:r w:rsidRPr="00955094">
                <w:rPr>
                  <w:rFonts w:ascii="Arial" w:hAnsi="Arial" w:cs="Arial"/>
                  <w:sz w:val="18"/>
                  <w:szCs w:val="18"/>
                </w:rPr>
                <w:t>DC_n66A-n260I</w:t>
              </w:r>
            </w:ins>
          </w:p>
          <w:p w14:paraId="67AC87A8" w14:textId="77777777" w:rsidR="00B413C5" w:rsidRPr="00955094" w:rsidRDefault="00B413C5" w:rsidP="00F017CA">
            <w:pPr>
              <w:pStyle w:val="NoSpacing"/>
              <w:jc w:val="center"/>
              <w:rPr>
                <w:ins w:id="6656" w:author="Verizon" w:date="2020-08-03T15:10:00Z"/>
                <w:rFonts w:ascii="Arial" w:hAnsi="Arial" w:cs="Arial"/>
                <w:sz w:val="18"/>
                <w:szCs w:val="18"/>
              </w:rPr>
            </w:pPr>
            <w:ins w:id="6657" w:author="Verizon" w:date="2020-08-03T15:10:00Z">
              <w:r w:rsidRPr="00955094">
                <w:rPr>
                  <w:rFonts w:ascii="Arial" w:hAnsi="Arial" w:cs="Arial"/>
                  <w:sz w:val="18"/>
                  <w:szCs w:val="18"/>
                </w:rPr>
                <w:t>DC_n66A-n260K</w:t>
              </w:r>
            </w:ins>
          </w:p>
          <w:p w14:paraId="60DD1491" w14:textId="77777777" w:rsidR="00B413C5" w:rsidRPr="00955094" w:rsidRDefault="00B413C5" w:rsidP="00F017CA">
            <w:pPr>
              <w:pStyle w:val="NoSpacing"/>
              <w:jc w:val="center"/>
              <w:rPr>
                <w:ins w:id="6658" w:author="Verizon" w:date="2020-08-03T15:10:00Z"/>
                <w:rFonts w:ascii="Arial" w:hAnsi="Arial" w:cs="Arial"/>
                <w:sz w:val="18"/>
                <w:szCs w:val="18"/>
              </w:rPr>
            </w:pPr>
            <w:ins w:id="6659" w:author="Verizon" w:date="2020-08-03T15:10:00Z">
              <w:r w:rsidRPr="00955094">
                <w:rPr>
                  <w:rFonts w:ascii="Arial" w:hAnsi="Arial" w:cs="Arial"/>
                  <w:sz w:val="18"/>
                  <w:szCs w:val="18"/>
                </w:rPr>
                <w:t>DC_n66A-n260L</w:t>
              </w:r>
            </w:ins>
          </w:p>
          <w:p w14:paraId="1C6AE508" w14:textId="77777777" w:rsidR="00B413C5" w:rsidRPr="00955094" w:rsidRDefault="00B413C5" w:rsidP="00F017CA">
            <w:pPr>
              <w:pStyle w:val="NoSpacing"/>
              <w:jc w:val="center"/>
              <w:rPr>
                <w:ins w:id="6660" w:author="Verizon" w:date="2020-08-03T15:10:00Z"/>
                <w:rFonts w:ascii="Arial" w:hAnsi="Arial" w:cs="Arial"/>
                <w:sz w:val="18"/>
                <w:szCs w:val="18"/>
                <w:lang w:eastAsia="ja-JP"/>
              </w:rPr>
            </w:pPr>
            <w:ins w:id="6661" w:author="Verizon" w:date="2020-08-03T15:10:00Z">
              <w:r w:rsidRPr="00955094">
                <w:rPr>
                  <w:rFonts w:ascii="Arial" w:hAnsi="Arial" w:cs="Arial"/>
                  <w:sz w:val="18"/>
                  <w:szCs w:val="18"/>
                </w:rPr>
                <w:t>DC_n66A-n260M</w:t>
              </w:r>
              <w:r>
                <w:rPr>
                  <w:rFonts w:ascii="Arial" w:hAnsi="Arial" w:cs="Arial"/>
                  <w:sz w:val="18"/>
                  <w:szCs w:val="18"/>
                </w:rPr>
                <w:t xml:space="preserve"> </w:t>
              </w:r>
            </w:ins>
          </w:p>
        </w:tc>
      </w:tr>
      <w:tr w:rsidR="00D63750" w:rsidRPr="00D85AEB" w14:paraId="707E5275" w14:textId="77777777" w:rsidTr="00F017CA">
        <w:trPr>
          <w:trHeight w:val="207"/>
          <w:jc w:val="center"/>
          <w:ins w:id="6662" w:author="Verizon" w:date="2020-08-03T15:17:00Z"/>
        </w:trPr>
        <w:tc>
          <w:tcPr>
            <w:tcW w:w="3823" w:type="dxa"/>
            <w:vAlign w:val="center"/>
          </w:tcPr>
          <w:p w14:paraId="4F58F394" w14:textId="77777777" w:rsidR="00D63750" w:rsidRPr="00E95A6F" w:rsidRDefault="00D63750" w:rsidP="00F017CA">
            <w:pPr>
              <w:pStyle w:val="NoSpacing"/>
              <w:jc w:val="center"/>
              <w:rPr>
                <w:ins w:id="6663" w:author="Verizon" w:date="2020-08-03T15:17:00Z"/>
                <w:rFonts w:ascii="Arial" w:hAnsi="Arial" w:cs="Arial"/>
                <w:sz w:val="18"/>
                <w:szCs w:val="18"/>
                <w:lang w:eastAsia="zh-CN"/>
              </w:rPr>
            </w:pPr>
            <w:ins w:id="6664" w:author="Verizon" w:date="2020-08-03T15:17:00Z">
              <w:r w:rsidRPr="00E95A6F">
                <w:rPr>
                  <w:rFonts w:ascii="Arial" w:hAnsi="Arial" w:cs="Arial"/>
                  <w:sz w:val="18"/>
                  <w:szCs w:val="18"/>
                  <w:lang w:eastAsia="ja-JP"/>
                </w:rPr>
                <w:t>DC_n66A-n261A</w:t>
              </w:r>
            </w:ins>
          </w:p>
        </w:tc>
        <w:tc>
          <w:tcPr>
            <w:tcW w:w="3969" w:type="dxa"/>
            <w:vAlign w:val="center"/>
          </w:tcPr>
          <w:p w14:paraId="22855799" w14:textId="77777777" w:rsidR="00D63750" w:rsidRPr="00E95A6F" w:rsidRDefault="00D63750" w:rsidP="00F017CA">
            <w:pPr>
              <w:pStyle w:val="NoSpacing"/>
              <w:jc w:val="center"/>
              <w:rPr>
                <w:ins w:id="6665" w:author="Verizon" w:date="2020-08-03T15:17:00Z"/>
                <w:rFonts w:ascii="Arial" w:hAnsi="Arial" w:cs="Arial"/>
                <w:sz w:val="18"/>
                <w:szCs w:val="18"/>
                <w:lang w:eastAsia="zh-CN"/>
              </w:rPr>
            </w:pPr>
            <w:ins w:id="6666" w:author="Verizon" w:date="2020-08-03T15:17:00Z">
              <w:r w:rsidRPr="00E95A6F">
                <w:rPr>
                  <w:rFonts w:ascii="Arial" w:hAnsi="Arial" w:cs="Arial"/>
                  <w:sz w:val="18"/>
                  <w:szCs w:val="18"/>
                  <w:lang w:eastAsia="ja-JP"/>
                </w:rPr>
                <w:t>DC_n66A-n261A</w:t>
              </w:r>
            </w:ins>
          </w:p>
        </w:tc>
      </w:tr>
      <w:tr w:rsidR="00D63750" w:rsidRPr="00D85AEB" w14:paraId="3611AC64" w14:textId="77777777" w:rsidTr="00F017CA">
        <w:trPr>
          <w:trHeight w:val="207"/>
          <w:jc w:val="center"/>
          <w:ins w:id="6667" w:author="Verizon" w:date="2020-08-03T15:17:00Z"/>
        </w:trPr>
        <w:tc>
          <w:tcPr>
            <w:tcW w:w="3823" w:type="dxa"/>
            <w:vAlign w:val="center"/>
          </w:tcPr>
          <w:p w14:paraId="392E5674" w14:textId="77777777" w:rsidR="00D63750" w:rsidRPr="00E95A6F" w:rsidRDefault="00D63750" w:rsidP="00F017CA">
            <w:pPr>
              <w:pStyle w:val="NoSpacing"/>
              <w:jc w:val="center"/>
              <w:rPr>
                <w:ins w:id="6668" w:author="Verizon" w:date="2020-08-03T15:17:00Z"/>
                <w:rFonts w:ascii="Arial" w:hAnsi="Arial" w:cs="Arial"/>
                <w:sz w:val="18"/>
                <w:szCs w:val="18"/>
                <w:lang w:eastAsia="zh-CN"/>
              </w:rPr>
            </w:pPr>
            <w:ins w:id="6669" w:author="Verizon" w:date="2020-08-03T15:17:00Z">
              <w:r w:rsidRPr="00E95A6F">
                <w:rPr>
                  <w:rFonts w:ascii="Arial" w:eastAsia="SimSun" w:hAnsi="Arial" w:cs="Arial"/>
                  <w:sz w:val="18"/>
                  <w:szCs w:val="18"/>
                  <w:lang w:eastAsia="ja-JP"/>
                </w:rPr>
                <w:t>DC_n66A-n261(2A)</w:t>
              </w:r>
            </w:ins>
          </w:p>
        </w:tc>
        <w:tc>
          <w:tcPr>
            <w:tcW w:w="3969" w:type="dxa"/>
            <w:vAlign w:val="center"/>
          </w:tcPr>
          <w:p w14:paraId="41B77509" w14:textId="77777777" w:rsidR="00D63750" w:rsidRPr="00E95A6F" w:rsidRDefault="00D63750" w:rsidP="00F017CA">
            <w:pPr>
              <w:pStyle w:val="NoSpacing"/>
              <w:jc w:val="center"/>
              <w:rPr>
                <w:ins w:id="6670" w:author="Verizon" w:date="2020-08-03T15:17:00Z"/>
                <w:rFonts w:ascii="Arial" w:hAnsi="Arial" w:cs="Arial"/>
                <w:sz w:val="18"/>
                <w:szCs w:val="18"/>
                <w:lang w:eastAsia="zh-CN"/>
              </w:rPr>
            </w:pPr>
            <w:ins w:id="6671" w:author="Verizon" w:date="2020-08-03T15:17:00Z">
              <w:r w:rsidRPr="00E95A6F">
                <w:rPr>
                  <w:rFonts w:ascii="Arial" w:eastAsia="SimSun" w:hAnsi="Arial" w:cs="Arial"/>
                  <w:sz w:val="18"/>
                  <w:szCs w:val="18"/>
                  <w:lang w:eastAsia="ja-JP"/>
                </w:rPr>
                <w:t>DC_n66A-n261A</w:t>
              </w:r>
            </w:ins>
          </w:p>
        </w:tc>
      </w:tr>
      <w:tr w:rsidR="00D63750" w:rsidRPr="00D85AEB" w14:paraId="289B5B44" w14:textId="77777777" w:rsidTr="00F017CA">
        <w:trPr>
          <w:trHeight w:val="207"/>
          <w:jc w:val="center"/>
          <w:ins w:id="6672" w:author="Verizon" w:date="2020-08-03T15:17:00Z"/>
        </w:trPr>
        <w:tc>
          <w:tcPr>
            <w:tcW w:w="3823" w:type="dxa"/>
            <w:vAlign w:val="center"/>
          </w:tcPr>
          <w:p w14:paraId="5F0F552A" w14:textId="77777777" w:rsidR="00D63750" w:rsidRPr="00E95A6F" w:rsidRDefault="00D63750" w:rsidP="00F017CA">
            <w:pPr>
              <w:pStyle w:val="NoSpacing"/>
              <w:jc w:val="center"/>
              <w:rPr>
                <w:ins w:id="6673" w:author="Verizon" w:date="2020-08-03T15:17:00Z"/>
                <w:rFonts w:ascii="Arial" w:hAnsi="Arial" w:cs="Arial"/>
                <w:sz w:val="18"/>
                <w:szCs w:val="18"/>
                <w:lang w:eastAsia="zh-CN"/>
              </w:rPr>
            </w:pPr>
            <w:ins w:id="6674" w:author="Verizon" w:date="2020-08-03T15:17:00Z">
              <w:r w:rsidRPr="00E95A6F">
                <w:rPr>
                  <w:rFonts w:ascii="Arial" w:eastAsia="SimSun" w:hAnsi="Arial" w:cs="Arial"/>
                  <w:sz w:val="18"/>
                  <w:szCs w:val="18"/>
                  <w:lang w:eastAsia="ja-JP"/>
                </w:rPr>
                <w:t>DC_n66A-n261(3A)</w:t>
              </w:r>
            </w:ins>
          </w:p>
        </w:tc>
        <w:tc>
          <w:tcPr>
            <w:tcW w:w="3969" w:type="dxa"/>
            <w:vAlign w:val="center"/>
          </w:tcPr>
          <w:p w14:paraId="6A43081E" w14:textId="77777777" w:rsidR="00D63750" w:rsidRPr="00E95A6F" w:rsidRDefault="00D63750" w:rsidP="00F017CA">
            <w:pPr>
              <w:pStyle w:val="NoSpacing"/>
              <w:jc w:val="center"/>
              <w:rPr>
                <w:ins w:id="6675" w:author="Verizon" w:date="2020-08-03T15:17:00Z"/>
                <w:rFonts w:ascii="Arial" w:hAnsi="Arial" w:cs="Arial"/>
                <w:sz w:val="18"/>
                <w:szCs w:val="18"/>
                <w:lang w:eastAsia="zh-CN"/>
              </w:rPr>
            </w:pPr>
            <w:ins w:id="6676" w:author="Verizon" w:date="2020-08-03T15:17:00Z">
              <w:r w:rsidRPr="00E95A6F">
                <w:rPr>
                  <w:rFonts w:ascii="Arial" w:eastAsia="SimSun" w:hAnsi="Arial" w:cs="Arial"/>
                  <w:sz w:val="18"/>
                  <w:szCs w:val="18"/>
                  <w:lang w:eastAsia="ja-JP"/>
                </w:rPr>
                <w:t>DC_n66A-n261A</w:t>
              </w:r>
            </w:ins>
          </w:p>
        </w:tc>
      </w:tr>
      <w:tr w:rsidR="00D63750" w:rsidRPr="00D85AEB" w14:paraId="33170F26" w14:textId="77777777" w:rsidTr="00F017CA">
        <w:trPr>
          <w:trHeight w:val="207"/>
          <w:jc w:val="center"/>
          <w:ins w:id="6677" w:author="Verizon" w:date="2020-08-03T15:17:00Z"/>
        </w:trPr>
        <w:tc>
          <w:tcPr>
            <w:tcW w:w="3823" w:type="dxa"/>
            <w:vAlign w:val="center"/>
          </w:tcPr>
          <w:p w14:paraId="6B08F68C" w14:textId="77777777" w:rsidR="00D63750" w:rsidRPr="00E95A6F" w:rsidRDefault="00D63750" w:rsidP="00F017CA">
            <w:pPr>
              <w:pStyle w:val="NoSpacing"/>
              <w:jc w:val="center"/>
              <w:rPr>
                <w:ins w:id="6678" w:author="Verizon" w:date="2020-08-03T15:17:00Z"/>
                <w:rFonts w:ascii="Arial" w:hAnsi="Arial" w:cs="Arial"/>
                <w:sz w:val="18"/>
                <w:szCs w:val="18"/>
                <w:lang w:eastAsia="zh-CN"/>
              </w:rPr>
            </w:pPr>
            <w:ins w:id="6679" w:author="Verizon" w:date="2020-08-03T15:17:00Z">
              <w:r w:rsidRPr="00E95A6F">
                <w:rPr>
                  <w:rFonts w:ascii="Arial" w:eastAsia="SimSun" w:hAnsi="Arial" w:cs="Arial"/>
                  <w:sz w:val="18"/>
                  <w:szCs w:val="18"/>
                  <w:lang w:eastAsia="ja-JP"/>
                </w:rPr>
                <w:t>DC_n66A-n261(4A)</w:t>
              </w:r>
            </w:ins>
          </w:p>
        </w:tc>
        <w:tc>
          <w:tcPr>
            <w:tcW w:w="3969" w:type="dxa"/>
            <w:vAlign w:val="center"/>
          </w:tcPr>
          <w:p w14:paraId="51E75790" w14:textId="77777777" w:rsidR="00D63750" w:rsidRPr="00E95A6F" w:rsidRDefault="00D63750" w:rsidP="00F017CA">
            <w:pPr>
              <w:pStyle w:val="NoSpacing"/>
              <w:jc w:val="center"/>
              <w:rPr>
                <w:ins w:id="6680" w:author="Verizon" w:date="2020-08-03T15:17:00Z"/>
                <w:rFonts w:ascii="Arial" w:hAnsi="Arial" w:cs="Arial"/>
                <w:sz w:val="18"/>
                <w:szCs w:val="18"/>
                <w:lang w:eastAsia="zh-CN"/>
              </w:rPr>
            </w:pPr>
            <w:ins w:id="6681" w:author="Verizon" w:date="2020-08-03T15:17:00Z">
              <w:r w:rsidRPr="00E95A6F">
                <w:rPr>
                  <w:rFonts w:ascii="Arial" w:eastAsia="SimSun" w:hAnsi="Arial" w:cs="Arial"/>
                  <w:sz w:val="18"/>
                  <w:szCs w:val="18"/>
                  <w:lang w:eastAsia="ja-JP"/>
                </w:rPr>
                <w:t>DC_n66A-n261A</w:t>
              </w:r>
            </w:ins>
          </w:p>
        </w:tc>
      </w:tr>
      <w:tr w:rsidR="00D63750" w:rsidRPr="00D85AEB" w14:paraId="0D74C610" w14:textId="77777777" w:rsidTr="00F017CA">
        <w:trPr>
          <w:trHeight w:val="207"/>
          <w:jc w:val="center"/>
          <w:ins w:id="6682" w:author="Verizon" w:date="2020-08-03T15:17:00Z"/>
        </w:trPr>
        <w:tc>
          <w:tcPr>
            <w:tcW w:w="3823" w:type="dxa"/>
            <w:vAlign w:val="center"/>
          </w:tcPr>
          <w:p w14:paraId="16ACE47F" w14:textId="77777777" w:rsidR="00D63750" w:rsidRPr="00E95A6F" w:rsidRDefault="00D63750" w:rsidP="00F017CA">
            <w:pPr>
              <w:pStyle w:val="NoSpacing"/>
              <w:jc w:val="center"/>
              <w:rPr>
                <w:ins w:id="6683" w:author="Verizon" w:date="2020-08-03T15:17:00Z"/>
                <w:rFonts w:ascii="Arial" w:hAnsi="Arial" w:cs="Arial"/>
                <w:sz w:val="18"/>
                <w:szCs w:val="18"/>
                <w:lang w:eastAsia="zh-CN"/>
              </w:rPr>
            </w:pPr>
            <w:ins w:id="6684" w:author="Verizon" w:date="2020-08-03T15:17:00Z">
              <w:r w:rsidRPr="00E95A6F">
                <w:rPr>
                  <w:rFonts w:ascii="Arial" w:eastAsia="SimSun" w:hAnsi="Arial" w:cs="Arial"/>
                  <w:sz w:val="18"/>
                  <w:szCs w:val="18"/>
                  <w:lang w:eastAsia="ja-JP"/>
                </w:rPr>
                <w:t>DC_n66A-n261G</w:t>
              </w:r>
            </w:ins>
          </w:p>
        </w:tc>
        <w:tc>
          <w:tcPr>
            <w:tcW w:w="3969" w:type="dxa"/>
            <w:vAlign w:val="center"/>
          </w:tcPr>
          <w:p w14:paraId="01C69EC1" w14:textId="77777777" w:rsidR="00D63750" w:rsidRPr="00E95A6F" w:rsidRDefault="00D63750" w:rsidP="00F017CA">
            <w:pPr>
              <w:pStyle w:val="NoSpacing"/>
              <w:jc w:val="center"/>
              <w:rPr>
                <w:ins w:id="6685" w:author="Verizon" w:date="2020-08-03T15:17:00Z"/>
                <w:rFonts w:ascii="Arial" w:eastAsia="MS Mincho" w:hAnsi="Arial" w:cs="Arial"/>
                <w:sz w:val="18"/>
                <w:szCs w:val="18"/>
                <w:lang w:eastAsia="ja-JP"/>
              </w:rPr>
            </w:pPr>
            <w:ins w:id="6686" w:author="Verizon" w:date="2020-08-03T15:17:00Z">
              <w:r w:rsidRPr="00E95A6F">
                <w:rPr>
                  <w:rFonts w:ascii="Arial" w:eastAsia="MS Mincho" w:hAnsi="Arial" w:cs="Arial"/>
                  <w:sz w:val="18"/>
                  <w:szCs w:val="18"/>
                  <w:lang w:eastAsia="ja-JP"/>
                </w:rPr>
                <w:t>DC_n66A-n261A</w:t>
              </w:r>
            </w:ins>
          </w:p>
          <w:p w14:paraId="3BC4F195" w14:textId="77777777" w:rsidR="00D63750" w:rsidRPr="00E95A6F" w:rsidRDefault="00D63750" w:rsidP="00F017CA">
            <w:pPr>
              <w:pStyle w:val="NoSpacing"/>
              <w:jc w:val="center"/>
              <w:rPr>
                <w:ins w:id="6687" w:author="Verizon" w:date="2020-08-03T15:17:00Z"/>
                <w:rFonts w:ascii="Arial" w:hAnsi="Arial" w:cs="Arial"/>
                <w:sz w:val="18"/>
                <w:szCs w:val="18"/>
                <w:lang w:eastAsia="zh-CN"/>
              </w:rPr>
            </w:pPr>
            <w:ins w:id="6688" w:author="Verizon" w:date="2020-08-03T15:17:00Z">
              <w:r w:rsidRPr="00E95A6F">
                <w:rPr>
                  <w:rFonts w:ascii="Arial" w:eastAsia="MS Mincho" w:hAnsi="Arial" w:cs="Arial"/>
                  <w:sz w:val="18"/>
                  <w:szCs w:val="18"/>
                  <w:lang w:eastAsia="ja-JP"/>
                </w:rPr>
                <w:t>DC_</w:t>
              </w:r>
              <w:r>
                <w:rPr>
                  <w:rFonts w:ascii="Arial" w:eastAsia="MS Mincho" w:hAnsi="Arial" w:cs="Arial"/>
                  <w:sz w:val="18"/>
                  <w:szCs w:val="18"/>
                  <w:lang w:eastAsia="ja-JP"/>
                </w:rPr>
                <w:t>n66</w:t>
              </w:r>
              <w:r w:rsidRPr="00E95A6F">
                <w:rPr>
                  <w:rFonts w:ascii="Arial" w:eastAsia="MS Mincho" w:hAnsi="Arial" w:cs="Arial"/>
                  <w:sz w:val="18"/>
                  <w:szCs w:val="18"/>
                  <w:lang w:eastAsia="ja-JP"/>
                </w:rPr>
                <w:t>A_n261G</w:t>
              </w:r>
            </w:ins>
          </w:p>
        </w:tc>
      </w:tr>
      <w:tr w:rsidR="00D63750" w:rsidRPr="00D85AEB" w14:paraId="664C2108" w14:textId="77777777" w:rsidTr="00F017CA">
        <w:trPr>
          <w:trHeight w:val="207"/>
          <w:jc w:val="center"/>
          <w:ins w:id="6689" w:author="Verizon" w:date="2020-08-03T15:17:00Z"/>
        </w:trPr>
        <w:tc>
          <w:tcPr>
            <w:tcW w:w="3823" w:type="dxa"/>
            <w:vAlign w:val="center"/>
          </w:tcPr>
          <w:p w14:paraId="53DF11A1" w14:textId="77777777" w:rsidR="00D63750" w:rsidRPr="00E95A6F" w:rsidRDefault="00D63750" w:rsidP="00F017CA">
            <w:pPr>
              <w:pStyle w:val="NoSpacing"/>
              <w:jc w:val="center"/>
              <w:rPr>
                <w:ins w:id="6690" w:author="Verizon" w:date="2020-08-03T15:17:00Z"/>
                <w:rFonts w:ascii="Arial" w:hAnsi="Arial" w:cs="Arial"/>
                <w:sz w:val="18"/>
                <w:szCs w:val="18"/>
                <w:lang w:eastAsia="zh-CN"/>
              </w:rPr>
            </w:pPr>
            <w:ins w:id="6691" w:author="Verizon" w:date="2020-08-03T15:17:00Z">
              <w:r w:rsidRPr="00E95A6F">
                <w:rPr>
                  <w:rFonts w:ascii="Arial" w:eastAsia="SimSun" w:hAnsi="Arial" w:cs="Arial"/>
                  <w:sz w:val="18"/>
                  <w:szCs w:val="18"/>
                  <w:lang w:eastAsia="ja-JP"/>
                </w:rPr>
                <w:t>DC_n66A-n261H</w:t>
              </w:r>
            </w:ins>
          </w:p>
        </w:tc>
        <w:tc>
          <w:tcPr>
            <w:tcW w:w="3969" w:type="dxa"/>
            <w:vAlign w:val="center"/>
          </w:tcPr>
          <w:p w14:paraId="2FB421B6" w14:textId="77777777" w:rsidR="00D63750" w:rsidRPr="00E95A6F" w:rsidRDefault="00D63750" w:rsidP="00F017CA">
            <w:pPr>
              <w:pStyle w:val="NoSpacing"/>
              <w:jc w:val="center"/>
              <w:rPr>
                <w:ins w:id="6692" w:author="Verizon" w:date="2020-08-03T15:17:00Z"/>
                <w:rFonts w:ascii="Arial" w:eastAsia="MS Mincho" w:hAnsi="Arial" w:cs="Arial"/>
                <w:sz w:val="18"/>
                <w:szCs w:val="18"/>
                <w:lang w:eastAsia="ja-JP"/>
              </w:rPr>
            </w:pPr>
            <w:ins w:id="6693" w:author="Verizon" w:date="2020-08-03T15:17:00Z">
              <w:r w:rsidRPr="00E95A6F">
                <w:rPr>
                  <w:rFonts w:ascii="Arial" w:eastAsia="MS Mincho" w:hAnsi="Arial" w:cs="Arial"/>
                  <w:sz w:val="18"/>
                  <w:szCs w:val="18"/>
                  <w:lang w:eastAsia="ja-JP"/>
                </w:rPr>
                <w:t>DC_n66A-n261A</w:t>
              </w:r>
              <w:r>
                <w:rPr>
                  <w:rFonts w:ascii="Arial" w:eastAsia="MS Mincho" w:hAnsi="Arial" w:cs="Arial"/>
                  <w:sz w:val="18"/>
                  <w:szCs w:val="18"/>
                  <w:lang w:eastAsia="ja-JP"/>
                </w:rPr>
                <w:t xml:space="preserve"> </w:t>
              </w:r>
            </w:ins>
          </w:p>
          <w:p w14:paraId="2C7DFCE3" w14:textId="77777777" w:rsidR="00D63750" w:rsidRPr="00E95A6F" w:rsidRDefault="00D63750" w:rsidP="00F017CA">
            <w:pPr>
              <w:pStyle w:val="NoSpacing"/>
              <w:jc w:val="center"/>
              <w:rPr>
                <w:ins w:id="6694" w:author="Verizon" w:date="2020-08-03T15:17:00Z"/>
                <w:rFonts w:ascii="Arial" w:eastAsia="MS Mincho" w:hAnsi="Arial" w:cs="Arial"/>
                <w:sz w:val="18"/>
                <w:szCs w:val="18"/>
                <w:lang w:eastAsia="ja-JP"/>
              </w:rPr>
            </w:pPr>
            <w:ins w:id="6695"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A_n261G</w:t>
              </w:r>
            </w:ins>
          </w:p>
          <w:p w14:paraId="785B6C06" w14:textId="77777777" w:rsidR="00D63750" w:rsidRPr="00E95A6F" w:rsidRDefault="00D63750" w:rsidP="00F017CA">
            <w:pPr>
              <w:pStyle w:val="NoSpacing"/>
              <w:jc w:val="center"/>
              <w:rPr>
                <w:ins w:id="6696" w:author="Verizon" w:date="2020-08-03T15:17:00Z"/>
                <w:rFonts w:ascii="Arial" w:hAnsi="Arial" w:cs="Arial"/>
                <w:sz w:val="18"/>
                <w:szCs w:val="18"/>
                <w:lang w:eastAsia="zh-CN"/>
              </w:rPr>
            </w:pPr>
            <w:ins w:id="6697"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A_n261H</w:t>
              </w:r>
            </w:ins>
          </w:p>
        </w:tc>
      </w:tr>
      <w:tr w:rsidR="00D63750" w:rsidRPr="00D85AEB" w14:paraId="1B1283C3" w14:textId="77777777" w:rsidTr="00F017CA">
        <w:trPr>
          <w:trHeight w:val="207"/>
          <w:jc w:val="center"/>
          <w:ins w:id="6698" w:author="Verizon" w:date="2020-08-03T15:17:00Z"/>
        </w:trPr>
        <w:tc>
          <w:tcPr>
            <w:tcW w:w="3823" w:type="dxa"/>
            <w:vAlign w:val="center"/>
          </w:tcPr>
          <w:p w14:paraId="119C1DAE" w14:textId="77777777" w:rsidR="00D63750" w:rsidRPr="00E95A6F" w:rsidRDefault="00D63750" w:rsidP="00F017CA">
            <w:pPr>
              <w:pStyle w:val="NoSpacing"/>
              <w:jc w:val="center"/>
              <w:rPr>
                <w:ins w:id="6699" w:author="Verizon" w:date="2020-08-03T15:17:00Z"/>
                <w:rFonts w:ascii="Arial" w:hAnsi="Arial" w:cs="Arial"/>
                <w:sz w:val="18"/>
                <w:szCs w:val="18"/>
                <w:lang w:eastAsia="zh-CN"/>
              </w:rPr>
            </w:pPr>
            <w:ins w:id="6700" w:author="Verizon" w:date="2020-08-03T15:17:00Z">
              <w:r w:rsidRPr="00E95A6F">
                <w:rPr>
                  <w:rFonts w:ascii="Arial" w:eastAsia="SimSun" w:hAnsi="Arial" w:cs="Arial"/>
                  <w:sz w:val="18"/>
                  <w:szCs w:val="18"/>
                  <w:lang w:eastAsia="ja-JP"/>
                </w:rPr>
                <w:t>DC_n66A-n261I</w:t>
              </w:r>
            </w:ins>
          </w:p>
        </w:tc>
        <w:tc>
          <w:tcPr>
            <w:tcW w:w="3969" w:type="dxa"/>
            <w:vAlign w:val="center"/>
          </w:tcPr>
          <w:p w14:paraId="2D2B53A9" w14:textId="77777777" w:rsidR="00D63750" w:rsidRPr="00E95A6F" w:rsidRDefault="00D63750" w:rsidP="00F017CA">
            <w:pPr>
              <w:pStyle w:val="NoSpacing"/>
              <w:jc w:val="center"/>
              <w:rPr>
                <w:ins w:id="6701" w:author="Verizon" w:date="2020-08-03T15:17:00Z"/>
                <w:rFonts w:ascii="Arial" w:eastAsia="MS Mincho" w:hAnsi="Arial" w:cs="Arial"/>
                <w:sz w:val="18"/>
                <w:szCs w:val="18"/>
                <w:lang w:eastAsia="ja-JP"/>
              </w:rPr>
            </w:pPr>
            <w:ins w:id="6702" w:author="Verizon" w:date="2020-08-03T15:17:00Z">
              <w:r w:rsidRPr="00E95A6F">
                <w:rPr>
                  <w:rFonts w:ascii="Arial" w:eastAsia="MS Mincho" w:hAnsi="Arial" w:cs="Arial"/>
                  <w:sz w:val="18"/>
                  <w:szCs w:val="18"/>
                  <w:lang w:eastAsia="ja-JP"/>
                </w:rPr>
                <w:t>DC_n66A-n261A</w:t>
              </w:r>
            </w:ins>
          </w:p>
          <w:p w14:paraId="72353DC1" w14:textId="77777777" w:rsidR="00D63750" w:rsidRPr="00E95A6F" w:rsidRDefault="00D63750" w:rsidP="00F017CA">
            <w:pPr>
              <w:pStyle w:val="NoSpacing"/>
              <w:jc w:val="center"/>
              <w:rPr>
                <w:ins w:id="6703" w:author="Verizon" w:date="2020-08-03T15:17:00Z"/>
                <w:rFonts w:ascii="Arial" w:eastAsia="MS Mincho" w:hAnsi="Arial" w:cs="Arial"/>
                <w:sz w:val="18"/>
                <w:szCs w:val="18"/>
                <w:lang w:eastAsia="ja-JP"/>
              </w:rPr>
            </w:pPr>
            <w:ins w:id="6704"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A_n261G</w:t>
              </w:r>
            </w:ins>
          </w:p>
          <w:p w14:paraId="7F8EFA43" w14:textId="77777777" w:rsidR="00D63750" w:rsidRPr="00E95A6F" w:rsidRDefault="00D63750" w:rsidP="00F017CA">
            <w:pPr>
              <w:pStyle w:val="NoSpacing"/>
              <w:jc w:val="center"/>
              <w:rPr>
                <w:ins w:id="6705" w:author="Verizon" w:date="2020-08-03T15:17:00Z"/>
                <w:rFonts w:ascii="Arial" w:eastAsia="MS Mincho" w:hAnsi="Arial" w:cs="Arial"/>
                <w:sz w:val="18"/>
                <w:szCs w:val="18"/>
                <w:lang w:eastAsia="ja-JP"/>
              </w:rPr>
            </w:pPr>
            <w:ins w:id="6706"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A_n261H</w:t>
              </w:r>
            </w:ins>
          </w:p>
          <w:p w14:paraId="2B23E4F0" w14:textId="77777777" w:rsidR="00D63750" w:rsidRPr="00E95A6F" w:rsidRDefault="00D63750" w:rsidP="00F017CA">
            <w:pPr>
              <w:pStyle w:val="NoSpacing"/>
              <w:jc w:val="center"/>
              <w:rPr>
                <w:ins w:id="6707" w:author="Verizon" w:date="2020-08-03T15:17:00Z"/>
                <w:rFonts w:ascii="Arial" w:hAnsi="Arial" w:cs="Arial"/>
                <w:sz w:val="18"/>
                <w:szCs w:val="18"/>
                <w:lang w:eastAsia="zh-CN"/>
              </w:rPr>
            </w:pPr>
            <w:ins w:id="6708"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A_n261I</w:t>
              </w:r>
            </w:ins>
          </w:p>
        </w:tc>
      </w:tr>
      <w:tr w:rsidR="00D63750" w:rsidRPr="00D85AEB" w14:paraId="4F609159" w14:textId="77777777" w:rsidTr="00F017CA">
        <w:trPr>
          <w:trHeight w:val="207"/>
          <w:jc w:val="center"/>
          <w:ins w:id="6709" w:author="Verizon" w:date="2020-08-03T15:17:00Z"/>
        </w:trPr>
        <w:tc>
          <w:tcPr>
            <w:tcW w:w="3823" w:type="dxa"/>
            <w:vAlign w:val="center"/>
          </w:tcPr>
          <w:p w14:paraId="305588A3" w14:textId="77777777" w:rsidR="00D63750" w:rsidRPr="00E95A6F" w:rsidRDefault="00D63750" w:rsidP="00F017CA">
            <w:pPr>
              <w:pStyle w:val="NoSpacing"/>
              <w:jc w:val="center"/>
              <w:rPr>
                <w:ins w:id="6710" w:author="Verizon" w:date="2020-08-03T15:17:00Z"/>
                <w:rFonts w:ascii="Arial" w:hAnsi="Arial" w:cs="Arial"/>
                <w:sz w:val="18"/>
                <w:szCs w:val="18"/>
                <w:lang w:eastAsia="zh-CN"/>
              </w:rPr>
            </w:pPr>
            <w:ins w:id="6711" w:author="Verizon" w:date="2020-08-03T15:17:00Z">
              <w:r w:rsidRPr="00E95A6F">
                <w:rPr>
                  <w:rFonts w:ascii="Arial" w:eastAsia="SimSun" w:hAnsi="Arial" w:cs="Arial"/>
                  <w:sz w:val="18"/>
                  <w:szCs w:val="18"/>
                  <w:lang w:eastAsia="ja-JP"/>
                </w:rPr>
                <w:lastRenderedPageBreak/>
                <w:t>DC_n66A-n261J</w:t>
              </w:r>
            </w:ins>
          </w:p>
        </w:tc>
        <w:tc>
          <w:tcPr>
            <w:tcW w:w="3969" w:type="dxa"/>
            <w:vAlign w:val="center"/>
          </w:tcPr>
          <w:p w14:paraId="5C67A2EA" w14:textId="77777777" w:rsidR="00D63750" w:rsidRPr="00E95A6F" w:rsidRDefault="00D63750" w:rsidP="00F017CA">
            <w:pPr>
              <w:pStyle w:val="NoSpacing"/>
              <w:jc w:val="center"/>
              <w:rPr>
                <w:ins w:id="6712" w:author="Verizon" w:date="2020-08-03T15:17:00Z"/>
                <w:rFonts w:ascii="Arial" w:eastAsia="MS Mincho" w:hAnsi="Arial" w:cs="Arial"/>
                <w:sz w:val="18"/>
                <w:szCs w:val="18"/>
                <w:lang w:eastAsia="ja-JP"/>
              </w:rPr>
            </w:pPr>
            <w:ins w:id="6713" w:author="Verizon" w:date="2020-08-03T15:17:00Z">
              <w:r w:rsidRPr="00E95A6F">
                <w:rPr>
                  <w:rFonts w:ascii="Arial" w:eastAsia="MS Mincho" w:hAnsi="Arial" w:cs="Arial"/>
                  <w:sz w:val="18"/>
                  <w:szCs w:val="18"/>
                  <w:lang w:eastAsia="ja-JP"/>
                </w:rPr>
                <w:t>DC_n66A-n261A</w:t>
              </w:r>
            </w:ins>
          </w:p>
          <w:p w14:paraId="0EE1D2B6" w14:textId="77777777" w:rsidR="00D63750" w:rsidRPr="00E95A6F" w:rsidRDefault="00D63750" w:rsidP="00F017CA">
            <w:pPr>
              <w:pStyle w:val="NoSpacing"/>
              <w:jc w:val="center"/>
              <w:rPr>
                <w:ins w:id="6714" w:author="Verizon" w:date="2020-08-03T15:17:00Z"/>
                <w:rFonts w:ascii="Arial" w:eastAsia="MS Mincho" w:hAnsi="Arial" w:cs="Arial"/>
                <w:sz w:val="18"/>
                <w:szCs w:val="18"/>
                <w:lang w:eastAsia="ja-JP"/>
              </w:rPr>
            </w:pPr>
            <w:ins w:id="6715"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A_n261G</w:t>
              </w:r>
            </w:ins>
          </w:p>
          <w:p w14:paraId="085D5295" w14:textId="77777777" w:rsidR="00D63750" w:rsidRPr="00E95A6F" w:rsidRDefault="00D63750" w:rsidP="00F017CA">
            <w:pPr>
              <w:pStyle w:val="NoSpacing"/>
              <w:jc w:val="center"/>
              <w:rPr>
                <w:ins w:id="6716" w:author="Verizon" w:date="2020-08-03T15:17:00Z"/>
                <w:rFonts w:ascii="Arial" w:eastAsia="MS Mincho" w:hAnsi="Arial" w:cs="Arial"/>
                <w:sz w:val="18"/>
                <w:szCs w:val="18"/>
                <w:lang w:eastAsia="ja-JP"/>
              </w:rPr>
            </w:pPr>
            <w:ins w:id="6717"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A_n261H</w:t>
              </w:r>
            </w:ins>
          </w:p>
          <w:p w14:paraId="7F35D606" w14:textId="77777777" w:rsidR="00D63750" w:rsidRPr="00E95A6F" w:rsidRDefault="00D63750" w:rsidP="00F017CA">
            <w:pPr>
              <w:pStyle w:val="NoSpacing"/>
              <w:jc w:val="center"/>
              <w:rPr>
                <w:ins w:id="6718" w:author="Verizon" w:date="2020-08-03T15:17:00Z"/>
                <w:rFonts w:ascii="Arial" w:hAnsi="Arial" w:cs="Arial"/>
                <w:sz w:val="18"/>
                <w:szCs w:val="18"/>
                <w:lang w:eastAsia="zh-CN"/>
              </w:rPr>
            </w:pPr>
            <w:ins w:id="6719"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A_n261I</w:t>
              </w:r>
            </w:ins>
          </w:p>
        </w:tc>
      </w:tr>
      <w:tr w:rsidR="00D63750" w:rsidRPr="00D85AEB" w14:paraId="1A8C517E" w14:textId="77777777" w:rsidTr="00F017CA">
        <w:trPr>
          <w:trHeight w:val="207"/>
          <w:jc w:val="center"/>
          <w:ins w:id="6720" w:author="Verizon" w:date="2020-08-03T15:17:00Z"/>
        </w:trPr>
        <w:tc>
          <w:tcPr>
            <w:tcW w:w="3823" w:type="dxa"/>
            <w:vAlign w:val="center"/>
          </w:tcPr>
          <w:p w14:paraId="46B4F632" w14:textId="77777777" w:rsidR="00D63750" w:rsidRPr="00E95A6F" w:rsidRDefault="00D63750" w:rsidP="00F017CA">
            <w:pPr>
              <w:pStyle w:val="NoSpacing"/>
              <w:jc w:val="center"/>
              <w:rPr>
                <w:ins w:id="6721" w:author="Verizon" w:date="2020-08-03T15:17:00Z"/>
                <w:rFonts w:ascii="Arial" w:hAnsi="Arial" w:cs="Arial"/>
                <w:sz w:val="18"/>
                <w:szCs w:val="18"/>
                <w:lang w:eastAsia="zh-CN"/>
              </w:rPr>
            </w:pPr>
            <w:ins w:id="6722" w:author="Verizon" w:date="2020-08-03T15:17:00Z">
              <w:r w:rsidRPr="00E95A6F">
                <w:rPr>
                  <w:rFonts w:ascii="Arial" w:eastAsia="SimSun" w:hAnsi="Arial" w:cs="Arial"/>
                  <w:sz w:val="18"/>
                  <w:szCs w:val="18"/>
                  <w:lang w:eastAsia="ja-JP"/>
                </w:rPr>
                <w:t>DC_n66A-n261K</w:t>
              </w:r>
            </w:ins>
          </w:p>
        </w:tc>
        <w:tc>
          <w:tcPr>
            <w:tcW w:w="3969" w:type="dxa"/>
            <w:vAlign w:val="center"/>
          </w:tcPr>
          <w:p w14:paraId="2755C777" w14:textId="77777777" w:rsidR="00D63750" w:rsidRPr="00E95A6F" w:rsidRDefault="00D63750" w:rsidP="00F017CA">
            <w:pPr>
              <w:pStyle w:val="NoSpacing"/>
              <w:jc w:val="center"/>
              <w:rPr>
                <w:ins w:id="6723" w:author="Verizon" w:date="2020-08-03T15:17:00Z"/>
                <w:rFonts w:ascii="Arial" w:eastAsia="MS Mincho" w:hAnsi="Arial" w:cs="Arial"/>
                <w:sz w:val="18"/>
                <w:szCs w:val="18"/>
                <w:lang w:eastAsia="ja-JP"/>
              </w:rPr>
            </w:pPr>
            <w:ins w:id="6724" w:author="Verizon" w:date="2020-08-03T15:17:00Z">
              <w:r w:rsidRPr="00E95A6F">
                <w:rPr>
                  <w:rFonts w:ascii="Arial" w:eastAsia="MS Mincho" w:hAnsi="Arial" w:cs="Arial"/>
                  <w:sz w:val="18"/>
                  <w:szCs w:val="18"/>
                  <w:lang w:eastAsia="ja-JP"/>
                </w:rPr>
                <w:t>DC_n66A-n261A</w:t>
              </w:r>
            </w:ins>
          </w:p>
          <w:p w14:paraId="20D1D7E8" w14:textId="77777777" w:rsidR="00D63750" w:rsidRPr="00E95A6F" w:rsidRDefault="00D63750" w:rsidP="00F017CA">
            <w:pPr>
              <w:pStyle w:val="NoSpacing"/>
              <w:jc w:val="center"/>
              <w:rPr>
                <w:ins w:id="6725" w:author="Verizon" w:date="2020-08-03T15:17:00Z"/>
                <w:rFonts w:ascii="Arial" w:eastAsia="MS Mincho" w:hAnsi="Arial" w:cs="Arial"/>
                <w:sz w:val="18"/>
                <w:szCs w:val="18"/>
                <w:lang w:eastAsia="ja-JP"/>
              </w:rPr>
            </w:pPr>
            <w:ins w:id="6726"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A_n261G</w:t>
              </w:r>
            </w:ins>
          </w:p>
          <w:p w14:paraId="2D54912F" w14:textId="77777777" w:rsidR="00D63750" w:rsidRPr="00E95A6F" w:rsidRDefault="00D63750" w:rsidP="00F017CA">
            <w:pPr>
              <w:pStyle w:val="NoSpacing"/>
              <w:jc w:val="center"/>
              <w:rPr>
                <w:ins w:id="6727" w:author="Verizon" w:date="2020-08-03T15:17:00Z"/>
                <w:rFonts w:ascii="Arial" w:eastAsia="MS Mincho" w:hAnsi="Arial" w:cs="Arial"/>
                <w:sz w:val="18"/>
                <w:szCs w:val="18"/>
                <w:lang w:eastAsia="ja-JP"/>
              </w:rPr>
            </w:pPr>
            <w:ins w:id="6728"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A_n261H</w:t>
              </w:r>
            </w:ins>
          </w:p>
          <w:p w14:paraId="205290DE" w14:textId="77777777" w:rsidR="00D63750" w:rsidRPr="00E95A6F" w:rsidRDefault="00D63750" w:rsidP="00F017CA">
            <w:pPr>
              <w:pStyle w:val="NoSpacing"/>
              <w:jc w:val="center"/>
              <w:rPr>
                <w:ins w:id="6729" w:author="Verizon" w:date="2020-08-03T15:17:00Z"/>
                <w:rFonts w:ascii="Arial" w:hAnsi="Arial" w:cs="Arial"/>
                <w:sz w:val="18"/>
                <w:szCs w:val="18"/>
                <w:lang w:eastAsia="zh-CN"/>
              </w:rPr>
            </w:pPr>
            <w:ins w:id="6730"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A_n261I</w:t>
              </w:r>
            </w:ins>
          </w:p>
        </w:tc>
      </w:tr>
      <w:tr w:rsidR="00D63750" w:rsidRPr="00D85AEB" w14:paraId="4FE1FDAE" w14:textId="77777777" w:rsidTr="00F017CA">
        <w:trPr>
          <w:trHeight w:val="207"/>
          <w:jc w:val="center"/>
          <w:ins w:id="6731" w:author="Verizon" w:date="2020-08-03T15:17:00Z"/>
        </w:trPr>
        <w:tc>
          <w:tcPr>
            <w:tcW w:w="3823" w:type="dxa"/>
            <w:vAlign w:val="center"/>
          </w:tcPr>
          <w:p w14:paraId="141F1522" w14:textId="77777777" w:rsidR="00D63750" w:rsidRPr="00E95A6F" w:rsidRDefault="00D63750" w:rsidP="00F017CA">
            <w:pPr>
              <w:pStyle w:val="NoSpacing"/>
              <w:jc w:val="center"/>
              <w:rPr>
                <w:ins w:id="6732" w:author="Verizon" w:date="2020-08-03T15:17:00Z"/>
                <w:rFonts w:ascii="Arial" w:hAnsi="Arial" w:cs="Arial"/>
                <w:sz w:val="18"/>
                <w:szCs w:val="18"/>
                <w:lang w:eastAsia="zh-CN"/>
              </w:rPr>
            </w:pPr>
            <w:ins w:id="6733" w:author="Verizon" w:date="2020-08-03T15:17:00Z">
              <w:r w:rsidRPr="00E95A6F">
                <w:rPr>
                  <w:rFonts w:ascii="Arial" w:eastAsia="SimSun" w:hAnsi="Arial" w:cs="Arial"/>
                  <w:sz w:val="18"/>
                  <w:szCs w:val="18"/>
                  <w:lang w:eastAsia="ja-JP"/>
                </w:rPr>
                <w:t>DC_n66A-n261L</w:t>
              </w:r>
            </w:ins>
          </w:p>
        </w:tc>
        <w:tc>
          <w:tcPr>
            <w:tcW w:w="3969" w:type="dxa"/>
            <w:vAlign w:val="center"/>
          </w:tcPr>
          <w:p w14:paraId="077A8256" w14:textId="77777777" w:rsidR="00D63750" w:rsidRPr="00E95A6F" w:rsidRDefault="00D63750" w:rsidP="00F017CA">
            <w:pPr>
              <w:pStyle w:val="NoSpacing"/>
              <w:jc w:val="center"/>
              <w:rPr>
                <w:ins w:id="6734" w:author="Verizon" w:date="2020-08-03T15:17:00Z"/>
                <w:rFonts w:ascii="Arial" w:eastAsia="MS Mincho" w:hAnsi="Arial" w:cs="Arial"/>
                <w:sz w:val="18"/>
                <w:szCs w:val="18"/>
                <w:lang w:eastAsia="ja-JP"/>
              </w:rPr>
            </w:pPr>
            <w:ins w:id="6735" w:author="Verizon" w:date="2020-08-03T15:17:00Z">
              <w:r w:rsidRPr="00E95A6F">
                <w:rPr>
                  <w:rFonts w:ascii="Arial" w:eastAsia="MS Mincho" w:hAnsi="Arial" w:cs="Arial"/>
                  <w:sz w:val="18"/>
                  <w:szCs w:val="18"/>
                  <w:lang w:eastAsia="ja-JP"/>
                </w:rPr>
                <w:t>DC_n66A-n261A</w:t>
              </w:r>
            </w:ins>
          </w:p>
          <w:p w14:paraId="01E6CD93" w14:textId="77777777" w:rsidR="00D63750" w:rsidRPr="00E95A6F" w:rsidRDefault="00D63750" w:rsidP="00F017CA">
            <w:pPr>
              <w:pStyle w:val="NoSpacing"/>
              <w:jc w:val="center"/>
              <w:rPr>
                <w:ins w:id="6736" w:author="Verizon" w:date="2020-08-03T15:17:00Z"/>
                <w:rFonts w:ascii="Arial" w:eastAsia="MS Mincho" w:hAnsi="Arial" w:cs="Arial"/>
                <w:sz w:val="18"/>
                <w:szCs w:val="18"/>
                <w:lang w:eastAsia="ja-JP"/>
              </w:rPr>
            </w:pPr>
            <w:ins w:id="6737"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A_n261G</w:t>
              </w:r>
            </w:ins>
          </w:p>
          <w:p w14:paraId="0E6939F3" w14:textId="77777777" w:rsidR="00D63750" w:rsidRPr="00E95A6F" w:rsidRDefault="00D63750" w:rsidP="00F017CA">
            <w:pPr>
              <w:pStyle w:val="NoSpacing"/>
              <w:jc w:val="center"/>
              <w:rPr>
                <w:ins w:id="6738" w:author="Verizon" w:date="2020-08-03T15:17:00Z"/>
                <w:rFonts w:ascii="Arial" w:eastAsia="MS Mincho" w:hAnsi="Arial" w:cs="Arial"/>
                <w:sz w:val="18"/>
                <w:szCs w:val="18"/>
                <w:lang w:eastAsia="ja-JP"/>
              </w:rPr>
            </w:pPr>
            <w:ins w:id="6739"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A_n261H</w:t>
              </w:r>
            </w:ins>
          </w:p>
          <w:p w14:paraId="75E0E5EF" w14:textId="77777777" w:rsidR="00D63750" w:rsidRPr="00E95A6F" w:rsidRDefault="00D63750" w:rsidP="00F017CA">
            <w:pPr>
              <w:pStyle w:val="NoSpacing"/>
              <w:jc w:val="center"/>
              <w:rPr>
                <w:ins w:id="6740" w:author="Verizon" w:date="2020-08-03T15:17:00Z"/>
                <w:rFonts w:ascii="Arial" w:hAnsi="Arial" w:cs="Arial"/>
                <w:sz w:val="18"/>
                <w:szCs w:val="18"/>
                <w:lang w:eastAsia="zh-CN"/>
              </w:rPr>
            </w:pPr>
            <w:ins w:id="6741"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A_n261I</w:t>
              </w:r>
            </w:ins>
          </w:p>
        </w:tc>
      </w:tr>
      <w:tr w:rsidR="00D63750" w:rsidRPr="00D85AEB" w14:paraId="21E0A4E1" w14:textId="77777777" w:rsidTr="00F017CA">
        <w:trPr>
          <w:trHeight w:val="207"/>
          <w:jc w:val="center"/>
          <w:ins w:id="6742" w:author="Verizon" w:date="2020-08-03T15:17:00Z"/>
        </w:trPr>
        <w:tc>
          <w:tcPr>
            <w:tcW w:w="3823" w:type="dxa"/>
            <w:vAlign w:val="center"/>
          </w:tcPr>
          <w:p w14:paraId="2BCDDFCB" w14:textId="77777777" w:rsidR="00D63750" w:rsidRPr="00E95A6F" w:rsidRDefault="00D63750" w:rsidP="00F017CA">
            <w:pPr>
              <w:pStyle w:val="NoSpacing"/>
              <w:jc w:val="center"/>
              <w:rPr>
                <w:ins w:id="6743" w:author="Verizon" w:date="2020-08-03T15:17:00Z"/>
                <w:rFonts w:ascii="Arial" w:hAnsi="Arial" w:cs="Arial"/>
                <w:sz w:val="18"/>
                <w:szCs w:val="18"/>
                <w:lang w:eastAsia="zh-CN"/>
              </w:rPr>
            </w:pPr>
            <w:ins w:id="6744" w:author="Verizon" w:date="2020-08-03T15:17:00Z">
              <w:r w:rsidRPr="00E95A6F">
                <w:rPr>
                  <w:rFonts w:ascii="Arial" w:eastAsia="SimSun" w:hAnsi="Arial" w:cs="Arial"/>
                  <w:sz w:val="18"/>
                  <w:szCs w:val="18"/>
                  <w:lang w:eastAsia="ja-JP"/>
                </w:rPr>
                <w:t>DC_n66A-n261M</w:t>
              </w:r>
            </w:ins>
          </w:p>
        </w:tc>
        <w:tc>
          <w:tcPr>
            <w:tcW w:w="3969" w:type="dxa"/>
            <w:vAlign w:val="center"/>
          </w:tcPr>
          <w:p w14:paraId="140F3196" w14:textId="77777777" w:rsidR="00D63750" w:rsidRPr="00E95A6F" w:rsidRDefault="00D63750" w:rsidP="00F017CA">
            <w:pPr>
              <w:pStyle w:val="NoSpacing"/>
              <w:jc w:val="center"/>
              <w:rPr>
                <w:ins w:id="6745" w:author="Verizon" w:date="2020-08-03T15:17:00Z"/>
                <w:rFonts w:ascii="Arial" w:eastAsia="MS Mincho" w:hAnsi="Arial" w:cs="Arial"/>
                <w:sz w:val="18"/>
                <w:szCs w:val="18"/>
                <w:lang w:eastAsia="ja-JP"/>
              </w:rPr>
            </w:pPr>
            <w:ins w:id="6746" w:author="Verizon" w:date="2020-08-03T15:17:00Z">
              <w:r w:rsidRPr="00E95A6F">
                <w:rPr>
                  <w:rFonts w:ascii="Arial" w:eastAsia="MS Mincho" w:hAnsi="Arial" w:cs="Arial"/>
                  <w:sz w:val="18"/>
                  <w:szCs w:val="18"/>
                  <w:lang w:eastAsia="ja-JP"/>
                </w:rPr>
                <w:t>DC_n66A-n261A</w:t>
              </w:r>
            </w:ins>
          </w:p>
          <w:p w14:paraId="25EDFBDE" w14:textId="77777777" w:rsidR="00D63750" w:rsidRPr="00E95A6F" w:rsidRDefault="00D63750" w:rsidP="00F017CA">
            <w:pPr>
              <w:pStyle w:val="NoSpacing"/>
              <w:jc w:val="center"/>
              <w:rPr>
                <w:ins w:id="6747" w:author="Verizon" w:date="2020-08-03T15:17:00Z"/>
                <w:rFonts w:ascii="Arial" w:eastAsia="MS Mincho" w:hAnsi="Arial" w:cs="Arial"/>
                <w:sz w:val="18"/>
                <w:szCs w:val="18"/>
                <w:lang w:eastAsia="ja-JP"/>
              </w:rPr>
            </w:pPr>
            <w:ins w:id="6748"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A_n261G</w:t>
              </w:r>
            </w:ins>
          </w:p>
          <w:p w14:paraId="35E44C37" w14:textId="77777777" w:rsidR="00D63750" w:rsidRPr="00E95A6F" w:rsidRDefault="00D63750" w:rsidP="00F017CA">
            <w:pPr>
              <w:pStyle w:val="NoSpacing"/>
              <w:jc w:val="center"/>
              <w:rPr>
                <w:ins w:id="6749" w:author="Verizon" w:date="2020-08-03T15:17:00Z"/>
                <w:rFonts w:ascii="Arial" w:eastAsia="MS Mincho" w:hAnsi="Arial" w:cs="Arial"/>
                <w:sz w:val="18"/>
                <w:szCs w:val="18"/>
                <w:lang w:eastAsia="ja-JP"/>
              </w:rPr>
            </w:pPr>
            <w:ins w:id="6750"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A_n261H</w:t>
              </w:r>
            </w:ins>
          </w:p>
          <w:p w14:paraId="124CA849" w14:textId="77777777" w:rsidR="00D63750" w:rsidRPr="00E95A6F" w:rsidRDefault="00D63750" w:rsidP="00F017CA">
            <w:pPr>
              <w:pStyle w:val="NoSpacing"/>
              <w:jc w:val="center"/>
              <w:rPr>
                <w:ins w:id="6751" w:author="Verizon" w:date="2020-08-03T15:17:00Z"/>
                <w:rFonts w:ascii="Arial" w:hAnsi="Arial" w:cs="Arial"/>
                <w:sz w:val="18"/>
                <w:szCs w:val="18"/>
                <w:lang w:eastAsia="zh-CN"/>
              </w:rPr>
            </w:pPr>
            <w:ins w:id="6752" w:author="Verizon" w:date="2020-08-03T15:17:00Z">
              <w:r w:rsidRPr="00E95A6F">
                <w:rPr>
                  <w:rFonts w:ascii="Arial" w:eastAsia="MS Mincho" w:hAnsi="Arial" w:cs="Arial"/>
                  <w:sz w:val="18"/>
                  <w:szCs w:val="18"/>
                  <w:lang w:eastAsia="ja-JP"/>
                </w:rPr>
                <w:t>DC_</w:t>
              </w:r>
              <w:r w:rsidRPr="00E95A6F">
                <w:rPr>
                  <w:rFonts w:ascii="Arial" w:eastAsia="SimSun" w:hAnsi="Arial" w:cs="Arial"/>
                  <w:sz w:val="18"/>
                  <w:szCs w:val="18"/>
                  <w:lang w:eastAsia="zh-CN"/>
                </w:rPr>
                <w:t>n66</w:t>
              </w:r>
              <w:r w:rsidRPr="00E95A6F">
                <w:rPr>
                  <w:rFonts w:ascii="Arial" w:eastAsia="MS Mincho" w:hAnsi="Arial" w:cs="Arial"/>
                  <w:sz w:val="18"/>
                  <w:szCs w:val="18"/>
                  <w:lang w:eastAsia="ja-JP"/>
                </w:rPr>
                <w:t>A_n261I</w:t>
              </w:r>
            </w:ins>
          </w:p>
        </w:tc>
      </w:tr>
      <w:tr w:rsidR="00D63750" w:rsidRPr="00D85AEB" w14:paraId="1FA466D4" w14:textId="77777777" w:rsidTr="00F017CA">
        <w:trPr>
          <w:trHeight w:val="207"/>
          <w:jc w:val="center"/>
          <w:ins w:id="6753" w:author="Verizon" w:date="2020-08-03T15:17:00Z"/>
        </w:trPr>
        <w:tc>
          <w:tcPr>
            <w:tcW w:w="3823" w:type="dxa"/>
            <w:vAlign w:val="center"/>
          </w:tcPr>
          <w:p w14:paraId="42221398" w14:textId="77777777" w:rsidR="00D63750" w:rsidRPr="00E95A6F" w:rsidRDefault="00D63750" w:rsidP="00F017CA">
            <w:pPr>
              <w:pStyle w:val="NoSpacing"/>
              <w:jc w:val="center"/>
              <w:rPr>
                <w:ins w:id="6754" w:author="Verizon" w:date="2020-08-03T15:17:00Z"/>
                <w:rFonts w:ascii="Arial" w:hAnsi="Arial" w:cs="Arial"/>
                <w:sz w:val="18"/>
                <w:szCs w:val="18"/>
                <w:lang w:eastAsia="zh-CN"/>
              </w:rPr>
            </w:pPr>
            <w:ins w:id="6755" w:author="Verizon" w:date="2020-08-03T15:17:00Z">
              <w:r w:rsidRPr="00E95A6F">
                <w:rPr>
                  <w:rFonts w:ascii="Arial" w:hAnsi="Arial" w:cs="Arial"/>
                  <w:color w:val="000000"/>
                  <w:sz w:val="18"/>
                  <w:szCs w:val="18"/>
                </w:rPr>
                <w:t>DC_n66A-n261(2G)</w:t>
              </w:r>
            </w:ins>
          </w:p>
        </w:tc>
        <w:tc>
          <w:tcPr>
            <w:tcW w:w="3969" w:type="dxa"/>
            <w:vAlign w:val="center"/>
          </w:tcPr>
          <w:p w14:paraId="30568F7A" w14:textId="77777777" w:rsidR="00D63750" w:rsidRPr="00E95A6F" w:rsidRDefault="00D63750" w:rsidP="00F017CA">
            <w:pPr>
              <w:pStyle w:val="NoSpacing"/>
              <w:jc w:val="center"/>
              <w:rPr>
                <w:ins w:id="6756" w:author="Verizon" w:date="2020-08-03T15:17:00Z"/>
                <w:rFonts w:ascii="Arial" w:eastAsia="MS Mincho" w:hAnsi="Arial" w:cs="Arial"/>
                <w:sz w:val="18"/>
                <w:szCs w:val="18"/>
                <w:lang w:eastAsia="ja-JP"/>
              </w:rPr>
            </w:pPr>
            <w:ins w:id="6757" w:author="Verizon" w:date="2020-08-03T15:17:00Z">
              <w:r w:rsidRPr="00E95A6F">
                <w:rPr>
                  <w:rFonts w:ascii="Arial" w:eastAsia="MS Mincho" w:hAnsi="Arial" w:cs="Arial"/>
                  <w:sz w:val="18"/>
                  <w:szCs w:val="18"/>
                  <w:lang w:eastAsia="ja-JP"/>
                </w:rPr>
                <w:t>DC_n66A-n261A</w:t>
              </w:r>
            </w:ins>
          </w:p>
          <w:p w14:paraId="03CB0C52" w14:textId="77777777" w:rsidR="00D63750" w:rsidRPr="00E95A6F" w:rsidRDefault="00D63750" w:rsidP="00F017CA">
            <w:pPr>
              <w:pStyle w:val="NoSpacing"/>
              <w:jc w:val="center"/>
              <w:rPr>
                <w:ins w:id="6758" w:author="Verizon" w:date="2020-08-03T15:17:00Z"/>
                <w:rFonts w:ascii="Arial" w:hAnsi="Arial" w:cs="Arial"/>
                <w:sz w:val="18"/>
                <w:szCs w:val="18"/>
                <w:lang w:eastAsia="zh-CN"/>
              </w:rPr>
            </w:pPr>
            <w:ins w:id="6759" w:author="Verizon" w:date="2020-08-03T15:17:00Z">
              <w:r w:rsidRPr="00E95A6F">
                <w:rPr>
                  <w:rFonts w:ascii="Arial" w:hAnsi="Arial" w:cs="Arial"/>
                  <w:color w:val="000000"/>
                  <w:sz w:val="18"/>
                  <w:szCs w:val="18"/>
                </w:rPr>
                <w:t>DC_n66A-n261G</w:t>
              </w:r>
            </w:ins>
          </w:p>
        </w:tc>
      </w:tr>
      <w:tr w:rsidR="00D63750" w:rsidRPr="00D85AEB" w14:paraId="7C4DA34F" w14:textId="77777777" w:rsidTr="00F017CA">
        <w:trPr>
          <w:trHeight w:val="207"/>
          <w:jc w:val="center"/>
          <w:ins w:id="6760" w:author="Verizon" w:date="2020-08-03T15:17:00Z"/>
        </w:trPr>
        <w:tc>
          <w:tcPr>
            <w:tcW w:w="3823" w:type="dxa"/>
            <w:vAlign w:val="center"/>
          </w:tcPr>
          <w:p w14:paraId="01099FF9" w14:textId="77777777" w:rsidR="00D63750" w:rsidRPr="00E95A6F" w:rsidRDefault="00D63750" w:rsidP="00F017CA">
            <w:pPr>
              <w:pStyle w:val="NoSpacing"/>
              <w:jc w:val="center"/>
              <w:rPr>
                <w:ins w:id="6761" w:author="Verizon" w:date="2020-08-03T15:17:00Z"/>
                <w:rFonts w:ascii="Arial" w:hAnsi="Arial" w:cs="Arial"/>
                <w:sz w:val="18"/>
                <w:szCs w:val="18"/>
                <w:lang w:eastAsia="zh-CN"/>
              </w:rPr>
            </w:pPr>
            <w:ins w:id="6762" w:author="Verizon" w:date="2020-08-03T15:17:00Z">
              <w:r w:rsidRPr="00E95A6F">
                <w:rPr>
                  <w:rFonts w:ascii="Arial" w:hAnsi="Arial" w:cs="Arial"/>
                  <w:color w:val="000000"/>
                  <w:sz w:val="18"/>
                  <w:szCs w:val="18"/>
                </w:rPr>
                <w:t>DC_n66A-n261(2H)</w:t>
              </w:r>
            </w:ins>
          </w:p>
        </w:tc>
        <w:tc>
          <w:tcPr>
            <w:tcW w:w="3969" w:type="dxa"/>
            <w:vAlign w:val="center"/>
          </w:tcPr>
          <w:p w14:paraId="694AB579" w14:textId="77777777" w:rsidR="00D63750" w:rsidRPr="00E95A6F" w:rsidRDefault="00D63750" w:rsidP="00F017CA">
            <w:pPr>
              <w:pStyle w:val="NoSpacing"/>
              <w:jc w:val="center"/>
              <w:rPr>
                <w:ins w:id="6763" w:author="Verizon" w:date="2020-08-03T15:17:00Z"/>
                <w:rFonts w:ascii="Arial" w:eastAsia="MS Mincho" w:hAnsi="Arial" w:cs="Arial"/>
                <w:sz w:val="18"/>
                <w:szCs w:val="18"/>
                <w:lang w:eastAsia="ja-JP"/>
              </w:rPr>
            </w:pPr>
            <w:ins w:id="6764" w:author="Verizon" w:date="2020-08-03T15:17:00Z">
              <w:r w:rsidRPr="00E95A6F">
                <w:rPr>
                  <w:rFonts w:ascii="Arial" w:eastAsia="MS Mincho" w:hAnsi="Arial" w:cs="Arial"/>
                  <w:sz w:val="18"/>
                  <w:szCs w:val="18"/>
                  <w:lang w:eastAsia="ja-JP"/>
                </w:rPr>
                <w:t>DC_n66A-n261A</w:t>
              </w:r>
            </w:ins>
          </w:p>
          <w:p w14:paraId="7220CEA1" w14:textId="77777777" w:rsidR="00D63750" w:rsidRDefault="00D63750" w:rsidP="00F017CA">
            <w:pPr>
              <w:pStyle w:val="NoSpacing"/>
              <w:jc w:val="center"/>
              <w:rPr>
                <w:ins w:id="6765" w:author="Verizon" w:date="2020-08-03T15:17:00Z"/>
                <w:rFonts w:ascii="Arial" w:hAnsi="Arial" w:cs="Arial"/>
                <w:color w:val="000000"/>
                <w:sz w:val="18"/>
                <w:szCs w:val="18"/>
              </w:rPr>
            </w:pPr>
            <w:ins w:id="6766" w:author="Verizon" w:date="2020-08-03T15:17:00Z">
              <w:r w:rsidRPr="00E95A6F">
                <w:rPr>
                  <w:rFonts w:ascii="Arial" w:hAnsi="Arial" w:cs="Arial"/>
                  <w:color w:val="000000"/>
                  <w:sz w:val="18"/>
                  <w:szCs w:val="18"/>
                </w:rPr>
                <w:t xml:space="preserve">DC_n66A-n261G </w:t>
              </w:r>
            </w:ins>
          </w:p>
          <w:p w14:paraId="6FA3DC77" w14:textId="77777777" w:rsidR="00D63750" w:rsidRPr="00E95A6F" w:rsidRDefault="00D63750" w:rsidP="00F017CA">
            <w:pPr>
              <w:pStyle w:val="NoSpacing"/>
              <w:jc w:val="center"/>
              <w:rPr>
                <w:ins w:id="6767" w:author="Verizon" w:date="2020-08-03T15:17:00Z"/>
                <w:rFonts w:ascii="Arial" w:hAnsi="Arial" w:cs="Arial"/>
                <w:sz w:val="18"/>
                <w:szCs w:val="18"/>
                <w:lang w:eastAsia="zh-CN"/>
              </w:rPr>
            </w:pPr>
            <w:ins w:id="6768" w:author="Verizon" w:date="2020-08-03T15:17:00Z">
              <w:r w:rsidRPr="00E95A6F">
                <w:rPr>
                  <w:rFonts w:ascii="Arial" w:hAnsi="Arial" w:cs="Arial"/>
                  <w:color w:val="000000"/>
                  <w:sz w:val="18"/>
                  <w:szCs w:val="18"/>
                </w:rPr>
                <w:t>DC_n66A-n261H</w:t>
              </w:r>
            </w:ins>
          </w:p>
        </w:tc>
      </w:tr>
      <w:tr w:rsidR="00D63750" w:rsidRPr="00D85AEB" w14:paraId="77B17844" w14:textId="77777777" w:rsidTr="00F017CA">
        <w:trPr>
          <w:trHeight w:val="207"/>
          <w:jc w:val="center"/>
          <w:ins w:id="6769" w:author="Verizon" w:date="2020-08-03T15:17:00Z"/>
        </w:trPr>
        <w:tc>
          <w:tcPr>
            <w:tcW w:w="3823" w:type="dxa"/>
            <w:vAlign w:val="center"/>
          </w:tcPr>
          <w:p w14:paraId="497F050F" w14:textId="77777777" w:rsidR="00D63750" w:rsidRPr="00E95A6F" w:rsidRDefault="00D63750" w:rsidP="00F017CA">
            <w:pPr>
              <w:pStyle w:val="NoSpacing"/>
              <w:jc w:val="center"/>
              <w:rPr>
                <w:ins w:id="6770" w:author="Verizon" w:date="2020-08-03T15:17:00Z"/>
                <w:rFonts w:ascii="Arial" w:hAnsi="Arial" w:cs="Arial"/>
                <w:sz w:val="18"/>
                <w:szCs w:val="18"/>
                <w:lang w:eastAsia="zh-CN"/>
              </w:rPr>
            </w:pPr>
            <w:ins w:id="6771" w:author="Verizon" w:date="2020-08-03T15:17:00Z">
              <w:r w:rsidRPr="00E95A6F">
                <w:rPr>
                  <w:rFonts w:ascii="Arial" w:hAnsi="Arial" w:cs="Arial"/>
                  <w:color w:val="000000"/>
                  <w:sz w:val="18"/>
                  <w:szCs w:val="18"/>
                </w:rPr>
                <w:t>DC_n66A-n261(2I)</w:t>
              </w:r>
            </w:ins>
          </w:p>
        </w:tc>
        <w:tc>
          <w:tcPr>
            <w:tcW w:w="3969" w:type="dxa"/>
            <w:vAlign w:val="center"/>
          </w:tcPr>
          <w:p w14:paraId="28F1F7ED" w14:textId="77777777" w:rsidR="00D63750" w:rsidRPr="00E95A6F" w:rsidRDefault="00D63750" w:rsidP="00F017CA">
            <w:pPr>
              <w:pStyle w:val="NoSpacing"/>
              <w:jc w:val="center"/>
              <w:rPr>
                <w:ins w:id="6772" w:author="Verizon" w:date="2020-08-03T15:17:00Z"/>
                <w:rFonts w:ascii="Arial" w:eastAsia="MS Mincho" w:hAnsi="Arial" w:cs="Arial"/>
                <w:sz w:val="18"/>
                <w:szCs w:val="18"/>
                <w:lang w:eastAsia="ja-JP"/>
              </w:rPr>
            </w:pPr>
            <w:ins w:id="6773" w:author="Verizon" w:date="2020-08-03T15:17:00Z">
              <w:r w:rsidRPr="00E95A6F">
                <w:rPr>
                  <w:rFonts w:ascii="Arial" w:eastAsia="MS Mincho" w:hAnsi="Arial" w:cs="Arial"/>
                  <w:sz w:val="18"/>
                  <w:szCs w:val="18"/>
                  <w:lang w:eastAsia="ja-JP"/>
                </w:rPr>
                <w:t>DC_n66A-n261A</w:t>
              </w:r>
            </w:ins>
          </w:p>
          <w:p w14:paraId="65C11304" w14:textId="77777777" w:rsidR="00D63750" w:rsidRDefault="00D63750" w:rsidP="00F017CA">
            <w:pPr>
              <w:pStyle w:val="NoSpacing"/>
              <w:jc w:val="center"/>
              <w:rPr>
                <w:ins w:id="6774" w:author="Verizon" w:date="2020-08-03T15:17:00Z"/>
                <w:rFonts w:ascii="Arial" w:hAnsi="Arial" w:cs="Arial"/>
                <w:color w:val="000000"/>
                <w:sz w:val="18"/>
                <w:szCs w:val="18"/>
              </w:rPr>
            </w:pPr>
            <w:ins w:id="6775" w:author="Verizon" w:date="2020-08-03T15:17:00Z">
              <w:r w:rsidRPr="00E95A6F">
                <w:rPr>
                  <w:rFonts w:ascii="Arial" w:hAnsi="Arial" w:cs="Arial"/>
                  <w:color w:val="000000"/>
                  <w:sz w:val="18"/>
                  <w:szCs w:val="18"/>
                </w:rPr>
                <w:t xml:space="preserve">DC_n66A-n261G </w:t>
              </w:r>
            </w:ins>
          </w:p>
          <w:p w14:paraId="3B036B14" w14:textId="77777777" w:rsidR="00D63750" w:rsidRDefault="00D63750" w:rsidP="00F017CA">
            <w:pPr>
              <w:pStyle w:val="NoSpacing"/>
              <w:jc w:val="center"/>
              <w:rPr>
                <w:ins w:id="6776" w:author="Verizon" w:date="2020-08-03T15:17:00Z"/>
                <w:rFonts w:ascii="Arial" w:hAnsi="Arial" w:cs="Arial"/>
                <w:color w:val="000000"/>
                <w:sz w:val="18"/>
                <w:szCs w:val="18"/>
              </w:rPr>
            </w:pPr>
            <w:ins w:id="6777" w:author="Verizon" w:date="2020-08-03T15:17:00Z">
              <w:r w:rsidRPr="00E95A6F">
                <w:rPr>
                  <w:rFonts w:ascii="Arial" w:hAnsi="Arial" w:cs="Arial"/>
                  <w:color w:val="000000"/>
                  <w:sz w:val="18"/>
                  <w:szCs w:val="18"/>
                </w:rPr>
                <w:t xml:space="preserve">DC_n66A-n261H </w:t>
              </w:r>
            </w:ins>
          </w:p>
          <w:p w14:paraId="0D2FA3F4" w14:textId="77777777" w:rsidR="00D63750" w:rsidRPr="00E95A6F" w:rsidRDefault="00D63750" w:rsidP="00F017CA">
            <w:pPr>
              <w:pStyle w:val="NoSpacing"/>
              <w:jc w:val="center"/>
              <w:rPr>
                <w:ins w:id="6778" w:author="Verizon" w:date="2020-08-03T15:17:00Z"/>
                <w:rFonts w:ascii="Arial" w:hAnsi="Arial" w:cs="Arial"/>
                <w:sz w:val="18"/>
                <w:szCs w:val="18"/>
                <w:lang w:eastAsia="zh-CN"/>
              </w:rPr>
            </w:pPr>
            <w:ins w:id="6779" w:author="Verizon" w:date="2020-08-03T15:17:00Z">
              <w:r w:rsidRPr="00E95A6F">
                <w:rPr>
                  <w:rFonts w:ascii="Arial" w:hAnsi="Arial" w:cs="Arial"/>
                  <w:color w:val="000000"/>
                  <w:sz w:val="18"/>
                  <w:szCs w:val="18"/>
                </w:rPr>
                <w:t>DC_n66A-n261I</w:t>
              </w:r>
            </w:ins>
          </w:p>
        </w:tc>
      </w:tr>
      <w:tr w:rsidR="00D63750" w:rsidRPr="00D85AEB" w14:paraId="07A5CC1E" w14:textId="77777777" w:rsidTr="00F017CA">
        <w:trPr>
          <w:trHeight w:val="207"/>
          <w:jc w:val="center"/>
          <w:ins w:id="6780" w:author="Verizon" w:date="2020-08-03T15:17:00Z"/>
        </w:trPr>
        <w:tc>
          <w:tcPr>
            <w:tcW w:w="3823" w:type="dxa"/>
            <w:vAlign w:val="center"/>
          </w:tcPr>
          <w:p w14:paraId="6E5FC47B" w14:textId="77777777" w:rsidR="00D63750" w:rsidRPr="00E95A6F" w:rsidRDefault="00D63750" w:rsidP="00F017CA">
            <w:pPr>
              <w:pStyle w:val="NoSpacing"/>
              <w:jc w:val="center"/>
              <w:rPr>
                <w:ins w:id="6781" w:author="Verizon" w:date="2020-08-03T15:17:00Z"/>
                <w:rFonts w:ascii="Arial" w:hAnsi="Arial" w:cs="Arial"/>
                <w:sz w:val="18"/>
                <w:szCs w:val="18"/>
                <w:lang w:eastAsia="zh-CN"/>
              </w:rPr>
            </w:pPr>
            <w:ins w:id="6782" w:author="Verizon" w:date="2020-08-03T15:17:00Z">
              <w:r w:rsidRPr="00E95A6F">
                <w:rPr>
                  <w:rFonts w:ascii="Arial" w:hAnsi="Arial" w:cs="Arial"/>
                  <w:color w:val="000000"/>
                  <w:sz w:val="18"/>
                  <w:szCs w:val="18"/>
                </w:rPr>
                <w:t>DC_n66A-n261(A-G)</w:t>
              </w:r>
            </w:ins>
          </w:p>
        </w:tc>
        <w:tc>
          <w:tcPr>
            <w:tcW w:w="3969" w:type="dxa"/>
            <w:vAlign w:val="center"/>
          </w:tcPr>
          <w:p w14:paraId="6B01A595" w14:textId="77777777" w:rsidR="00D63750" w:rsidRPr="00E95A6F" w:rsidRDefault="00D63750" w:rsidP="00F017CA">
            <w:pPr>
              <w:pStyle w:val="NoSpacing"/>
              <w:jc w:val="center"/>
              <w:rPr>
                <w:ins w:id="6783" w:author="Verizon" w:date="2020-08-03T15:17:00Z"/>
                <w:rFonts w:ascii="Arial" w:eastAsia="MS Mincho" w:hAnsi="Arial" w:cs="Arial"/>
                <w:sz w:val="18"/>
                <w:szCs w:val="18"/>
                <w:lang w:eastAsia="ja-JP"/>
              </w:rPr>
            </w:pPr>
            <w:ins w:id="6784" w:author="Verizon" w:date="2020-08-03T15:17:00Z">
              <w:r w:rsidRPr="00E95A6F">
                <w:rPr>
                  <w:rFonts w:ascii="Arial" w:eastAsia="MS Mincho" w:hAnsi="Arial" w:cs="Arial"/>
                  <w:sz w:val="18"/>
                  <w:szCs w:val="18"/>
                  <w:lang w:eastAsia="ja-JP"/>
                </w:rPr>
                <w:t>DC_n66A-n261A</w:t>
              </w:r>
            </w:ins>
          </w:p>
          <w:p w14:paraId="393A2B8E" w14:textId="77777777" w:rsidR="00D63750" w:rsidRPr="00E95A6F" w:rsidRDefault="00D63750" w:rsidP="00F017CA">
            <w:pPr>
              <w:pStyle w:val="NoSpacing"/>
              <w:jc w:val="center"/>
              <w:rPr>
                <w:ins w:id="6785" w:author="Verizon" w:date="2020-08-03T15:17:00Z"/>
                <w:rFonts w:ascii="Arial" w:hAnsi="Arial" w:cs="Arial"/>
                <w:sz w:val="18"/>
                <w:szCs w:val="18"/>
                <w:lang w:eastAsia="zh-CN"/>
              </w:rPr>
            </w:pPr>
            <w:ins w:id="6786" w:author="Verizon" w:date="2020-08-03T15:17:00Z">
              <w:r w:rsidRPr="00E95A6F">
                <w:rPr>
                  <w:rFonts w:ascii="Arial" w:hAnsi="Arial" w:cs="Arial"/>
                  <w:color w:val="000000"/>
                  <w:sz w:val="18"/>
                  <w:szCs w:val="18"/>
                </w:rPr>
                <w:t>DC_n66A-n261G</w:t>
              </w:r>
            </w:ins>
          </w:p>
        </w:tc>
      </w:tr>
      <w:tr w:rsidR="00D63750" w:rsidRPr="00D85AEB" w14:paraId="2ECC5536" w14:textId="77777777" w:rsidTr="00F017CA">
        <w:trPr>
          <w:trHeight w:val="207"/>
          <w:jc w:val="center"/>
          <w:ins w:id="6787" w:author="Verizon" w:date="2020-08-03T15:17:00Z"/>
        </w:trPr>
        <w:tc>
          <w:tcPr>
            <w:tcW w:w="3823" w:type="dxa"/>
            <w:vAlign w:val="center"/>
          </w:tcPr>
          <w:p w14:paraId="7E945317" w14:textId="77777777" w:rsidR="00D63750" w:rsidRPr="00E95A6F" w:rsidRDefault="00D63750" w:rsidP="00F017CA">
            <w:pPr>
              <w:pStyle w:val="NoSpacing"/>
              <w:jc w:val="center"/>
              <w:rPr>
                <w:ins w:id="6788" w:author="Verizon" w:date="2020-08-03T15:17:00Z"/>
                <w:rFonts w:ascii="Arial" w:hAnsi="Arial" w:cs="Arial"/>
                <w:sz w:val="18"/>
                <w:szCs w:val="18"/>
                <w:lang w:eastAsia="zh-CN"/>
              </w:rPr>
            </w:pPr>
            <w:ins w:id="6789" w:author="Verizon" w:date="2020-08-03T15:17:00Z">
              <w:r w:rsidRPr="00E95A6F">
                <w:rPr>
                  <w:rFonts w:ascii="Arial" w:hAnsi="Arial" w:cs="Arial"/>
                  <w:color w:val="000000"/>
                  <w:sz w:val="18"/>
                  <w:szCs w:val="18"/>
                </w:rPr>
                <w:t>DC_n66A-n261(A-H)</w:t>
              </w:r>
            </w:ins>
          </w:p>
        </w:tc>
        <w:tc>
          <w:tcPr>
            <w:tcW w:w="3969" w:type="dxa"/>
            <w:vAlign w:val="center"/>
          </w:tcPr>
          <w:p w14:paraId="1B44A267" w14:textId="77777777" w:rsidR="00D63750" w:rsidRPr="00E95A6F" w:rsidRDefault="00D63750" w:rsidP="00F017CA">
            <w:pPr>
              <w:pStyle w:val="NoSpacing"/>
              <w:jc w:val="center"/>
              <w:rPr>
                <w:ins w:id="6790" w:author="Verizon" w:date="2020-08-03T15:17:00Z"/>
                <w:rFonts w:ascii="Arial" w:eastAsia="MS Mincho" w:hAnsi="Arial" w:cs="Arial"/>
                <w:sz w:val="18"/>
                <w:szCs w:val="18"/>
                <w:lang w:eastAsia="ja-JP"/>
              </w:rPr>
            </w:pPr>
            <w:ins w:id="6791" w:author="Verizon" w:date="2020-08-03T15:17:00Z">
              <w:r w:rsidRPr="00E95A6F">
                <w:rPr>
                  <w:rFonts w:ascii="Arial" w:eastAsia="MS Mincho" w:hAnsi="Arial" w:cs="Arial"/>
                  <w:sz w:val="18"/>
                  <w:szCs w:val="18"/>
                  <w:lang w:eastAsia="ja-JP"/>
                </w:rPr>
                <w:t>DC_n66A-n261A</w:t>
              </w:r>
            </w:ins>
          </w:p>
          <w:p w14:paraId="33170570" w14:textId="77777777" w:rsidR="00D63750" w:rsidRDefault="00D63750" w:rsidP="00F017CA">
            <w:pPr>
              <w:pStyle w:val="NoSpacing"/>
              <w:jc w:val="center"/>
              <w:rPr>
                <w:ins w:id="6792" w:author="Verizon" w:date="2020-08-03T15:17:00Z"/>
                <w:rFonts w:ascii="Arial" w:hAnsi="Arial" w:cs="Arial"/>
                <w:color w:val="000000"/>
                <w:sz w:val="18"/>
                <w:szCs w:val="18"/>
              </w:rPr>
            </w:pPr>
            <w:ins w:id="6793" w:author="Verizon" w:date="2020-08-03T15:17:00Z">
              <w:r w:rsidRPr="00E95A6F">
                <w:rPr>
                  <w:rFonts w:ascii="Arial" w:hAnsi="Arial" w:cs="Arial"/>
                  <w:color w:val="000000"/>
                  <w:sz w:val="18"/>
                  <w:szCs w:val="18"/>
                </w:rPr>
                <w:t xml:space="preserve">DC_n66A-n261G </w:t>
              </w:r>
            </w:ins>
          </w:p>
          <w:p w14:paraId="1538601F" w14:textId="77777777" w:rsidR="00D63750" w:rsidRPr="00E95A6F" w:rsidRDefault="00D63750" w:rsidP="00F017CA">
            <w:pPr>
              <w:pStyle w:val="NoSpacing"/>
              <w:jc w:val="center"/>
              <w:rPr>
                <w:ins w:id="6794" w:author="Verizon" w:date="2020-08-03T15:17:00Z"/>
                <w:rFonts w:ascii="Arial" w:hAnsi="Arial" w:cs="Arial"/>
                <w:sz w:val="18"/>
                <w:szCs w:val="18"/>
                <w:lang w:eastAsia="zh-CN"/>
              </w:rPr>
            </w:pPr>
            <w:ins w:id="6795" w:author="Verizon" w:date="2020-08-03T15:17:00Z">
              <w:r w:rsidRPr="00E95A6F">
                <w:rPr>
                  <w:rFonts w:ascii="Arial" w:hAnsi="Arial" w:cs="Arial"/>
                  <w:color w:val="000000"/>
                  <w:sz w:val="18"/>
                  <w:szCs w:val="18"/>
                </w:rPr>
                <w:t>DC_n66A-n261H</w:t>
              </w:r>
            </w:ins>
          </w:p>
        </w:tc>
      </w:tr>
      <w:tr w:rsidR="00D63750" w:rsidRPr="00D85AEB" w14:paraId="7828AD99" w14:textId="77777777" w:rsidTr="00F017CA">
        <w:trPr>
          <w:trHeight w:val="207"/>
          <w:jc w:val="center"/>
          <w:ins w:id="6796" w:author="Verizon" w:date="2020-08-03T15:17:00Z"/>
        </w:trPr>
        <w:tc>
          <w:tcPr>
            <w:tcW w:w="3823" w:type="dxa"/>
            <w:vAlign w:val="center"/>
          </w:tcPr>
          <w:p w14:paraId="6FEDCB30" w14:textId="77777777" w:rsidR="00D63750" w:rsidRPr="00E95A6F" w:rsidRDefault="00D63750" w:rsidP="00F017CA">
            <w:pPr>
              <w:pStyle w:val="NoSpacing"/>
              <w:jc w:val="center"/>
              <w:rPr>
                <w:ins w:id="6797" w:author="Verizon" w:date="2020-08-03T15:17:00Z"/>
                <w:rFonts w:ascii="Arial" w:hAnsi="Arial" w:cs="Arial"/>
                <w:sz w:val="18"/>
                <w:szCs w:val="18"/>
                <w:lang w:eastAsia="zh-CN"/>
              </w:rPr>
            </w:pPr>
            <w:ins w:id="6798" w:author="Verizon" w:date="2020-08-03T15:17:00Z">
              <w:r w:rsidRPr="00E95A6F">
                <w:rPr>
                  <w:rFonts w:ascii="Arial" w:hAnsi="Arial" w:cs="Arial"/>
                  <w:color w:val="000000"/>
                  <w:sz w:val="18"/>
                  <w:szCs w:val="18"/>
                </w:rPr>
                <w:t>DC_n66A-n261(A-I)</w:t>
              </w:r>
            </w:ins>
          </w:p>
        </w:tc>
        <w:tc>
          <w:tcPr>
            <w:tcW w:w="3969" w:type="dxa"/>
            <w:vAlign w:val="center"/>
          </w:tcPr>
          <w:p w14:paraId="1098D0B9" w14:textId="77777777" w:rsidR="00D63750" w:rsidRPr="00E95A6F" w:rsidRDefault="00D63750" w:rsidP="00F017CA">
            <w:pPr>
              <w:pStyle w:val="NoSpacing"/>
              <w:jc w:val="center"/>
              <w:rPr>
                <w:ins w:id="6799" w:author="Verizon" w:date="2020-08-03T15:17:00Z"/>
                <w:rFonts w:ascii="Arial" w:eastAsia="MS Mincho" w:hAnsi="Arial" w:cs="Arial"/>
                <w:sz w:val="18"/>
                <w:szCs w:val="18"/>
                <w:lang w:eastAsia="ja-JP"/>
              </w:rPr>
            </w:pPr>
            <w:ins w:id="6800" w:author="Verizon" w:date="2020-08-03T15:17:00Z">
              <w:r w:rsidRPr="00E95A6F">
                <w:rPr>
                  <w:rFonts w:ascii="Arial" w:eastAsia="MS Mincho" w:hAnsi="Arial" w:cs="Arial"/>
                  <w:sz w:val="18"/>
                  <w:szCs w:val="18"/>
                  <w:lang w:eastAsia="ja-JP"/>
                </w:rPr>
                <w:t>DC_n66A-n261A</w:t>
              </w:r>
            </w:ins>
          </w:p>
          <w:p w14:paraId="518C0C6B" w14:textId="77777777" w:rsidR="00D63750" w:rsidRDefault="00D63750" w:rsidP="00F017CA">
            <w:pPr>
              <w:pStyle w:val="NoSpacing"/>
              <w:jc w:val="center"/>
              <w:rPr>
                <w:ins w:id="6801" w:author="Verizon" w:date="2020-08-03T15:17:00Z"/>
                <w:rFonts w:ascii="Arial" w:hAnsi="Arial" w:cs="Arial"/>
                <w:color w:val="000000"/>
                <w:sz w:val="18"/>
                <w:szCs w:val="18"/>
              </w:rPr>
            </w:pPr>
            <w:ins w:id="6802" w:author="Verizon" w:date="2020-08-03T15:17:00Z">
              <w:r w:rsidRPr="00E95A6F">
                <w:rPr>
                  <w:rFonts w:ascii="Arial" w:hAnsi="Arial" w:cs="Arial"/>
                  <w:color w:val="000000"/>
                  <w:sz w:val="18"/>
                  <w:szCs w:val="18"/>
                </w:rPr>
                <w:t xml:space="preserve">DC_n66A-n261G </w:t>
              </w:r>
            </w:ins>
          </w:p>
          <w:p w14:paraId="04C53C17" w14:textId="77777777" w:rsidR="00D63750" w:rsidRDefault="00D63750" w:rsidP="00F017CA">
            <w:pPr>
              <w:pStyle w:val="NoSpacing"/>
              <w:jc w:val="center"/>
              <w:rPr>
                <w:ins w:id="6803" w:author="Verizon" w:date="2020-08-03T15:17:00Z"/>
                <w:rFonts w:ascii="Arial" w:hAnsi="Arial" w:cs="Arial"/>
                <w:color w:val="000000"/>
                <w:sz w:val="18"/>
                <w:szCs w:val="18"/>
              </w:rPr>
            </w:pPr>
            <w:ins w:id="6804" w:author="Verizon" w:date="2020-08-03T15:17:00Z">
              <w:r w:rsidRPr="00E95A6F">
                <w:rPr>
                  <w:rFonts w:ascii="Arial" w:hAnsi="Arial" w:cs="Arial"/>
                  <w:color w:val="000000"/>
                  <w:sz w:val="18"/>
                  <w:szCs w:val="18"/>
                </w:rPr>
                <w:t xml:space="preserve">DC_n66A-n261H </w:t>
              </w:r>
            </w:ins>
          </w:p>
          <w:p w14:paraId="1D9F0251" w14:textId="77777777" w:rsidR="00D63750" w:rsidRPr="00E95A6F" w:rsidRDefault="00D63750" w:rsidP="00F017CA">
            <w:pPr>
              <w:pStyle w:val="NoSpacing"/>
              <w:jc w:val="center"/>
              <w:rPr>
                <w:ins w:id="6805" w:author="Verizon" w:date="2020-08-03T15:17:00Z"/>
                <w:rFonts w:ascii="Arial" w:hAnsi="Arial" w:cs="Arial"/>
                <w:sz w:val="18"/>
                <w:szCs w:val="18"/>
                <w:lang w:eastAsia="zh-CN"/>
              </w:rPr>
            </w:pPr>
            <w:ins w:id="6806" w:author="Verizon" w:date="2020-08-03T15:17:00Z">
              <w:r w:rsidRPr="00E95A6F">
                <w:rPr>
                  <w:rFonts w:ascii="Arial" w:hAnsi="Arial" w:cs="Arial"/>
                  <w:color w:val="000000"/>
                  <w:sz w:val="18"/>
                  <w:szCs w:val="18"/>
                </w:rPr>
                <w:t>DC_n66A-n261I</w:t>
              </w:r>
            </w:ins>
          </w:p>
        </w:tc>
      </w:tr>
      <w:tr w:rsidR="00D63750" w:rsidRPr="00D85AEB" w14:paraId="64343154" w14:textId="77777777" w:rsidTr="00F017CA">
        <w:trPr>
          <w:trHeight w:val="207"/>
          <w:jc w:val="center"/>
          <w:ins w:id="6807" w:author="Verizon" w:date="2020-08-03T15:17:00Z"/>
        </w:trPr>
        <w:tc>
          <w:tcPr>
            <w:tcW w:w="3823" w:type="dxa"/>
            <w:vAlign w:val="center"/>
          </w:tcPr>
          <w:p w14:paraId="4B98AE0F" w14:textId="77777777" w:rsidR="00D63750" w:rsidRPr="00E95A6F" w:rsidRDefault="00D63750" w:rsidP="00F017CA">
            <w:pPr>
              <w:pStyle w:val="NoSpacing"/>
              <w:jc w:val="center"/>
              <w:rPr>
                <w:ins w:id="6808" w:author="Verizon" w:date="2020-08-03T15:17:00Z"/>
                <w:rFonts w:ascii="Arial" w:hAnsi="Arial" w:cs="Arial"/>
                <w:sz w:val="18"/>
                <w:szCs w:val="18"/>
                <w:lang w:eastAsia="zh-CN"/>
              </w:rPr>
            </w:pPr>
            <w:ins w:id="6809" w:author="Verizon" w:date="2020-08-03T15:17:00Z">
              <w:r w:rsidRPr="00E95A6F">
                <w:rPr>
                  <w:rFonts w:ascii="Arial" w:hAnsi="Arial" w:cs="Arial"/>
                  <w:color w:val="000000"/>
                  <w:sz w:val="18"/>
                  <w:szCs w:val="18"/>
                </w:rPr>
                <w:t>DC_n66A-n261(A-J)</w:t>
              </w:r>
            </w:ins>
          </w:p>
        </w:tc>
        <w:tc>
          <w:tcPr>
            <w:tcW w:w="3969" w:type="dxa"/>
            <w:vAlign w:val="center"/>
          </w:tcPr>
          <w:p w14:paraId="3B5A4972" w14:textId="77777777" w:rsidR="00D63750" w:rsidRPr="00E95A6F" w:rsidRDefault="00D63750" w:rsidP="00F017CA">
            <w:pPr>
              <w:pStyle w:val="NoSpacing"/>
              <w:jc w:val="center"/>
              <w:rPr>
                <w:ins w:id="6810" w:author="Verizon" w:date="2020-08-03T15:17:00Z"/>
                <w:rFonts w:ascii="Arial" w:hAnsi="Arial" w:cs="Arial"/>
                <w:color w:val="000000"/>
                <w:sz w:val="18"/>
                <w:szCs w:val="18"/>
              </w:rPr>
            </w:pPr>
            <w:ins w:id="6811" w:author="Verizon" w:date="2020-08-03T15:17:00Z">
              <w:r w:rsidRPr="00E95A6F">
                <w:rPr>
                  <w:rFonts w:ascii="Arial" w:hAnsi="Arial" w:cs="Arial"/>
                  <w:color w:val="000000"/>
                  <w:sz w:val="18"/>
                  <w:szCs w:val="18"/>
                </w:rPr>
                <w:t>DC_n66A-n261A</w:t>
              </w:r>
            </w:ins>
          </w:p>
          <w:p w14:paraId="11C065A5" w14:textId="77777777" w:rsidR="00D63750" w:rsidRPr="00E95A6F" w:rsidRDefault="00D63750" w:rsidP="00F017CA">
            <w:pPr>
              <w:pStyle w:val="NoSpacing"/>
              <w:jc w:val="center"/>
              <w:rPr>
                <w:ins w:id="6812" w:author="Verizon" w:date="2020-08-03T15:17:00Z"/>
                <w:rFonts w:ascii="Arial" w:hAnsi="Arial" w:cs="Arial"/>
                <w:color w:val="000000"/>
                <w:sz w:val="18"/>
                <w:szCs w:val="18"/>
              </w:rPr>
            </w:pPr>
            <w:ins w:id="6813" w:author="Verizon" w:date="2020-08-03T15:17:00Z">
              <w:r w:rsidRPr="00E95A6F">
                <w:rPr>
                  <w:rFonts w:ascii="Arial" w:hAnsi="Arial" w:cs="Arial"/>
                  <w:color w:val="000000"/>
                  <w:sz w:val="18"/>
                  <w:szCs w:val="18"/>
                </w:rPr>
                <w:t>DC_n66A-n261G</w:t>
              </w:r>
            </w:ins>
          </w:p>
          <w:p w14:paraId="1D082C82" w14:textId="77777777" w:rsidR="00D63750" w:rsidRDefault="00D63750" w:rsidP="00F017CA">
            <w:pPr>
              <w:pStyle w:val="NoSpacing"/>
              <w:jc w:val="center"/>
              <w:rPr>
                <w:ins w:id="6814" w:author="Verizon" w:date="2020-08-03T15:17:00Z"/>
                <w:rFonts w:ascii="Arial" w:hAnsi="Arial" w:cs="Arial"/>
                <w:color w:val="000000"/>
                <w:sz w:val="18"/>
                <w:szCs w:val="18"/>
              </w:rPr>
            </w:pPr>
            <w:ins w:id="6815" w:author="Verizon" w:date="2020-08-03T15:17:00Z">
              <w:r w:rsidRPr="00E95A6F">
                <w:rPr>
                  <w:rFonts w:ascii="Arial" w:hAnsi="Arial" w:cs="Arial"/>
                  <w:color w:val="000000"/>
                  <w:sz w:val="18"/>
                  <w:szCs w:val="18"/>
                </w:rPr>
                <w:t xml:space="preserve">DC_n66A-n261H </w:t>
              </w:r>
            </w:ins>
          </w:p>
          <w:p w14:paraId="5DA0283A" w14:textId="77777777" w:rsidR="00D63750" w:rsidRPr="00E95A6F" w:rsidRDefault="00D63750" w:rsidP="00F017CA">
            <w:pPr>
              <w:pStyle w:val="NoSpacing"/>
              <w:jc w:val="center"/>
              <w:rPr>
                <w:ins w:id="6816" w:author="Verizon" w:date="2020-08-03T15:17:00Z"/>
                <w:rFonts w:ascii="Arial" w:hAnsi="Arial" w:cs="Arial"/>
                <w:sz w:val="18"/>
                <w:szCs w:val="18"/>
                <w:lang w:eastAsia="zh-CN"/>
              </w:rPr>
            </w:pPr>
            <w:ins w:id="6817" w:author="Verizon" w:date="2020-08-03T15:17:00Z">
              <w:r w:rsidRPr="00E95A6F">
                <w:rPr>
                  <w:rFonts w:ascii="Arial" w:hAnsi="Arial" w:cs="Arial"/>
                  <w:color w:val="000000"/>
                  <w:sz w:val="18"/>
                  <w:szCs w:val="18"/>
                </w:rPr>
                <w:t>DC_n66A-n261I</w:t>
              </w:r>
            </w:ins>
          </w:p>
        </w:tc>
      </w:tr>
      <w:tr w:rsidR="00D63750" w:rsidRPr="00D85AEB" w14:paraId="77F3BBEB" w14:textId="77777777" w:rsidTr="00F017CA">
        <w:trPr>
          <w:trHeight w:val="207"/>
          <w:jc w:val="center"/>
          <w:ins w:id="6818" w:author="Verizon" w:date="2020-08-03T15:17:00Z"/>
        </w:trPr>
        <w:tc>
          <w:tcPr>
            <w:tcW w:w="3823" w:type="dxa"/>
            <w:vAlign w:val="center"/>
          </w:tcPr>
          <w:p w14:paraId="415551CF" w14:textId="77777777" w:rsidR="00D63750" w:rsidRPr="00E95A6F" w:rsidRDefault="00D63750" w:rsidP="00F017CA">
            <w:pPr>
              <w:pStyle w:val="NoSpacing"/>
              <w:jc w:val="center"/>
              <w:rPr>
                <w:ins w:id="6819" w:author="Verizon" w:date="2020-08-03T15:17:00Z"/>
                <w:rFonts w:ascii="Arial" w:hAnsi="Arial" w:cs="Arial"/>
                <w:sz w:val="18"/>
                <w:szCs w:val="18"/>
                <w:lang w:eastAsia="zh-CN"/>
              </w:rPr>
            </w:pPr>
            <w:ins w:id="6820" w:author="Verizon" w:date="2020-08-03T15:17:00Z">
              <w:r w:rsidRPr="00E95A6F">
                <w:rPr>
                  <w:rFonts w:ascii="Arial" w:hAnsi="Arial" w:cs="Arial"/>
                  <w:color w:val="000000"/>
                  <w:sz w:val="18"/>
                  <w:szCs w:val="18"/>
                </w:rPr>
                <w:t>DC_n66A-n261(A-K)</w:t>
              </w:r>
            </w:ins>
          </w:p>
        </w:tc>
        <w:tc>
          <w:tcPr>
            <w:tcW w:w="3969" w:type="dxa"/>
            <w:vAlign w:val="center"/>
          </w:tcPr>
          <w:p w14:paraId="01305A6E" w14:textId="77777777" w:rsidR="00D63750" w:rsidRPr="00E95A6F" w:rsidRDefault="00D63750" w:rsidP="00F017CA">
            <w:pPr>
              <w:pStyle w:val="NoSpacing"/>
              <w:jc w:val="center"/>
              <w:rPr>
                <w:ins w:id="6821" w:author="Verizon" w:date="2020-08-03T15:17:00Z"/>
                <w:rFonts w:ascii="Arial" w:hAnsi="Arial" w:cs="Arial"/>
                <w:color w:val="000000"/>
                <w:sz w:val="18"/>
                <w:szCs w:val="18"/>
              </w:rPr>
            </w:pPr>
            <w:ins w:id="6822" w:author="Verizon" w:date="2020-08-03T15:17:00Z">
              <w:r w:rsidRPr="00E95A6F">
                <w:rPr>
                  <w:rFonts w:ascii="Arial" w:hAnsi="Arial" w:cs="Arial"/>
                  <w:color w:val="000000"/>
                  <w:sz w:val="18"/>
                  <w:szCs w:val="18"/>
                </w:rPr>
                <w:t>DC_n66A-n261A</w:t>
              </w:r>
            </w:ins>
          </w:p>
          <w:p w14:paraId="3709D47A" w14:textId="77777777" w:rsidR="00D63750" w:rsidRPr="00E95A6F" w:rsidRDefault="00D63750" w:rsidP="00F017CA">
            <w:pPr>
              <w:pStyle w:val="NoSpacing"/>
              <w:jc w:val="center"/>
              <w:rPr>
                <w:ins w:id="6823" w:author="Verizon" w:date="2020-08-03T15:17:00Z"/>
                <w:rFonts w:ascii="Arial" w:hAnsi="Arial" w:cs="Arial"/>
                <w:color w:val="000000"/>
                <w:sz w:val="18"/>
                <w:szCs w:val="18"/>
              </w:rPr>
            </w:pPr>
            <w:ins w:id="6824" w:author="Verizon" w:date="2020-08-03T15:17:00Z">
              <w:r w:rsidRPr="00E95A6F">
                <w:rPr>
                  <w:rFonts w:ascii="Arial" w:hAnsi="Arial" w:cs="Arial"/>
                  <w:color w:val="000000"/>
                  <w:sz w:val="18"/>
                  <w:szCs w:val="18"/>
                </w:rPr>
                <w:t>DC_n66A-n261G</w:t>
              </w:r>
            </w:ins>
          </w:p>
          <w:p w14:paraId="0F290DBD" w14:textId="77777777" w:rsidR="00D63750" w:rsidRDefault="00D63750" w:rsidP="00F017CA">
            <w:pPr>
              <w:pStyle w:val="NoSpacing"/>
              <w:jc w:val="center"/>
              <w:rPr>
                <w:ins w:id="6825" w:author="Verizon" w:date="2020-08-03T15:17:00Z"/>
                <w:rFonts w:ascii="Arial" w:hAnsi="Arial" w:cs="Arial"/>
                <w:color w:val="000000"/>
                <w:sz w:val="18"/>
                <w:szCs w:val="18"/>
              </w:rPr>
            </w:pPr>
            <w:ins w:id="6826" w:author="Verizon" w:date="2020-08-03T15:17:00Z">
              <w:r w:rsidRPr="00E95A6F">
                <w:rPr>
                  <w:rFonts w:ascii="Arial" w:hAnsi="Arial" w:cs="Arial"/>
                  <w:color w:val="000000"/>
                  <w:sz w:val="18"/>
                  <w:szCs w:val="18"/>
                </w:rPr>
                <w:t xml:space="preserve">DC_n66A-n261H </w:t>
              </w:r>
            </w:ins>
          </w:p>
          <w:p w14:paraId="3500BA31" w14:textId="77777777" w:rsidR="00D63750" w:rsidRPr="00E95A6F" w:rsidRDefault="00D63750" w:rsidP="00F017CA">
            <w:pPr>
              <w:pStyle w:val="NoSpacing"/>
              <w:jc w:val="center"/>
              <w:rPr>
                <w:ins w:id="6827" w:author="Verizon" w:date="2020-08-03T15:17:00Z"/>
                <w:rFonts w:ascii="Arial" w:hAnsi="Arial" w:cs="Arial"/>
                <w:sz w:val="18"/>
                <w:szCs w:val="18"/>
                <w:lang w:eastAsia="zh-CN"/>
              </w:rPr>
            </w:pPr>
            <w:ins w:id="6828" w:author="Verizon" w:date="2020-08-03T15:17:00Z">
              <w:r w:rsidRPr="00E95A6F">
                <w:rPr>
                  <w:rFonts w:ascii="Arial" w:hAnsi="Arial" w:cs="Arial"/>
                  <w:color w:val="000000"/>
                  <w:sz w:val="18"/>
                  <w:szCs w:val="18"/>
                </w:rPr>
                <w:t>DC_n66A-n261I</w:t>
              </w:r>
            </w:ins>
          </w:p>
        </w:tc>
      </w:tr>
      <w:tr w:rsidR="00D63750" w:rsidRPr="00D85AEB" w14:paraId="4711EAB9" w14:textId="77777777" w:rsidTr="00F017CA">
        <w:trPr>
          <w:trHeight w:val="207"/>
          <w:jc w:val="center"/>
          <w:ins w:id="6829" w:author="Verizon" w:date="2020-08-03T15:17:00Z"/>
        </w:trPr>
        <w:tc>
          <w:tcPr>
            <w:tcW w:w="3823" w:type="dxa"/>
            <w:vAlign w:val="center"/>
          </w:tcPr>
          <w:p w14:paraId="5C7D2992" w14:textId="77777777" w:rsidR="00D63750" w:rsidRPr="00E95A6F" w:rsidRDefault="00D63750" w:rsidP="00F017CA">
            <w:pPr>
              <w:pStyle w:val="NoSpacing"/>
              <w:jc w:val="center"/>
              <w:rPr>
                <w:ins w:id="6830" w:author="Verizon" w:date="2020-08-03T15:17:00Z"/>
                <w:rFonts w:ascii="Arial" w:hAnsi="Arial" w:cs="Arial"/>
                <w:sz w:val="18"/>
                <w:szCs w:val="18"/>
                <w:lang w:eastAsia="zh-CN"/>
              </w:rPr>
            </w:pPr>
            <w:ins w:id="6831" w:author="Verizon" w:date="2020-08-03T15:17:00Z">
              <w:r w:rsidRPr="00E95A6F">
                <w:rPr>
                  <w:rFonts w:ascii="Arial" w:hAnsi="Arial" w:cs="Arial"/>
                  <w:color w:val="000000"/>
                  <w:sz w:val="18"/>
                  <w:szCs w:val="18"/>
                </w:rPr>
                <w:t>DC_n66A-n261(A-L)</w:t>
              </w:r>
            </w:ins>
          </w:p>
        </w:tc>
        <w:tc>
          <w:tcPr>
            <w:tcW w:w="3969" w:type="dxa"/>
            <w:vAlign w:val="center"/>
          </w:tcPr>
          <w:p w14:paraId="48B0A1FA" w14:textId="77777777" w:rsidR="00D63750" w:rsidRPr="00E95A6F" w:rsidRDefault="00D63750" w:rsidP="00F017CA">
            <w:pPr>
              <w:pStyle w:val="NoSpacing"/>
              <w:jc w:val="center"/>
              <w:rPr>
                <w:ins w:id="6832" w:author="Verizon" w:date="2020-08-03T15:17:00Z"/>
                <w:rFonts w:ascii="Arial" w:hAnsi="Arial" w:cs="Arial"/>
                <w:color w:val="000000"/>
                <w:sz w:val="18"/>
                <w:szCs w:val="18"/>
              </w:rPr>
            </w:pPr>
            <w:ins w:id="6833" w:author="Verizon" w:date="2020-08-03T15:17:00Z">
              <w:r w:rsidRPr="00E95A6F">
                <w:rPr>
                  <w:rFonts w:ascii="Arial" w:hAnsi="Arial" w:cs="Arial"/>
                  <w:color w:val="000000"/>
                  <w:sz w:val="18"/>
                  <w:szCs w:val="18"/>
                </w:rPr>
                <w:t>DC_n66A-n261A</w:t>
              </w:r>
            </w:ins>
          </w:p>
          <w:p w14:paraId="3B42C8CA" w14:textId="77777777" w:rsidR="00D63750" w:rsidRPr="00E95A6F" w:rsidRDefault="00D63750" w:rsidP="00F017CA">
            <w:pPr>
              <w:pStyle w:val="NoSpacing"/>
              <w:jc w:val="center"/>
              <w:rPr>
                <w:ins w:id="6834" w:author="Verizon" w:date="2020-08-03T15:17:00Z"/>
                <w:rFonts w:ascii="Arial" w:hAnsi="Arial" w:cs="Arial"/>
                <w:color w:val="000000"/>
                <w:sz w:val="18"/>
                <w:szCs w:val="18"/>
              </w:rPr>
            </w:pPr>
            <w:ins w:id="6835" w:author="Verizon" w:date="2020-08-03T15:17:00Z">
              <w:r w:rsidRPr="00E95A6F">
                <w:rPr>
                  <w:rFonts w:ascii="Arial" w:hAnsi="Arial" w:cs="Arial"/>
                  <w:color w:val="000000"/>
                  <w:sz w:val="18"/>
                  <w:szCs w:val="18"/>
                </w:rPr>
                <w:lastRenderedPageBreak/>
                <w:t>DC_n66A-n261G</w:t>
              </w:r>
            </w:ins>
          </w:p>
          <w:p w14:paraId="0C1DC67A" w14:textId="77777777" w:rsidR="00D63750" w:rsidRPr="00E95A6F" w:rsidRDefault="00D63750" w:rsidP="00F017CA">
            <w:pPr>
              <w:pStyle w:val="NoSpacing"/>
              <w:jc w:val="center"/>
              <w:rPr>
                <w:ins w:id="6836" w:author="Verizon" w:date="2020-08-03T15:17:00Z"/>
                <w:rFonts w:ascii="Arial" w:hAnsi="Arial" w:cs="Arial"/>
                <w:color w:val="000000"/>
                <w:sz w:val="18"/>
                <w:szCs w:val="18"/>
              </w:rPr>
            </w:pPr>
            <w:ins w:id="6837" w:author="Verizon" w:date="2020-08-03T15:17:00Z">
              <w:r w:rsidRPr="00E95A6F">
                <w:rPr>
                  <w:rFonts w:ascii="Arial" w:hAnsi="Arial" w:cs="Arial"/>
                  <w:color w:val="000000"/>
                  <w:sz w:val="18"/>
                  <w:szCs w:val="18"/>
                </w:rPr>
                <w:t>DC_n66A-n261H</w:t>
              </w:r>
            </w:ins>
          </w:p>
          <w:p w14:paraId="6D53E8AB" w14:textId="77777777" w:rsidR="00D63750" w:rsidRPr="00E95A6F" w:rsidRDefault="00D63750" w:rsidP="00F017CA">
            <w:pPr>
              <w:pStyle w:val="NoSpacing"/>
              <w:jc w:val="center"/>
              <w:rPr>
                <w:ins w:id="6838" w:author="Verizon" w:date="2020-08-03T15:17:00Z"/>
                <w:rFonts w:ascii="Arial" w:hAnsi="Arial" w:cs="Arial"/>
                <w:sz w:val="18"/>
                <w:szCs w:val="18"/>
                <w:lang w:eastAsia="zh-CN"/>
              </w:rPr>
            </w:pPr>
            <w:ins w:id="6839" w:author="Verizon" w:date="2020-08-03T15:17:00Z">
              <w:r w:rsidRPr="00E95A6F">
                <w:rPr>
                  <w:rFonts w:ascii="Arial" w:hAnsi="Arial" w:cs="Arial"/>
                  <w:color w:val="000000"/>
                  <w:sz w:val="18"/>
                  <w:szCs w:val="18"/>
                </w:rPr>
                <w:t>DC_n66A-n261I</w:t>
              </w:r>
            </w:ins>
          </w:p>
        </w:tc>
      </w:tr>
      <w:tr w:rsidR="00D63750" w:rsidRPr="00D85AEB" w14:paraId="5E603238" w14:textId="77777777" w:rsidTr="00F017CA">
        <w:trPr>
          <w:trHeight w:val="207"/>
          <w:jc w:val="center"/>
          <w:ins w:id="6840" w:author="Verizon" w:date="2020-08-03T15:17:00Z"/>
        </w:trPr>
        <w:tc>
          <w:tcPr>
            <w:tcW w:w="3823" w:type="dxa"/>
            <w:vAlign w:val="center"/>
          </w:tcPr>
          <w:p w14:paraId="156685C3" w14:textId="77777777" w:rsidR="00D63750" w:rsidRPr="00E95A6F" w:rsidRDefault="00D63750" w:rsidP="00F017CA">
            <w:pPr>
              <w:pStyle w:val="NoSpacing"/>
              <w:jc w:val="center"/>
              <w:rPr>
                <w:ins w:id="6841" w:author="Verizon" w:date="2020-08-03T15:17:00Z"/>
                <w:rFonts w:ascii="Arial" w:hAnsi="Arial" w:cs="Arial"/>
                <w:sz w:val="18"/>
                <w:szCs w:val="18"/>
                <w:lang w:eastAsia="zh-CN"/>
              </w:rPr>
            </w:pPr>
            <w:ins w:id="6842" w:author="Verizon" w:date="2020-08-03T15:17:00Z">
              <w:r w:rsidRPr="00E95A6F">
                <w:rPr>
                  <w:rFonts w:ascii="Arial" w:hAnsi="Arial" w:cs="Arial"/>
                  <w:color w:val="000000"/>
                  <w:sz w:val="18"/>
                  <w:szCs w:val="18"/>
                </w:rPr>
                <w:lastRenderedPageBreak/>
                <w:t>DC_n66A-n261(G-H)</w:t>
              </w:r>
            </w:ins>
          </w:p>
        </w:tc>
        <w:tc>
          <w:tcPr>
            <w:tcW w:w="3969" w:type="dxa"/>
            <w:vAlign w:val="center"/>
          </w:tcPr>
          <w:p w14:paraId="1926596B" w14:textId="77777777" w:rsidR="00D63750" w:rsidRPr="00E95A6F" w:rsidRDefault="00D63750" w:rsidP="00F017CA">
            <w:pPr>
              <w:pStyle w:val="NoSpacing"/>
              <w:jc w:val="center"/>
              <w:rPr>
                <w:ins w:id="6843" w:author="Verizon" w:date="2020-08-03T15:17:00Z"/>
                <w:rFonts w:ascii="Arial" w:hAnsi="Arial" w:cs="Arial"/>
                <w:color w:val="000000"/>
                <w:sz w:val="18"/>
                <w:szCs w:val="18"/>
              </w:rPr>
            </w:pPr>
            <w:ins w:id="6844" w:author="Verizon" w:date="2020-08-03T15:17:00Z">
              <w:r w:rsidRPr="00E95A6F">
                <w:rPr>
                  <w:rFonts w:ascii="Arial" w:hAnsi="Arial" w:cs="Arial"/>
                  <w:color w:val="000000"/>
                  <w:sz w:val="18"/>
                  <w:szCs w:val="18"/>
                </w:rPr>
                <w:t>DC_n66A-n261A</w:t>
              </w:r>
            </w:ins>
          </w:p>
          <w:p w14:paraId="6F410D99" w14:textId="77777777" w:rsidR="00D63750" w:rsidRDefault="00D63750" w:rsidP="00F017CA">
            <w:pPr>
              <w:pStyle w:val="NoSpacing"/>
              <w:jc w:val="center"/>
              <w:rPr>
                <w:ins w:id="6845" w:author="Verizon" w:date="2020-08-03T15:17:00Z"/>
                <w:rFonts w:ascii="Arial" w:hAnsi="Arial" w:cs="Arial"/>
                <w:color w:val="000000"/>
                <w:sz w:val="18"/>
                <w:szCs w:val="18"/>
              </w:rPr>
            </w:pPr>
            <w:ins w:id="6846" w:author="Verizon" w:date="2020-08-03T15:17:00Z">
              <w:r w:rsidRPr="00E95A6F">
                <w:rPr>
                  <w:rFonts w:ascii="Arial" w:hAnsi="Arial" w:cs="Arial"/>
                  <w:color w:val="000000"/>
                  <w:sz w:val="18"/>
                  <w:szCs w:val="18"/>
                </w:rPr>
                <w:t xml:space="preserve">DC_n66A-n261G </w:t>
              </w:r>
            </w:ins>
          </w:p>
          <w:p w14:paraId="2DB39B79" w14:textId="77777777" w:rsidR="00D63750" w:rsidRPr="00E95A6F" w:rsidRDefault="00D63750" w:rsidP="00F017CA">
            <w:pPr>
              <w:pStyle w:val="NoSpacing"/>
              <w:jc w:val="center"/>
              <w:rPr>
                <w:ins w:id="6847" w:author="Verizon" w:date="2020-08-03T15:17:00Z"/>
                <w:rFonts w:ascii="Arial" w:hAnsi="Arial" w:cs="Arial"/>
                <w:sz w:val="18"/>
                <w:szCs w:val="18"/>
                <w:lang w:eastAsia="zh-CN"/>
              </w:rPr>
            </w:pPr>
            <w:ins w:id="6848" w:author="Verizon" w:date="2020-08-03T15:17:00Z">
              <w:r w:rsidRPr="00E95A6F">
                <w:rPr>
                  <w:rFonts w:ascii="Arial" w:hAnsi="Arial" w:cs="Arial"/>
                  <w:color w:val="000000"/>
                  <w:sz w:val="18"/>
                  <w:szCs w:val="18"/>
                </w:rPr>
                <w:t>DC_n66A-n261H</w:t>
              </w:r>
            </w:ins>
          </w:p>
        </w:tc>
      </w:tr>
      <w:tr w:rsidR="00D63750" w:rsidRPr="00D85AEB" w14:paraId="4C758237" w14:textId="77777777" w:rsidTr="00F017CA">
        <w:trPr>
          <w:trHeight w:val="207"/>
          <w:jc w:val="center"/>
          <w:ins w:id="6849" w:author="Verizon" w:date="2020-08-03T15:17:00Z"/>
        </w:trPr>
        <w:tc>
          <w:tcPr>
            <w:tcW w:w="3823" w:type="dxa"/>
            <w:vAlign w:val="center"/>
          </w:tcPr>
          <w:p w14:paraId="2B737034" w14:textId="77777777" w:rsidR="00D63750" w:rsidRPr="00E95A6F" w:rsidRDefault="00D63750" w:rsidP="00F017CA">
            <w:pPr>
              <w:pStyle w:val="NoSpacing"/>
              <w:jc w:val="center"/>
              <w:rPr>
                <w:ins w:id="6850" w:author="Verizon" w:date="2020-08-03T15:17:00Z"/>
                <w:rFonts w:ascii="Arial" w:hAnsi="Arial" w:cs="Arial"/>
                <w:sz w:val="18"/>
                <w:szCs w:val="18"/>
                <w:lang w:eastAsia="zh-CN"/>
              </w:rPr>
            </w:pPr>
            <w:ins w:id="6851" w:author="Verizon" w:date="2020-08-03T15:17:00Z">
              <w:r w:rsidRPr="00E95A6F">
                <w:rPr>
                  <w:rFonts w:ascii="Arial" w:hAnsi="Arial" w:cs="Arial"/>
                  <w:color w:val="000000"/>
                  <w:sz w:val="18"/>
                  <w:szCs w:val="18"/>
                </w:rPr>
                <w:t>DC_n66A-n261(H-I)</w:t>
              </w:r>
            </w:ins>
          </w:p>
        </w:tc>
        <w:tc>
          <w:tcPr>
            <w:tcW w:w="3969" w:type="dxa"/>
            <w:vAlign w:val="center"/>
          </w:tcPr>
          <w:p w14:paraId="06A436E9" w14:textId="77777777" w:rsidR="00D63750" w:rsidRPr="00E95A6F" w:rsidRDefault="00D63750" w:rsidP="00F017CA">
            <w:pPr>
              <w:pStyle w:val="NoSpacing"/>
              <w:jc w:val="center"/>
              <w:rPr>
                <w:ins w:id="6852" w:author="Verizon" w:date="2020-08-03T15:17:00Z"/>
                <w:rFonts w:ascii="Arial" w:hAnsi="Arial" w:cs="Arial"/>
                <w:color w:val="000000"/>
                <w:sz w:val="18"/>
                <w:szCs w:val="18"/>
              </w:rPr>
            </w:pPr>
            <w:ins w:id="6853" w:author="Verizon" w:date="2020-08-03T15:17:00Z">
              <w:r w:rsidRPr="00E95A6F">
                <w:rPr>
                  <w:rFonts w:ascii="Arial" w:hAnsi="Arial" w:cs="Arial"/>
                  <w:color w:val="000000"/>
                  <w:sz w:val="18"/>
                  <w:szCs w:val="18"/>
                </w:rPr>
                <w:t>DC_n66A-n261A</w:t>
              </w:r>
            </w:ins>
          </w:p>
          <w:p w14:paraId="64DB4F13" w14:textId="77777777" w:rsidR="00D63750" w:rsidRPr="00E95A6F" w:rsidRDefault="00D63750" w:rsidP="00F017CA">
            <w:pPr>
              <w:pStyle w:val="NoSpacing"/>
              <w:jc w:val="center"/>
              <w:rPr>
                <w:ins w:id="6854" w:author="Verizon" w:date="2020-08-03T15:17:00Z"/>
                <w:rFonts w:ascii="Arial" w:hAnsi="Arial" w:cs="Arial"/>
                <w:sz w:val="18"/>
                <w:szCs w:val="18"/>
                <w:lang w:eastAsia="zh-CN"/>
              </w:rPr>
            </w:pPr>
            <w:ins w:id="6855" w:author="Verizon" w:date="2020-08-03T15:17:00Z">
              <w:r w:rsidRPr="00E95A6F">
                <w:rPr>
                  <w:rFonts w:ascii="Arial" w:hAnsi="Arial" w:cs="Arial"/>
                  <w:color w:val="000000"/>
                  <w:sz w:val="18"/>
                  <w:szCs w:val="18"/>
                </w:rPr>
                <w:t>DC_n66A-n261G</w:t>
              </w:r>
              <w:r w:rsidRPr="00E95A6F">
                <w:rPr>
                  <w:rFonts w:ascii="Arial" w:hAnsi="Arial" w:cs="Arial"/>
                  <w:color w:val="000000"/>
                  <w:sz w:val="18"/>
                  <w:szCs w:val="18"/>
                </w:rPr>
                <w:br/>
                <w:t>DC_n66A-n261H</w:t>
              </w:r>
              <w:r w:rsidRPr="00E95A6F">
                <w:rPr>
                  <w:rFonts w:ascii="Arial" w:hAnsi="Arial" w:cs="Arial"/>
                  <w:color w:val="000000"/>
                  <w:sz w:val="18"/>
                  <w:szCs w:val="18"/>
                </w:rPr>
                <w:br/>
                <w:t>DC_n66A-n261I</w:t>
              </w:r>
            </w:ins>
          </w:p>
        </w:tc>
      </w:tr>
      <w:tr w:rsidR="00D63750" w:rsidRPr="00D85AEB" w14:paraId="7C77927E" w14:textId="77777777" w:rsidTr="00F017CA">
        <w:trPr>
          <w:trHeight w:val="207"/>
          <w:jc w:val="center"/>
          <w:ins w:id="6856" w:author="Verizon" w:date="2020-08-03T15:17:00Z"/>
        </w:trPr>
        <w:tc>
          <w:tcPr>
            <w:tcW w:w="3823" w:type="dxa"/>
            <w:vAlign w:val="center"/>
          </w:tcPr>
          <w:p w14:paraId="53114A8D" w14:textId="77777777" w:rsidR="00D63750" w:rsidRPr="00E95A6F" w:rsidRDefault="00D63750" w:rsidP="00F017CA">
            <w:pPr>
              <w:pStyle w:val="NoSpacing"/>
              <w:jc w:val="center"/>
              <w:rPr>
                <w:ins w:id="6857" w:author="Verizon" w:date="2020-08-03T15:17:00Z"/>
                <w:rFonts w:ascii="Arial" w:hAnsi="Arial" w:cs="Arial"/>
                <w:sz w:val="18"/>
                <w:szCs w:val="18"/>
                <w:lang w:eastAsia="zh-CN"/>
              </w:rPr>
            </w:pPr>
            <w:ins w:id="6858" w:author="Verizon" w:date="2020-08-03T15:17:00Z">
              <w:r w:rsidRPr="00E95A6F">
                <w:rPr>
                  <w:rFonts w:ascii="Arial" w:hAnsi="Arial" w:cs="Arial"/>
                  <w:color w:val="000000"/>
                  <w:sz w:val="18"/>
                  <w:szCs w:val="18"/>
                </w:rPr>
                <w:t>DC_n66A-n261(G-I)</w:t>
              </w:r>
            </w:ins>
          </w:p>
        </w:tc>
        <w:tc>
          <w:tcPr>
            <w:tcW w:w="3969" w:type="dxa"/>
            <w:vAlign w:val="center"/>
          </w:tcPr>
          <w:p w14:paraId="5965E381" w14:textId="77777777" w:rsidR="00D63750" w:rsidRPr="00E95A6F" w:rsidRDefault="00D63750" w:rsidP="00F017CA">
            <w:pPr>
              <w:pStyle w:val="NoSpacing"/>
              <w:jc w:val="center"/>
              <w:rPr>
                <w:ins w:id="6859" w:author="Verizon" w:date="2020-08-03T15:17:00Z"/>
                <w:rFonts w:ascii="Arial" w:hAnsi="Arial" w:cs="Arial"/>
                <w:color w:val="000000"/>
                <w:sz w:val="18"/>
                <w:szCs w:val="18"/>
              </w:rPr>
            </w:pPr>
            <w:ins w:id="6860" w:author="Verizon" w:date="2020-08-03T15:17:00Z">
              <w:r w:rsidRPr="00E95A6F">
                <w:rPr>
                  <w:rFonts w:ascii="Arial" w:hAnsi="Arial" w:cs="Arial"/>
                  <w:color w:val="000000"/>
                  <w:sz w:val="18"/>
                  <w:szCs w:val="18"/>
                </w:rPr>
                <w:t>DC_n66A-n261A</w:t>
              </w:r>
            </w:ins>
          </w:p>
          <w:p w14:paraId="34D5B55D" w14:textId="77777777" w:rsidR="00D63750" w:rsidRDefault="00D63750" w:rsidP="00F017CA">
            <w:pPr>
              <w:pStyle w:val="NoSpacing"/>
              <w:jc w:val="center"/>
              <w:rPr>
                <w:ins w:id="6861" w:author="Verizon" w:date="2020-08-03T15:17:00Z"/>
                <w:rFonts w:ascii="Arial" w:hAnsi="Arial" w:cs="Arial"/>
                <w:color w:val="000000"/>
                <w:sz w:val="18"/>
                <w:szCs w:val="18"/>
              </w:rPr>
            </w:pPr>
            <w:ins w:id="6862" w:author="Verizon" w:date="2020-08-03T15:17:00Z">
              <w:r w:rsidRPr="00E95A6F">
                <w:rPr>
                  <w:rFonts w:ascii="Arial" w:hAnsi="Arial" w:cs="Arial"/>
                  <w:color w:val="000000"/>
                  <w:sz w:val="18"/>
                  <w:szCs w:val="18"/>
                </w:rPr>
                <w:t xml:space="preserve">DC_n66A-n261G </w:t>
              </w:r>
            </w:ins>
          </w:p>
          <w:p w14:paraId="059B810A" w14:textId="77777777" w:rsidR="00D63750" w:rsidRDefault="00D63750" w:rsidP="00F017CA">
            <w:pPr>
              <w:pStyle w:val="NoSpacing"/>
              <w:jc w:val="center"/>
              <w:rPr>
                <w:ins w:id="6863" w:author="Verizon" w:date="2020-08-03T15:17:00Z"/>
                <w:rFonts w:ascii="Arial" w:hAnsi="Arial" w:cs="Arial"/>
                <w:color w:val="000000"/>
                <w:sz w:val="18"/>
                <w:szCs w:val="18"/>
              </w:rPr>
            </w:pPr>
            <w:ins w:id="6864" w:author="Verizon" w:date="2020-08-03T15:17:00Z">
              <w:r w:rsidRPr="00E95A6F">
                <w:rPr>
                  <w:rFonts w:ascii="Arial" w:hAnsi="Arial" w:cs="Arial"/>
                  <w:color w:val="000000"/>
                  <w:sz w:val="18"/>
                  <w:szCs w:val="18"/>
                </w:rPr>
                <w:t xml:space="preserve">DC_n66A-n261H </w:t>
              </w:r>
            </w:ins>
          </w:p>
          <w:p w14:paraId="39B1FE5A" w14:textId="77777777" w:rsidR="00D63750" w:rsidRPr="00E95A6F" w:rsidRDefault="00D63750" w:rsidP="00F017CA">
            <w:pPr>
              <w:pStyle w:val="NoSpacing"/>
              <w:jc w:val="center"/>
              <w:rPr>
                <w:ins w:id="6865" w:author="Verizon" w:date="2020-08-03T15:17:00Z"/>
                <w:rFonts w:ascii="Arial" w:hAnsi="Arial" w:cs="Arial"/>
                <w:sz w:val="18"/>
                <w:szCs w:val="18"/>
                <w:lang w:eastAsia="zh-CN"/>
              </w:rPr>
            </w:pPr>
            <w:ins w:id="6866" w:author="Verizon" w:date="2020-08-03T15:17:00Z">
              <w:r w:rsidRPr="00E95A6F">
                <w:rPr>
                  <w:rFonts w:ascii="Arial" w:hAnsi="Arial" w:cs="Arial"/>
                  <w:color w:val="000000"/>
                  <w:sz w:val="18"/>
                  <w:szCs w:val="18"/>
                </w:rPr>
                <w:t>DC_n66A-n261I</w:t>
              </w:r>
            </w:ins>
          </w:p>
        </w:tc>
      </w:tr>
      <w:tr w:rsidR="00D63750" w:rsidRPr="00D85AEB" w14:paraId="37A37673" w14:textId="77777777" w:rsidTr="00F017CA">
        <w:trPr>
          <w:trHeight w:val="207"/>
          <w:jc w:val="center"/>
          <w:ins w:id="6867" w:author="Verizon" w:date="2020-08-03T15:17:00Z"/>
        </w:trPr>
        <w:tc>
          <w:tcPr>
            <w:tcW w:w="3823" w:type="dxa"/>
            <w:vAlign w:val="center"/>
          </w:tcPr>
          <w:p w14:paraId="123BD6C6" w14:textId="77777777" w:rsidR="00D63750" w:rsidRPr="00E95A6F" w:rsidRDefault="00D63750" w:rsidP="00F017CA">
            <w:pPr>
              <w:pStyle w:val="NoSpacing"/>
              <w:jc w:val="center"/>
              <w:rPr>
                <w:ins w:id="6868" w:author="Verizon" w:date="2020-08-03T15:17:00Z"/>
                <w:rFonts w:ascii="Arial" w:hAnsi="Arial" w:cs="Arial"/>
                <w:sz w:val="18"/>
                <w:szCs w:val="18"/>
                <w:lang w:eastAsia="zh-CN"/>
              </w:rPr>
            </w:pPr>
            <w:ins w:id="6869" w:author="Verizon" w:date="2020-08-03T15:17:00Z">
              <w:r w:rsidRPr="00E95A6F">
                <w:rPr>
                  <w:rFonts w:ascii="Arial" w:hAnsi="Arial" w:cs="Arial"/>
                  <w:color w:val="000000"/>
                  <w:sz w:val="18"/>
                  <w:szCs w:val="18"/>
                </w:rPr>
                <w:t>DC_n66A-n261(A-G-H)</w:t>
              </w:r>
            </w:ins>
          </w:p>
        </w:tc>
        <w:tc>
          <w:tcPr>
            <w:tcW w:w="3969" w:type="dxa"/>
            <w:vAlign w:val="center"/>
          </w:tcPr>
          <w:p w14:paraId="1CAB2C18" w14:textId="77777777" w:rsidR="00D63750" w:rsidRPr="00E95A6F" w:rsidRDefault="00D63750" w:rsidP="00F017CA">
            <w:pPr>
              <w:pStyle w:val="NoSpacing"/>
              <w:jc w:val="center"/>
              <w:rPr>
                <w:ins w:id="6870" w:author="Verizon" w:date="2020-08-03T15:17:00Z"/>
                <w:rFonts w:ascii="Arial" w:hAnsi="Arial" w:cs="Arial"/>
                <w:color w:val="000000"/>
                <w:sz w:val="18"/>
                <w:szCs w:val="18"/>
              </w:rPr>
            </w:pPr>
            <w:ins w:id="6871" w:author="Verizon" w:date="2020-08-03T15:17:00Z">
              <w:r w:rsidRPr="00E95A6F">
                <w:rPr>
                  <w:rFonts w:ascii="Arial" w:hAnsi="Arial" w:cs="Arial"/>
                  <w:color w:val="000000"/>
                  <w:sz w:val="18"/>
                  <w:szCs w:val="18"/>
                </w:rPr>
                <w:t>DC_n66A-n261A</w:t>
              </w:r>
            </w:ins>
          </w:p>
          <w:p w14:paraId="6DC7571A" w14:textId="77777777" w:rsidR="00D63750" w:rsidRPr="00E95A6F" w:rsidRDefault="00D63750" w:rsidP="00F017CA">
            <w:pPr>
              <w:pStyle w:val="NoSpacing"/>
              <w:jc w:val="center"/>
              <w:rPr>
                <w:ins w:id="6872" w:author="Verizon" w:date="2020-08-03T15:17:00Z"/>
                <w:rFonts w:ascii="Arial" w:hAnsi="Arial" w:cs="Arial"/>
                <w:color w:val="000000"/>
                <w:sz w:val="18"/>
                <w:szCs w:val="18"/>
              </w:rPr>
            </w:pPr>
            <w:ins w:id="6873" w:author="Verizon" w:date="2020-08-03T15:17:00Z">
              <w:r w:rsidRPr="00E95A6F">
                <w:rPr>
                  <w:rFonts w:ascii="Arial" w:hAnsi="Arial" w:cs="Arial"/>
                  <w:color w:val="000000"/>
                  <w:sz w:val="18"/>
                  <w:szCs w:val="18"/>
                </w:rPr>
                <w:t>DC_n66A-n261G</w:t>
              </w:r>
            </w:ins>
          </w:p>
          <w:p w14:paraId="13657E1A" w14:textId="77777777" w:rsidR="00D63750" w:rsidRPr="00E95A6F" w:rsidRDefault="00D63750" w:rsidP="00F017CA">
            <w:pPr>
              <w:pStyle w:val="NoSpacing"/>
              <w:jc w:val="center"/>
              <w:rPr>
                <w:ins w:id="6874" w:author="Verizon" w:date="2020-08-03T15:17:00Z"/>
                <w:rFonts w:ascii="Arial" w:hAnsi="Arial" w:cs="Arial"/>
                <w:sz w:val="18"/>
                <w:szCs w:val="18"/>
                <w:lang w:eastAsia="zh-CN"/>
              </w:rPr>
            </w:pPr>
            <w:ins w:id="6875" w:author="Verizon" w:date="2020-08-03T15:17:00Z">
              <w:r w:rsidRPr="00E95A6F">
                <w:rPr>
                  <w:rFonts w:ascii="Arial" w:hAnsi="Arial" w:cs="Arial"/>
                  <w:color w:val="000000"/>
                  <w:sz w:val="18"/>
                  <w:szCs w:val="18"/>
                </w:rPr>
                <w:t>DC_n66A-n261H</w:t>
              </w:r>
            </w:ins>
          </w:p>
        </w:tc>
      </w:tr>
      <w:tr w:rsidR="00D63750" w:rsidRPr="00D85AEB" w14:paraId="2FF6BDCB" w14:textId="77777777" w:rsidTr="00F017CA">
        <w:trPr>
          <w:trHeight w:val="207"/>
          <w:jc w:val="center"/>
          <w:ins w:id="6876" w:author="Verizon" w:date="2020-08-03T15:17:00Z"/>
        </w:trPr>
        <w:tc>
          <w:tcPr>
            <w:tcW w:w="3823" w:type="dxa"/>
            <w:vAlign w:val="center"/>
          </w:tcPr>
          <w:p w14:paraId="1503ECCD" w14:textId="77777777" w:rsidR="00D63750" w:rsidRPr="00E95A6F" w:rsidRDefault="00D63750" w:rsidP="00F017CA">
            <w:pPr>
              <w:pStyle w:val="NoSpacing"/>
              <w:jc w:val="center"/>
              <w:rPr>
                <w:ins w:id="6877" w:author="Verizon" w:date="2020-08-03T15:17:00Z"/>
                <w:rFonts w:ascii="Arial" w:hAnsi="Arial" w:cs="Arial"/>
                <w:sz w:val="18"/>
                <w:szCs w:val="18"/>
                <w:lang w:eastAsia="zh-CN"/>
              </w:rPr>
            </w:pPr>
            <w:ins w:id="6878" w:author="Verizon" w:date="2020-08-03T15:17:00Z">
              <w:r w:rsidRPr="00E95A6F">
                <w:rPr>
                  <w:rFonts w:ascii="Arial" w:hAnsi="Arial" w:cs="Arial"/>
                  <w:color w:val="000000"/>
                  <w:sz w:val="18"/>
                  <w:szCs w:val="18"/>
                </w:rPr>
                <w:t>DC_n66A-n261(A-G-I)</w:t>
              </w:r>
            </w:ins>
          </w:p>
        </w:tc>
        <w:tc>
          <w:tcPr>
            <w:tcW w:w="3969" w:type="dxa"/>
            <w:vAlign w:val="center"/>
          </w:tcPr>
          <w:p w14:paraId="52A031D7" w14:textId="77777777" w:rsidR="00D63750" w:rsidRPr="00E95A6F" w:rsidRDefault="00D63750" w:rsidP="00F017CA">
            <w:pPr>
              <w:pStyle w:val="NoSpacing"/>
              <w:jc w:val="center"/>
              <w:rPr>
                <w:ins w:id="6879" w:author="Verizon" w:date="2020-08-03T15:17:00Z"/>
                <w:rFonts w:ascii="Arial" w:hAnsi="Arial" w:cs="Arial"/>
                <w:color w:val="000000"/>
                <w:sz w:val="18"/>
                <w:szCs w:val="18"/>
              </w:rPr>
            </w:pPr>
            <w:ins w:id="6880" w:author="Verizon" w:date="2020-08-03T15:17:00Z">
              <w:r w:rsidRPr="00E95A6F">
                <w:rPr>
                  <w:rFonts w:ascii="Arial" w:hAnsi="Arial" w:cs="Arial"/>
                  <w:color w:val="000000"/>
                  <w:sz w:val="18"/>
                  <w:szCs w:val="18"/>
                </w:rPr>
                <w:t>DC_n66A-n261A</w:t>
              </w:r>
            </w:ins>
          </w:p>
          <w:p w14:paraId="66A4D5E0" w14:textId="77777777" w:rsidR="00D63750" w:rsidRPr="00E95A6F" w:rsidRDefault="00D63750" w:rsidP="00F017CA">
            <w:pPr>
              <w:pStyle w:val="NoSpacing"/>
              <w:jc w:val="center"/>
              <w:rPr>
                <w:ins w:id="6881" w:author="Verizon" w:date="2020-08-03T15:17:00Z"/>
                <w:rFonts w:ascii="Arial" w:hAnsi="Arial" w:cs="Arial"/>
                <w:color w:val="000000"/>
                <w:sz w:val="18"/>
                <w:szCs w:val="18"/>
              </w:rPr>
            </w:pPr>
            <w:ins w:id="6882" w:author="Verizon" w:date="2020-08-03T15:17:00Z">
              <w:r w:rsidRPr="00E95A6F">
                <w:rPr>
                  <w:rFonts w:ascii="Arial" w:hAnsi="Arial" w:cs="Arial"/>
                  <w:color w:val="000000"/>
                  <w:sz w:val="18"/>
                  <w:szCs w:val="18"/>
                </w:rPr>
                <w:t>DC_n66A-n261G</w:t>
              </w:r>
            </w:ins>
          </w:p>
          <w:p w14:paraId="5CADEB3C" w14:textId="77777777" w:rsidR="00D63750" w:rsidRDefault="00D63750" w:rsidP="00F017CA">
            <w:pPr>
              <w:pStyle w:val="NoSpacing"/>
              <w:jc w:val="center"/>
              <w:rPr>
                <w:ins w:id="6883" w:author="Verizon" w:date="2020-08-03T15:17:00Z"/>
                <w:rFonts w:ascii="Arial" w:hAnsi="Arial" w:cs="Arial"/>
                <w:color w:val="000000"/>
                <w:sz w:val="18"/>
                <w:szCs w:val="18"/>
              </w:rPr>
            </w:pPr>
            <w:ins w:id="6884" w:author="Verizon" w:date="2020-08-03T15:17:00Z">
              <w:r w:rsidRPr="00E95A6F">
                <w:rPr>
                  <w:rFonts w:ascii="Arial" w:hAnsi="Arial" w:cs="Arial"/>
                  <w:color w:val="000000"/>
                  <w:sz w:val="18"/>
                  <w:szCs w:val="18"/>
                </w:rPr>
                <w:t xml:space="preserve">DC_n66A-n261H </w:t>
              </w:r>
            </w:ins>
          </w:p>
          <w:p w14:paraId="1726361D" w14:textId="77777777" w:rsidR="00D63750" w:rsidRPr="00E95A6F" w:rsidRDefault="00D63750" w:rsidP="00F017CA">
            <w:pPr>
              <w:pStyle w:val="NoSpacing"/>
              <w:jc w:val="center"/>
              <w:rPr>
                <w:ins w:id="6885" w:author="Verizon" w:date="2020-08-03T15:17:00Z"/>
                <w:rFonts w:ascii="Arial" w:hAnsi="Arial" w:cs="Arial"/>
                <w:sz w:val="18"/>
                <w:szCs w:val="18"/>
                <w:lang w:eastAsia="zh-CN"/>
              </w:rPr>
            </w:pPr>
            <w:ins w:id="6886" w:author="Verizon" w:date="2020-08-03T15:17:00Z">
              <w:r w:rsidRPr="00E95A6F">
                <w:rPr>
                  <w:rFonts w:ascii="Arial" w:hAnsi="Arial" w:cs="Arial"/>
                  <w:color w:val="000000"/>
                  <w:sz w:val="18"/>
                  <w:szCs w:val="18"/>
                </w:rPr>
                <w:t>DC_n66A-n261I</w:t>
              </w:r>
            </w:ins>
          </w:p>
        </w:tc>
      </w:tr>
      <w:tr w:rsidR="00D63750" w:rsidRPr="00D85AEB" w14:paraId="64108D15" w14:textId="77777777" w:rsidTr="00F017CA">
        <w:trPr>
          <w:trHeight w:val="207"/>
          <w:jc w:val="center"/>
          <w:ins w:id="6887" w:author="Verizon" w:date="2020-08-03T15:17:00Z"/>
        </w:trPr>
        <w:tc>
          <w:tcPr>
            <w:tcW w:w="3823" w:type="dxa"/>
            <w:vAlign w:val="center"/>
          </w:tcPr>
          <w:p w14:paraId="27DBE49F" w14:textId="77777777" w:rsidR="00D63750" w:rsidRPr="00E95A6F" w:rsidRDefault="00D63750" w:rsidP="00F017CA">
            <w:pPr>
              <w:pStyle w:val="NoSpacing"/>
              <w:jc w:val="center"/>
              <w:rPr>
                <w:ins w:id="6888" w:author="Verizon" w:date="2020-08-03T15:17:00Z"/>
                <w:rFonts w:ascii="Arial" w:hAnsi="Arial" w:cs="Arial"/>
                <w:sz w:val="18"/>
                <w:szCs w:val="18"/>
                <w:lang w:eastAsia="zh-CN"/>
              </w:rPr>
            </w:pPr>
            <w:ins w:id="6889" w:author="Verizon" w:date="2020-08-03T15:17:00Z">
              <w:r w:rsidRPr="00E95A6F">
                <w:rPr>
                  <w:rFonts w:ascii="Arial" w:hAnsi="Arial" w:cs="Arial"/>
                  <w:color w:val="000000"/>
                  <w:sz w:val="18"/>
                  <w:szCs w:val="18"/>
                </w:rPr>
                <w:t>DC_n66A-n261(2A-H)</w:t>
              </w:r>
            </w:ins>
          </w:p>
        </w:tc>
        <w:tc>
          <w:tcPr>
            <w:tcW w:w="3969" w:type="dxa"/>
            <w:vAlign w:val="center"/>
          </w:tcPr>
          <w:p w14:paraId="39DE735D" w14:textId="77777777" w:rsidR="00D63750" w:rsidRPr="00E95A6F" w:rsidRDefault="00D63750" w:rsidP="00F017CA">
            <w:pPr>
              <w:pStyle w:val="NoSpacing"/>
              <w:jc w:val="center"/>
              <w:rPr>
                <w:ins w:id="6890" w:author="Verizon" w:date="2020-08-03T15:17:00Z"/>
                <w:rFonts w:ascii="Arial" w:hAnsi="Arial" w:cs="Arial"/>
                <w:color w:val="000000"/>
                <w:sz w:val="18"/>
                <w:szCs w:val="18"/>
              </w:rPr>
            </w:pPr>
            <w:ins w:id="6891" w:author="Verizon" w:date="2020-08-03T15:17:00Z">
              <w:r w:rsidRPr="00E95A6F">
                <w:rPr>
                  <w:rFonts w:ascii="Arial" w:hAnsi="Arial" w:cs="Arial"/>
                  <w:color w:val="000000"/>
                  <w:sz w:val="18"/>
                  <w:szCs w:val="18"/>
                </w:rPr>
                <w:t>DC_n66A-n261A</w:t>
              </w:r>
            </w:ins>
          </w:p>
          <w:p w14:paraId="25FC9B31" w14:textId="77777777" w:rsidR="00D63750" w:rsidRPr="00E95A6F" w:rsidRDefault="00D63750" w:rsidP="00F017CA">
            <w:pPr>
              <w:pStyle w:val="NoSpacing"/>
              <w:jc w:val="center"/>
              <w:rPr>
                <w:ins w:id="6892" w:author="Verizon" w:date="2020-08-03T15:17:00Z"/>
                <w:rFonts w:ascii="Arial" w:hAnsi="Arial" w:cs="Arial"/>
                <w:color w:val="000000"/>
                <w:sz w:val="18"/>
                <w:szCs w:val="18"/>
              </w:rPr>
            </w:pPr>
            <w:ins w:id="6893" w:author="Verizon" w:date="2020-08-03T15:17:00Z">
              <w:r w:rsidRPr="00E95A6F">
                <w:rPr>
                  <w:rFonts w:ascii="Arial" w:hAnsi="Arial" w:cs="Arial"/>
                  <w:color w:val="000000"/>
                  <w:sz w:val="18"/>
                  <w:szCs w:val="18"/>
                </w:rPr>
                <w:t>DC_n66A-n261G</w:t>
              </w:r>
            </w:ins>
          </w:p>
          <w:p w14:paraId="66DA698F" w14:textId="77777777" w:rsidR="00D63750" w:rsidRPr="00E95A6F" w:rsidRDefault="00D63750" w:rsidP="00F017CA">
            <w:pPr>
              <w:pStyle w:val="NoSpacing"/>
              <w:jc w:val="center"/>
              <w:rPr>
                <w:ins w:id="6894" w:author="Verizon" w:date="2020-08-03T15:17:00Z"/>
                <w:rFonts w:ascii="Arial" w:hAnsi="Arial" w:cs="Arial"/>
                <w:sz w:val="18"/>
                <w:szCs w:val="18"/>
                <w:lang w:eastAsia="zh-CN"/>
              </w:rPr>
            </w:pPr>
            <w:ins w:id="6895" w:author="Verizon" w:date="2020-08-03T15:17:00Z">
              <w:r w:rsidRPr="00E95A6F">
                <w:rPr>
                  <w:rFonts w:ascii="Arial" w:hAnsi="Arial" w:cs="Arial"/>
                  <w:color w:val="000000"/>
                  <w:sz w:val="18"/>
                  <w:szCs w:val="18"/>
                </w:rPr>
                <w:t>DC_n66A-n261H</w:t>
              </w:r>
            </w:ins>
          </w:p>
        </w:tc>
      </w:tr>
      <w:tr w:rsidR="00D63750" w:rsidRPr="00D85AEB" w14:paraId="048CFDA7" w14:textId="77777777" w:rsidTr="00F017CA">
        <w:trPr>
          <w:trHeight w:val="207"/>
          <w:jc w:val="center"/>
          <w:ins w:id="6896" w:author="Verizon" w:date="2020-08-03T15:17:00Z"/>
        </w:trPr>
        <w:tc>
          <w:tcPr>
            <w:tcW w:w="3823" w:type="dxa"/>
            <w:vAlign w:val="center"/>
          </w:tcPr>
          <w:p w14:paraId="6A013B50" w14:textId="77777777" w:rsidR="00D63750" w:rsidRPr="00E95A6F" w:rsidRDefault="00D63750" w:rsidP="00F017CA">
            <w:pPr>
              <w:pStyle w:val="NoSpacing"/>
              <w:jc w:val="center"/>
              <w:rPr>
                <w:ins w:id="6897" w:author="Verizon" w:date="2020-08-03T15:17:00Z"/>
                <w:rFonts w:ascii="Arial" w:hAnsi="Arial" w:cs="Arial"/>
                <w:sz w:val="18"/>
                <w:szCs w:val="18"/>
                <w:lang w:eastAsia="zh-CN"/>
              </w:rPr>
            </w:pPr>
            <w:ins w:id="6898" w:author="Verizon" w:date="2020-08-03T15:17:00Z">
              <w:r w:rsidRPr="00E95A6F">
                <w:rPr>
                  <w:rFonts w:ascii="Arial" w:hAnsi="Arial" w:cs="Arial"/>
                  <w:color w:val="000000"/>
                  <w:sz w:val="18"/>
                  <w:szCs w:val="18"/>
                </w:rPr>
                <w:t>DC_n66A-n261(2A-G)</w:t>
              </w:r>
            </w:ins>
          </w:p>
        </w:tc>
        <w:tc>
          <w:tcPr>
            <w:tcW w:w="3969" w:type="dxa"/>
            <w:vAlign w:val="center"/>
          </w:tcPr>
          <w:p w14:paraId="4C4D605A" w14:textId="77777777" w:rsidR="00D63750" w:rsidRPr="00E95A6F" w:rsidRDefault="00D63750" w:rsidP="00F017CA">
            <w:pPr>
              <w:pStyle w:val="NoSpacing"/>
              <w:jc w:val="center"/>
              <w:rPr>
                <w:ins w:id="6899" w:author="Verizon" w:date="2020-08-03T15:17:00Z"/>
                <w:rFonts w:ascii="Arial" w:hAnsi="Arial" w:cs="Arial"/>
                <w:color w:val="000000"/>
                <w:sz w:val="18"/>
                <w:szCs w:val="18"/>
              </w:rPr>
            </w:pPr>
            <w:ins w:id="6900" w:author="Verizon" w:date="2020-08-03T15:17:00Z">
              <w:r w:rsidRPr="00E95A6F">
                <w:rPr>
                  <w:rFonts w:ascii="Arial" w:hAnsi="Arial" w:cs="Arial"/>
                  <w:color w:val="000000"/>
                  <w:sz w:val="18"/>
                  <w:szCs w:val="18"/>
                </w:rPr>
                <w:t>DC_n66A-n261A</w:t>
              </w:r>
            </w:ins>
          </w:p>
          <w:p w14:paraId="4F7632F0" w14:textId="77777777" w:rsidR="00D63750" w:rsidRPr="00E95A6F" w:rsidRDefault="00D63750" w:rsidP="00F017CA">
            <w:pPr>
              <w:pStyle w:val="NoSpacing"/>
              <w:jc w:val="center"/>
              <w:rPr>
                <w:ins w:id="6901" w:author="Verizon" w:date="2020-08-03T15:17:00Z"/>
                <w:rFonts w:ascii="Arial" w:hAnsi="Arial" w:cs="Arial"/>
                <w:sz w:val="18"/>
                <w:szCs w:val="18"/>
                <w:lang w:eastAsia="zh-CN"/>
              </w:rPr>
            </w:pPr>
            <w:ins w:id="6902" w:author="Verizon" w:date="2020-08-03T15:17:00Z">
              <w:r w:rsidRPr="00E95A6F">
                <w:rPr>
                  <w:rFonts w:ascii="Arial" w:hAnsi="Arial" w:cs="Arial"/>
                  <w:color w:val="000000"/>
                  <w:sz w:val="18"/>
                  <w:szCs w:val="18"/>
                </w:rPr>
                <w:t>DC_n66A-n261G</w:t>
              </w:r>
            </w:ins>
          </w:p>
        </w:tc>
      </w:tr>
      <w:tr w:rsidR="00D63750" w:rsidRPr="00D85AEB" w14:paraId="6A4CEB39" w14:textId="77777777" w:rsidTr="00F017CA">
        <w:trPr>
          <w:trHeight w:val="207"/>
          <w:jc w:val="center"/>
          <w:ins w:id="6903" w:author="Verizon" w:date="2020-08-03T15:17:00Z"/>
        </w:trPr>
        <w:tc>
          <w:tcPr>
            <w:tcW w:w="3823" w:type="dxa"/>
            <w:vAlign w:val="center"/>
          </w:tcPr>
          <w:p w14:paraId="2FEBA8B1" w14:textId="77777777" w:rsidR="00D63750" w:rsidRPr="00E95A6F" w:rsidRDefault="00D63750" w:rsidP="00F017CA">
            <w:pPr>
              <w:pStyle w:val="NoSpacing"/>
              <w:jc w:val="center"/>
              <w:rPr>
                <w:ins w:id="6904" w:author="Verizon" w:date="2020-08-03T15:17:00Z"/>
                <w:rFonts w:ascii="Arial" w:hAnsi="Arial" w:cs="Arial"/>
                <w:sz w:val="18"/>
                <w:szCs w:val="18"/>
                <w:lang w:eastAsia="zh-CN"/>
              </w:rPr>
            </w:pPr>
            <w:ins w:id="6905" w:author="Verizon" w:date="2020-08-03T15:17:00Z">
              <w:r w:rsidRPr="00E95A6F">
                <w:rPr>
                  <w:rFonts w:ascii="Arial" w:hAnsi="Arial" w:cs="Arial"/>
                  <w:color w:val="000000"/>
                  <w:sz w:val="18"/>
                  <w:szCs w:val="18"/>
                </w:rPr>
                <w:t>DC_n66A-n261(2A-I)</w:t>
              </w:r>
            </w:ins>
          </w:p>
        </w:tc>
        <w:tc>
          <w:tcPr>
            <w:tcW w:w="3969" w:type="dxa"/>
            <w:vAlign w:val="center"/>
          </w:tcPr>
          <w:p w14:paraId="7EB34A8A" w14:textId="77777777" w:rsidR="00D63750" w:rsidRPr="00E95A6F" w:rsidRDefault="00D63750" w:rsidP="00F017CA">
            <w:pPr>
              <w:pStyle w:val="NoSpacing"/>
              <w:jc w:val="center"/>
              <w:rPr>
                <w:ins w:id="6906" w:author="Verizon" w:date="2020-08-03T15:17:00Z"/>
                <w:rFonts w:ascii="Arial" w:hAnsi="Arial" w:cs="Arial"/>
                <w:color w:val="000000"/>
                <w:sz w:val="18"/>
                <w:szCs w:val="18"/>
              </w:rPr>
            </w:pPr>
            <w:ins w:id="6907" w:author="Verizon" w:date="2020-08-03T15:17:00Z">
              <w:r w:rsidRPr="00E95A6F">
                <w:rPr>
                  <w:rFonts w:ascii="Arial" w:hAnsi="Arial" w:cs="Arial"/>
                  <w:color w:val="000000"/>
                  <w:sz w:val="18"/>
                  <w:szCs w:val="18"/>
                </w:rPr>
                <w:t>DC_n66A-n261A</w:t>
              </w:r>
            </w:ins>
          </w:p>
          <w:p w14:paraId="3F3F91D6" w14:textId="77777777" w:rsidR="00D63750" w:rsidRPr="00E95A6F" w:rsidRDefault="00D63750" w:rsidP="00F017CA">
            <w:pPr>
              <w:pStyle w:val="NoSpacing"/>
              <w:jc w:val="center"/>
              <w:rPr>
                <w:ins w:id="6908" w:author="Verizon" w:date="2020-08-03T15:17:00Z"/>
                <w:rFonts w:ascii="Arial" w:hAnsi="Arial" w:cs="Arial"/>
                <w:color w:val="000000"/>
                <w:sz w:val="18"/>
                <w:szCs w:val="18"/>
              </w:rPr>
            </w:pPr>
            <w:ins w:id="6909" w:author="Verizon" w:date="2020-08-03T15:17:00Z">
              <w:r w:rsidRPr="00E95A6F">
                <w:rPr>
                  <w:rFonts w:ascii="Arial" w:hAnsi="Arial" w:cs="Arial"/>
                  <w:color w:val="000000"/>
                  <w:sz w:val="18"/>
                  <w:szCs w:val="18"/>
                </w:rPr>
                <w:t>DC_n66A-n261G</w:t>
              </w:r>
            </w:ins>
          </w:p>
          <w:p w14:paraId="04CA8268" w14:textId="77777777" w:rsidR="00D63750" w:rsidRPr="00E95A6F" w:rsidRDefault="00D63750" w:rsidP="00F017CA">
            <w:pPr>
              <w:pStyle w:val="NoSpacing"/>
              <w:jc w:val="center"/>
              <w:rPr>
                <w:ins w:id="6910" w:author="Verizon" w:date="2020-08-03T15:17:00Z"/>
                <w:rFonts w:ascii="Arial" w:hAnsi="Arial" w:cs="Arial"/>
                <w:color w:val="000000"/>
                <w:sz w:val="18"/>
                <w:szCs w:val="18"/>
              </w:rPr>
            </w:pPr>
            <w:ins w:id="6911" w:author="Verizon" w:date="2020-08-03T15:17:00Z">
              <w:r w:rsidRPr="00E95A6F">
                <w:rPr>
                  <w:rFonts w:ascii="Arial" w:hAnsi="Arial" w:cs="Arial"/>
                  <w:color w:val="000000"/>
                  <w:sz w:val="18"/>
                  <w:szCs w:val="18"/>
                </w:rPr>
                <w:t>DC_n66A-n261H</w:t>
              </w:r>
            </w:ins>
          </w:p>
          <w:p w14:paraId="67F98414" w14:textId="77777777" w:rsidR="00D63750" w:rsidRPr="00E95A6F" w:rsidRDefault="00D63750" w:rsidP="00F017CA">
            <w:pPr>
              <w:pStyle w:val="NoSpacing"/>
              <w:jc w:val="center"/>
              <w:rPr>
                <w:ins w:id="6912" w:author="Verizon" w:date="2020-08-03T15:17:00Z"/>
                <w:rFonts w:ascii="Arial" w:hAnsi="Arial" w:cs="Arial"/>
                <w:sz w:val="18"/>
                <w:szCs w:val="18"/>
                <w:lang w:eastAsia="zh-CN"/>
              </w:rPr>
            </w:pPr>
            <w:ins w:id="6913" w:author="Verizon" w:date="2020-08-03T15:17:00Z">
              <w:r w:rsidRPr="00E95A6F">
                <w:rPr>
                  <w:rFonts w:ascii="Arial" w:hAnsi="Arial" w:cs="Arial"/>
                  <w:color w:val="000000"/>
                  <w:sz w:val="18"/>
                  <w:szCs w:val="18"/>
                </w:rPr>
                <w:t>DC_n66A-n261I</w:t>
              </w:r>
            </w:ins>
          </w:p>
        </w:tc>
      </w:tr>
      <w:tr w:rsidR="00D63750" w:rsidRPr="00D85AEB" w14:paraId="70FFD113" w14:textId="77777777" w:rsidTr="00F017CA">
        <w:trPr>
          <w:trHeight w:val="207"/>
          <w:jc w:val="center"/>
          <w:ins w:id="6914" w:author="Verizon" w:date="2020-08-03T15:17:00Z"/>
        </w:trPr>
        <w:tc>
          <w:tcPr>
            <w:tcW w:w="3823" w:type="dxa"/>
            <w:vAlign w:val="center"/>
          </w:tcPr>
          <w:p w14:paraId="23E8E27E" w14:textId="77777777" w:rsidR="00D63750" w:rsidRPr="00E95A6F" w:rsidRDefault="00D63750" w:rsidP="00F017CA">
            <w:pPr>
              <w:pStyle w:val="NoSpacing"/>
              <w:jc w:val="center"/>
              <w:rPr>
                <w:ins w:id="6915" w:author="Verizon" w:date="2020-08-03T15:17:00Z"/>
                <w:rFonts w:ascii="Arial" w:hAnsi="Arial" w:cs="Arial"/>
                <w:sz w:val="18"/>
                <w:szCs w:val="18"/>
                <w:lang w:eastAsia="zh-CN"/>
              </w:rPr>
            </w:pPr>
            <w:ins w:id="6916" w:author="Verizon" w:date="2020-08-03T15:17:00Z">
              <w:r w:rsidRPr="00E95A6F">
                <w:rPr>
                  <w:rFonts w:ascii="Arial" w:hAnsi="Arial" w:cs="Arial"/>
                  <w:color w:val="000000"/>
                  <w:sz w:val="18"/>
                  <w:szCs w:val="18"/>
                </w:rPr>
                <w:t>DC_n66A-n261(A-2G)</w:t>
              </w:r>
            </w:ins>
          </w:p>
        </w:tc>
        <w:tc>
          <w:tcPr>
            <w:tcW w:w="3969" w:type="dxa"/>
            <w:vAlign w:val="center"/>
          </w:tcPr>
          <w:p w14:paraId="3845CE1F" w14:textId="77777777" w:rsidR="00D63750" w:rsidRPr="00E95A6F" w:rsidRDefault="00D63750" w:rsidP="00F017CA">
            <w:pPr>
              <w:pStyle w:val="NoSpacing"/>
              <w:jc w:val="center"/>
              <w:rPr>
                <w:ins w:id="6917" w:author="Verizon" w:date="2020-08-03T15:17:00Z"/>
                <w:rFonts w:ascii="Arial" w:hAnsi="Arial" w:cs="Arial"/>
                <w:color w:val="000000"/>
                <w:sz w:val="18"/>
                <w:szCs w:val="18"/>
              </w:rPr>
            </w:pPr>
            <w:ins w:id="6918" w:author="Verizon" w:date="2020-08-03T15:17:00Z">
              <w:r w:rsidRPr="00E95A6F">
                <w:rPr>
                  <w:rFonts w:ascii="Arial" w:hAnsi="Arial" w:cs="Arial"/>
                  <w:color w:val="000000"/>
                  <w:sz w:val="18"/>
                  <w:szCs w:val="18"/>
                </w:rPr>
                <w:t>DC_n66A-n261A</w:t>
              </w:r>
            </w:ins>
          </w:p>
          <w:p w14:paraId="690146A3" w14:textId="77777777" w:rsidR="00D63750" w:rsidRPr="00E95A6F" w:rsidRDefault="00D63750" w:rsidP="00F017CA">
            <w:pPr>
              <w:pStyle w:val="NoSpacing"/>
              <w:jc w:val="center"/>
              <w:rPr>
                <w:ins w:id="6919" w:author="Verizon" w:date="2020-08-03T15:17:00Z"/>
                <w:rFonts w:ascii="Arial" w:hAnsi="Arial" w:cs="Arial"/>
                <w:sz w:val="18"/>
                <w:szCs w:val="18"/>
                <w:lang w:eastAsia="zh-CN"/>
              </w:rPr>
            </w:pPr>
            <w:ins w:id="6920" w:author="Verizon" w:date="2020-08-03T15:17:00Z">
              <w:r w:rsidRPr="00E95A6F">
                <w:rPr>
                  <w:rFonts w:ascii="Arial" w:hAnsi="Arial" w:cs="Arial"/>
                  <w:color w:val="000000"/>
                  <w:sz w:val="18"/>
                  <w:szCs w:val="18"/>
                </w:rPr>
                <w:t>DC_n66A-n261G</w:t>
              </w:r>
            </w:ins>
          </w:p>
        </w:tc>
      </w:tr>
      <w:tr w:rsidR="00BF4966" w:rsidRPr="00D85AEB" w14:paraId="0CBBF53F" w14:textId="77777777" w:rsidTr="0092377C">
        <w:trPr>
          <w:trHeight w:val="207"/>
          <w:jc w:val="center"/>
        </w:trPr>
        <w:tc>
          <w:tcPr>
            <w:tcW w:w="3823" w:type="dxa"/>
            <w:vMerge w:val="restart"/>
            <w:vAlign w:val="center"/>
          </w:tcPr>
          <w:p w14:paraId="04BD13A9" w14:textId="77777777" w:rsidR="00BF4966" w:rsidRPr="00D85AEB" w:rsidRDefault="00BF4966" w:rsidP="00BF4966">
            <w:pPr>
              <w:pStyle w:val="TAC"/>
              <w:rPr>
                <w:rFonts w:cs="Arial"/>
                <w:szCs w:val="18"/>
                <w:lang w:eastAsia="fi-FI"/>
              </w:rPr>
            </w:pPr>
            <w:r w:rsidRPr="00D85AEB">
              <w:rPr>
                <w:rFonts w:cs="Arial"/>
                <w:szCs w:val="18"/>
                <w:lang w:eastAsia="zh-CN"/>
              </w:rPr>
              <w:lastRenderedPageBreak/>
              <w:t>DC</w:t>
            </w:r>
            <w:r w:rsidRPr="00D85AEB">
              <w:rPr>
                <w:rFonts w:cs="Arial"/>
                <w:szCs w:val="18"/>
              </w:rPr>
              <w:t>_n77A-n257A</w:t>
            </w:r>
          </w:p>
          <w:p w14:paraId="64A7F1B1" w14:textId="77777777" w:rsidR="00BF4966" w:rsidRPr="00D85AEB" w:rsidRDefault="00BF4966" w:rsidP="00BF4966">
            <w:pPr>
              <w:pStyle w:val="TAC"/>
              <w:rPr>
                <w:rFonts w:cs="Arial"/>
                <w:szCs w:val="18"/>
                <w:lang w:eastAsia="fi-FI"/>
              </w:rPr>
            </w:pPr>
            <w:r w:rsidRPr="00D85AEB">
              <w:rPr>
                <w:rFonts w:cs="Arial"/>
                <w:szCs w:val="18"/>
                <w:lang w:eastAsia="zh-CN"/>
              </w:rPr>
              <w:t>DC</w:t>
            </w:r>
            <w:r w:rsidRPr="00D85AEB">
              <w:rPr>
                <w:rFonts w:cs="Arial"/>
                <w:szCs w:val="18"/>
              </w:rPr>
              <w:t>_n77A-n257</w:t>
            </w:r>
            <w:r w:rsidRPr="00D85AEB">
              <w:rPr>
                <w:rFonts w:cs="Arial"/>
                <w:szCs w:val="18"/>
                <w:lang w:eastAsia="zh-CN"/>
              </w:rPr>
              <w:t>D</w:t>
            </w:r>
          </w:p>
          <w:p w14:paraId="19EFEF17" w14:textId="77777777" w:rsidR="00BF4966" w:rsidRPr="00D85AEB" w:rsidRDefault="00BF4966" w:rsidP="00BF4966">
            <w:pPr>
              <w:pStyle w:val="TAC"/>
              <w:rPr>
                <w:rFonts w:cs="Arial"/>
                <w:szCs w:val="18"/>
                <w:lang w:eastAsia="fi-FI"/>
              </w:rPr>
            </w:pPr>
            <w:r w:rsidRPr="00D85AEB">
              <w:rPr>
                <w:rFonts w:cs="Arial"/>
                <w:szCs w:val="18"/>
                <w:lang w:eastAsia="zh-CN"/>
              </w:rPr>
              <w:t>DC</w:t>
            </w:r>
            <w:r w:rsidRPr="00D85AEB">
              <w:rPr>
                <w:rFonts w:cs="Arial"/>
                <w:szCs w:val="18"/>
              </w:rPr>
              <w:t>_n77A-n257</w:t>
            </w:r>
            <w:r w:rsidRPr="00D85AEB">
              <w:rPr>
                <w:rFonts w:cs="Arial"/>
                <w:szCs w:val="18"/>
                <w:lang w:eastAsia="zh-CN"/>
              </w:rPr>
              <w:t>E</w:t>
            </w:r>
          </w:p>
          <w:p w14:paraId="24B40C64"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_n77A-n257</w:t>
            </w:r>
            <w:r w:rsidRPr="00D85AEB">
              <w:rPr>
                <w:rFonts w:cs="Arial"/>
                <w:szCs w:val="18"/>
                <w:lang w:eastAsia="zh-CN"/>
              </w:rPr>
              <w:t>F</w:t>
            </w:r>
          </w:p>
          <w:p w14:paraId="2A4C134C"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G</w:t>
            </w:r>
          </w:p>
          <w:p w14:paraId="438D2293"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H</w:t>
            </w:r>
          </w:p>
          <w:p w14:paraId="187444AF"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I</w:t>
            </w:r>
          </w:p>
          <w:p w14:paraId="3F7BBAE7"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J</w:t>
            </w:r>
          </w:p>
          <w:p w14:paraId="08BDF4C8"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K</w:t>
            </w:r>
          </w:p>
          <w:p w14:paraId="7A644D5B"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L</w:t>
            </w:r>
          </w:p>
          <w:p w14:paraId="74F89ECE"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M</w:t>
            </w:r>
          </w:p>
          <w:p w14:paraId="00F143B2"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_n77</w:t>
            </w:r>
            <w:r w:rsidRPr="00D85AEB">
              <w:rPr>
                <w:rFonts w:cs="Arial"/>
                <w:szCs w:val="18"/>
                <w:lang w:eastAsia="zh-CN"/>
              </w:rPr>
              <w:t>C</w:t>
            </w:r>
            <w:r w:rsidRPr="00D85AEB">
              <w:rPr>
                <w:rFonts w:cs="Arial"/>
                <w:szCs w:val="18"/>
              </w:rPr>
              <w:t>-n257</w:t>
            </w:r>
            <w:r w:rsidRPr="00D85AEB">
              <w:rPr>
                <w:rFonts w:cs="Arial"/>
                <w:szCs w:val="18"/>
                <w:lang w:eastAsia="zh-CN"/>
              </w:rPr>
              <w:t>A</w:t>
            </w:r>
          </w:p>
          <w:p w14:paraId="42BEA4B5" w14:textId="77777777" w:rsidR="00BF4966" w:rsidRPr="00D85AEB" w:rsidRDefault="00BF4966" w:rsidP="00BF4966">
            <w:pPr>
              <w:pStyle w:val="TAC"/>
              <w:rPr>
                <w:rFonts w:cs="Arial"/>
                <w:szCs w:val="18"/>
                <w:lang w:val="fi-FI"/>
              </w:rPr>
            </w:pPr>
            <w:r w:rsidRPr="00D85AEB">
              <w:rPr>
                <w:rFonts w:cs="Arial"/>
                <w:szCs w:val="18"/>
                <w:lang w:val="fi-FI" w:eastAsia="zh-CN"/>
              </w:rPr>
              <w:t>DC</w:t>
            </w:r>
            <w:r w:rsidRPr="00D85AEB">
              <w:rPr>
                <w:rFonts w:cs="Arial"/>
                <w:szCs w:val="18"/>
                <w:lang w:val="fi-FI"/>
              </w:rPr>
              <w:t>_n77</w:t>
            </w:r>
            <w:r w:rsidRPr="00D85AEB">
              <w:rPr>
                <w:rFonts w:cs="Arial"/>
                <w:szCs w:val="18"/>
                <w:lang w:val="fi-FI" w:eastAsia="zh-CN"/>
              </w:rPr>
              <w:t>C</w:t>
            </w:r>
            <w:r w:rsidRPr="00D85AEB">
              <w:rPr>
                <w:rFonts w:cs="Arial"/>
                <w:szCs w:val="18"/>
                <w:lang w:val="fi-FI"/>
              </w:rPr>
              <w:t>-n257</w:t>
            </w:r>
            <w:r w:rsidRPr="00D85AEB">
              <w:rPr>
                <w:rFonts w:cs="Arial"/>
                <w:szCs w:val="18"/>
                <w:lang w:val="fi-FI" w:eastAsia="zh-CN"/>
              </w:rPr>
              <w:t>D</w:t>
            </w:r>
          </w:p>
          <w:p w14:paraId="26C19191" w14:textId="77777777" w:rsidR="00BF4966" w:rsidRPr="00D85AEB" w:rsidRDefault="00BF4966" w:rsidP="00BF4966">
            <w:pPr>
              <w:pStyle w:val="TAC"/>
              <w:rPr>
                <w:rFonts w:cs="Arial"/>
                <w:szCs w:val="18"/>
                <w:lang w:val="fi-FI"/>
              </w:rPr>
            </w:pPr>
            <w:r w:rsidRPr="00D85AEB">
              <w:rPr>
                <w:rFonts w:cs="Arial"/>
                <w:szCs w:val="18"/>
                <w:lang w:val="fi-FI" w:eastAsia="zh-CN"/>
              </w:rPr>
              <w:t>DC</w:t>
            </w:r>
            <w:r w:rsidRPr="00D85AEB">
              <w:rPr>
                <w:rFonts w:cs="Arial"/>
                <w:szCs w:val="18"/>
                <w:lang w:val="fi-FI"/>
              </w:rPr>
              <w:t>_n77</w:t>
            </w:r>
            <w:r w:rsidRPr="00D85AEB">
              <w:rPr>
                <w:rFonts w:cs="Arial"/>
                <w:szCs w:val="18"/>
                <w:lang w:val="fi-FI" w:eastAsia="zh-CN"/>
              </w:rPr>
              <w:t>C</w:t>
            </w:r>
            <w:r w:rsidRPr="00D85AEB">
              <w:rPr>
                <w:rFonts w:cs="Arial"/>
                <w:szCs w:val="18"/>
                <w:lang w:val="fi-FI"/>
              </w:rPr>
              <w:t>-n257</w:t>
            </w:r>
            <w:r w:rsidRPr="00D85AEB">
              <w:rPr>
                <w:rFonts w:cs="Arial"/>
                <w:szCs w:val="18"/>
                <w:lang w:val="fi-FI" w:eastAsia="zh-CN"/>
              </w:rPr>
              <w:t>E</w:t>
            </w:r>
          </w:p>
          <w:p w14:paraId="6AFA3680" w14:textId="77777777" w:rsidR="00BF4966" w:rsidRPr="00D85AEB" w:rsidRDefault="00BF4966" w:rsidP="00BF4966">
            <w:pPr>
              <w:pStyle w:val="TAC"/>
              <w:rPr>
                <w:rFonts w:cs="Arial"/>
                <w:szCs w:val="18"/>
                <w:lang w:eastAsia="fi-FI"/>
              </w:rPr>
            </w:pPr>
            <w:r w:rsidRPr="00D85AEB">
              <w:rPr>
                <w:rFonts w:cs="Arial"/>
                <w:szCs w:val="18"/>
                <w:lang w:eastAsia="zh-CN"/>
              </w:rPr>
              <w:t>DC</w:t>
            </w:r>
            <w:r w:rsidRPr="00D85AEB">
              <w:rPr>
                <w:rFonts w:cs="Arial"/>
                <w:szCs w:val="18"/>
              </w:rPr>
              <w:t>_n77</w:t>
            </w:r>
            <w:r w:rsidRPr="00D85AEB">
              <w:rPr>
                <w:rFonts w:cs="Arial"/>
                <w:szCs w:val="18"/>
                <w:lang w:eastAsia="zh-CN"/>
              </w:rPr>
              <w:t>C</w:t>
            </w:r>
            <w:r w:rsidRPr="00D85AEB">
              <w:rPr>
                <w:rFonts w:cs="Arial"/>
                <w:szCs w:val="18"/>
              </w:rPr>
              <w:t>-n257</w:t>
            </w:r>
            <w:r w:rsidRPr="00D85AEB">
              <w:rPr>
                <w:rFonts w:cs="Arial"/>
                <w:szCs w:val="18"/>
                <w:lang w:eastAsia="zh-CN"/>
              </w:rPr>
              <w:t>F</w:t>
            </w:r>
          </w:p>
        </w:tc>
        <w:tc>
          <w:tcPr>
            <w:tcW w:w="3969" w:type="dxa"/>
            <w:vMerge w:val="restart"/>
            <w:vAlign w:val="center"/>
          </w:tcPr>
          <w:p w14:paraId="1C09A9A3"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_n77A-n257A</w:t>
            </w:r>
          </w:p>
          <w:p w14:paraId="39BDA3AA"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G</w:t>
            </w:r>
          </w:p>
          <w:p w14:paraId="3B3C753E"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H</w:t>
            </w:r>
          </w:p>
          <w:p w14:paraId="196AA61D"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I</w:t>
            </w:r>
          </w:p>
          <w:p w14:paraId="2B73712A"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J</w:t>
            </w:r>
          </w:p>
          <w:p w14:paraId="06C92ECE"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K</w:t>
            </w:r>
          </w:p>
          <w:p w14:paraId="6F154071"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L</w:t>
            </w:r>
          </w:p>
          <w:p w14:paraId="1D562451"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M</w:t>
            </w:r>
          </w:p>
        </w:tc>
      </w:tr>
      <w:tr w:rsidR="00BF4966" w:rsidRPr="00D85AEB" w14:paraId="1CE58619" w14:textId="77777777" w:rsidTr="0092377C">
        <w:trPr>
          <w:trHeight w:val="207"/>
          <w:jc w:val="center"/>
        </w:trPr>
        <w:tc>
          <w:tcPr>
            <w:tcW w:w="3823" w:type="dxa"/>
            <w:vMerge/>
            <w:vAlign w:val="center"/>
          </w:tcPr>
          <w:p w14:paraId="21BC1FBF" w14:textId="77777777" w:rsidR="00BF4966" w:rsidRPr="00D85AEB" w:rsidRDefault="00BF4966" w:rsidP="00BF4966">
            <w:pPr>
              <w:pStyle w:val="TAC"/>
              <w:rPr>
                <w:rFonts w:cs="Arial"/>
                <w:szCs w:val="18"/>
                <w:lang w:eastAsia="fi-FI"/>
              </w:rPr>
            </w:pPr>
          </w:p>
        </w:tc>
        <w:tc>
          <w:tcPr>
            <w:tcW w:w="3969" w:type="dxa"/>
            <w:vMerge/>
            <w:vAlign w:val="center"/>
          </w:tcPr>
          <w:p w14:paraId="491A9C28" w14:textId="77777777" w:rsidR="00BF4966" w:rsidRPr="00D85AEB" w:rsidRDefault="00BF4966" w:rsidP="00BF4966">
            <w:pPr>
              <w:pStyle w:val="TAC"/>
              <w:rPr>
                <w:rFonts w:cs="Arial"/>
                <w:szCs w:val="18"/>
                <w:lang w:eastAsia="fi-FI"/>
              </w:rPr>
            </w:pPr>
          </w:p>
        </w:tc>
      </w:tr>
      <w:tr w:rsidR="00BF4966" w:rsidRPr="00D85AEB" w14:paraId="103B3E1F" w14:textId="77777777" w:rsidTr="0092377C">
        <w:trPr>
          <w:trHeight w:val="207"/>
          <w:jc w:val="center"/>
        </w:trPr>
        <w:tc>
          <w:tcPr>
            <w:tcW w:w="3823" w:type="dxa"/>
            <w:vMerge/>
            <w:vAlign w:val="center"/>
          </w:tcPr>
          <w:p w14:paraId="2C561F36" w14:textId="77777777" w:rsidR="00BF4966" w:rsidRPr="00D85AEB" w:rsidRDefault="00BF4966" w:rsidP="00BF4966">
            <w:pPr>
              <w:pStyle w:val="TAC"/>
              <w:rPr>
                <w:rFonts w:cs="Arial"/>
                <w:szCs w:val="18"/>
                <w:lang w:eastAsia="fi-FI"/>
              </w:rPr>
            </w:pPr>
          </w:p>
        </w:tc>
        <w:tc>
          <w:tcPr>
            <w:tcW w:w="3969" w:type="dxa"/>
            <w:vMerge/>
            <w:vAlign w:val="center"/>
          </w:tcPr>
          <w:p w14:paraId="7EF821F2" w14:textId="77777777" w:rsidR="00BF4966" w:rsidRPr="00D85AEB" w:rsidRDefault="00BF4966" w:rsidP="00BF4966">
            <w:pPr>
              <w:pStyle w:val="TAC"/>
              <w:rPr>
                <w:rFonts w:cs="Arial"/>
                <w:szCs w:val="18"/>
                <w:lang w:eastAsia="fi-FI"/>
              </w:rPr>
            </w:pPr>
          </w:p>
        </w:tc>
      </w:tr>
      <w:tr w:rsidR="00BF4966" w:rsidRPr="00D85AEB" w14:paraId="7048D2F7" w14:textId="77777777" w:rsidTr="0092377C">
        <w:trPr>
          <w:trHeight w:val="207"/>
          <w:jc w:val="center"/>
        </w:trPr>
        <w:tc>
          <w:tcPr>
            <w:tcW w:w="3823" w:type="dxa"/>
            <w:vMerge/>
            <w:vAlign w:val="center"/>
          </w:tcPr>
          <w:p w14:paraId="4BCAF2D1" w14:textId="77777777" w:rsidR="00BF4966" w:rsidRPr="00D85AEB" w:rsidRDefault="00BF4966" w:rsidP="00BF4966">
            <w:pPr>
              <w:pStyle w:val="TAC"/>
              <w:rPr>
                <w:rFonts w:cs="Arial"/>
                <w:szCs w:val="18"/>
              </w:rPr>
            </w:pPr>
          </w:p>
        </w:tc>
        <w:tc>
          <w:tcPr>
            <w:tcW w:w="3969" w:type="dxa"/>
            <w:vMerge/>
            <w:vAlign w:val="center"/>
          </w:tcPr>
          <w:p w14:paraId="43D227AC" w14:textId="77777777" w:rsidR="00BF4966" w:rsidRPr="00D85AEB" w:rsidRDefault="00BF4966" w:rsidP="00BF4966">
            <w:pPr>
              <w:pStyle w:val="TAC"/>
              <w:rPr>
                <w:rFonts w:cs="Arial"/>
                <w:szCs w:val="18"/>
              </w:rPr>
            </w:pPr>
          </w:p>
        </w:tc>
      </w:tr>
      <w:tr w:rsidR="00BF4966" w:rsidRPr="00D85AEB" w14:paraId="304300E8" w14:textId="77777777" w:rsidTr="0092377C">
        <w:trPr>
          <w:trHeight w:val="207"/>
          <w:jc w:val="center"/>
        </w:trPr>
        <w:tc>
          <w:tcPr>
            <w:tcW w:w="3823" w:type="dxa"/>
            <w:vMerge/>
            <w:vAlign w:val="center"/>
          </w:tcPr>
          <w:p w14:paraId="34D233A2" w14:textId="77777777" w:rsidR="00BF4966" w:rsidRPr="00D85AEB" w:rsidRDefault="00BF4966" w:rsidP="00BF4966">
            <w:pPr>
              <w:pStyle w:val="TAC"/>
              <w:rPr>
                <w:rFonts w:cs="Arial"/>
                <w:szCs w:val="18"/>
                <w:lang w:eastAsia="zh-CN"/>
              </w:rPr>
            </w:pPr>
          </w:p>
        </w:tc>
        <w:tc>
          <w:tcPr>
            <w:tcW w:w="3969" w:type="dxa"/>
            <w:vMerge/>
            <w:vAlign w:val="center"/>
          </w:tcPr>
          <w:p w14:paraId="7F13A8E3" w14:textId="77777777" w:rsidR="00BF4966" w:rsidRPr="00D85AEB" w:rsidRDefault="00BF4966" w:rsidP="00BF4966">
            <w:pPr>
              <w:pStyle w:val="TAC"/>
              <w:rPr>
                <w:rFonts w:cs="Arial"/>
                <w:szCs w:val="18"/>
              </w:rPr>
            </w:pPr>
          </w:p>
        </w:tc>
      </w:tr>
      <w:tr w:rsidR="00BF4966" w:rsidRPr="00D85AEB" w14:paraId="7512B6E2" w14:textId="77777777" w:rsidTr="0092377C">
        <w:trPr>
          <w:trHeight w:val="207"/>
          <w:jc w:val="center"/>
        </w:trPr>
        <w:tc>
          <w:tcPr>
            <w:tcW w:w="3823" w:type="dxa"/>
            <w:vMerge/>
            <w:vAlign w:val="center"/>
          </w:tcPr>
          <w:p w14:paraId="15868240" w14:textId="77777777" w:rsidR="00BF4966" w:rsidRPr="00D85AEB" w:rsidRDefault="00BF4966" w:rsidP="00BF4966">
            <w:pPr>
              <w:pStyle w:val="TAC"/>
              <w:rPr>
                <w:rFonts w:cs="Arial"/>
                <w:szCs w:val="18"/>
                <w:lang w:eastAsia="zh-CN"/>
              </w:rPr>
            </w:pPr>
          </w:p>
        </w:tc>
        <w:tc>
          <w:tcPr>
            <w:tcW w:w="3969" w:type="dxa"/>
            <w:vMerge/>
            <w:vAlign w:val="center"/>
          </w:tcPr>
          <w:p w14:paraId="643F8D0A" w14:textId="77777777" w:rsidR="00BF4966" w:rsidRPr="00D85AEB" w:rsidRDefault="00BF4966" w:rsidP="00BF4966">
            <w:pPr>
              <w:pStyle w:val="TAC"/>
              <w:rPr>
                <w:rFonts w:cs="Arial"/>
                <w:szCs w:val="18"/>
              </w:rPr>
            </w:pPr>
          </w:p>
        </w:tc>
      </w:tr>
      <w:tr w:rsidR="00BF4966" w:rsidRPr="00D85AEB" w14:paraId="4A93E282" w14:textId="77777777" w:rsidTr="0092377C">
        <w:trPr>
          <w:trHeight w:val="207"/>
          <w:jc w:val="center"/>
        </w:trPr>
        <w:tc>
          <w:tcPr>
            <w:tcW w:w="3823" w:type="dxa"/>
            <w:vMerge/>
            <w:vAlign w:val="center"/>
          </w:tcPr>
          <w:p w14:paraId="69FEFEC6" w14:textId="77777777" w:rsidR="00BF4966" w:rsidRPr="00D85AEB" w:rsidRDefault="00BF4966" w:rsidP="00BF4966">
            <w:pPr>
              <w:pStyle w:val="TAC"/>
              <w:rPr>
                <w:rFonts w:cs="Arial"/>
                <w:szCs w:val="18"/>
                <w:lang w:eastAsia="zh-CN"/>
              </w:rPr>
            </w:pPr>
          </w:p>
        </w:tc>
        <w:tc>
          <w:tcPr>
            <w:tcW w:w="3969" w:type="dxa"/>
            <w:vMerge/>
            <w:vAlign w:val="center"/>
          </w:tcPr>
          <w:p w14:paraId="7680E9BD" w14:textId="77777777" w:rsidR="00BF4966" w:rsidRPr="00D85AEB" w:rsidRDefault="00BF4966" w:rsidP="00BF4966">
            <w:pPr>
              <w:pStyle w:val="TAC"/>
              <w:rPr>
                <w:rFonts w:cs="Arial"/>
                <w:szCs w:val="18"/>
              </w:rPr>
            </w:pPr>
          </w:p>
        </w:tc>
      </w:tr>
      <w:tr w:rsidR="00BF4966" w:rsidRPr="00D85AEB" w14:paraId="3C7444E9" w14:textId="77777777" w:rsidTr="0092377C">
        <w:trPr>
          <w:trHeight w:val="207"/>
          <w:jc w:val="center"/>
        </w:trPr>
        <w:tc>
          <w:tcPr>
            <w:tcW w:w="3823" w:type="dxa"/>
            <w:vMerge/>
            <w:vAlign w:val="center"/>
          </w:tcPr>
          <w:p w14:paraId="26656FF7" w14:textId="77777777" w:rsidR="00BF4966" w:rsidRPr="00D85AEB" w:rsidRDefault="00BF4966" w:rsidP="00BF4966">
            <w:pPr>
              <w:pStyle w:val="TAC"/>
              <w:rPr>
                <w:rFonts w:cs="Arial"/>
                <w:szCs w:val="18"/>
                <w:lang w:eastAsia="zh-CN"/>
              </w:rPr>
            </w:pPr>
          </w:p>
        </w:tc>
        <w:tc>
          <w:tcPr>
            <w:tcW w:w="3969" w:type="dxa"/>
            <w:vMerge/>
            <w:vAlign w:val="center"/>
          </w:tcPr>
          <w:p w14:paraId="1C852F4C" w14:textId="77777777" w:rsidR="00BF4966" w:rsidRPr="00D85AEB" w:rsidRDefault="00BF4966" w:rsidP="00BF4966">
            <w:pPr>
              <w:pStyle w:val="TAC"/>
              <w:rPr>
                <w:rFonts w:cs="Arial"/>
                <w:szCs w:val="18"/>
              </w:rPr>
            </w:pPr>
          </w:p>
        </w:tc>
      </w:tr>
      <w:tr w:rsidR="00BF4966" w:rsidRPr="00D85AEB" w14:paraId="1A2D669F" w14:textId="77777777" w:rsidTr="0092377C">
        <w:trPr>
          <w:trHeight w:val="207"/>
          <w:jc w:val="center"/>
        </w:trPr>
        <w:tc>
          <w:tcPr>
            <w:tcW w:w="3823" w:type="dxa"/>
            <w:vMerge/>
            <w:vAlign w:val="center"/>
          </w:tcPr>
          <w:p w14:paraId="5384715D" w14:textId="77777777" w:rsidR="00BF4966" w:rsidRPr="00D85AEB" w:rsidRDefault="00BF4966" w:rsidP="00BF4966">
            <w:pPr>
              <w:pStyle w:val="TAC"/>
              <w:rPr>
                <w:rFonts w:cs="Arial"/>
                <w:szCs w:val="18"/>
                <w:lang w:eastAsia="zh-CN"/>
              </w:rPr>
            </w:pPr>
          </w:p>
        </w:tc>
        <w:tc>
          <w:tcPr>
            <w:tcW w:w="3969" w:type="dxa"/>
            <w:vMerge/>
            <w:vAlign w:val="center"/>
          </w:tcPr>
          <w:p w14:paraId="1AFDEB02" w14:textId="77777777" w:rsidR="00BF4966" w:rsidRPr="00D85AEB" w:rsidRDefault="00BF4966" w:rsidP="00BF4966">
            <w:pPr>
              <w:pStyle w:val="TAC"/>
              <w:rPr>
                <w:rFonts w:cs="Arial"/>
                <w:szCs w:val="18"/>
              </w:rPr>
            </w:pPr>
          </w:p>
        </w:tc>
      </w:tr>
      <w:tr w:rsidR="00BF4966" w:rsidRPr="00D85AEB" w14:paraId="79CFBBB0" w14:textId="77777777" w:rsidTr="0092377C">
        <w:trPr>
          <w:trHeight w:val="207"/>
          <w:jc w:val="center"/>
        </w:trPr>
        <w:tc>
          <w:tcPr>
            <w:tcW w:w="3823" w:type="dxa"/>
            <w:vMerge/>
            <w:vAlign w:val="center"/>
          </w:tcPr>
          <w:p w14:paraId="5AC6B2C2" w14:textId="77777777" w:rsidR="00BF4966" w:rsidRPr="00D85AEB" w:rsidRDefault="00BF4966" w:rsidP="00BF4966">
            <w:pPr>
              <w:pStyle w:val="TAC"/>
              <w:rPr>
                <w:rFonts w:cs="Arial"/>
                <w:szCs w:val="18"/>
                <w:lang w:eastAsia="zh-CN"/>
              </w:rPr>
            </w:pPr>
          </w:p>
        </w:tc>
        <w:tc>
          <w:tcPr>
            <w:tcW w:w="3969" w:type="dxa"/>
            <w:vMerge/>
            <w:vAlign w:val="center"/>
          </w:tcPr>
          <w:p w14:paraId="13C4A3E1" w14:textId="77777777" w:rsidR="00BF4966" w:rsidRPr="00D85AEB" w:rsidRDefault="00BF4966" w:rsidP="00BF4966">
            <w:pPr>
              <w:pStyle w:val="TAC"/>
              <w:rPr>
                <w:rFonts w:cs="Arial"/>
                <w:szCs w:val="18"/>
              </w:rPr>
            </w:pPr>
          </w:p>
        </w:tc>
      </w:tr>
      <w:tr w:rsidR="00BF4966" w:rsidRPr="00D85AEB" w14:paraId="16ABA35C" w14:textId="77777777" w:rsidTr="0092377C">
        <w:trPr>
          <w:trHeight w:val="207"/>
          <w:jc w:val="center"/>
        </w:trPr>
        <w:tc>
          <w:tcPr>
            <w:tcW w:w="3823" w:type="dxa"/>
            <w:vMerge/>
            <w:vAlign w:val="center"/>
          </w:tcPr>
          <w:p w14:paraId="31603DAF" w14:textId="77777777" w:rsidR="00BF4966" w:rsidRPr="00D85AEB" w:rsidRDefault="00BF4966" w:rsidP="00BF4966">
            <w:pPr>
              <w:pStyle w:val="TAC"/>
              <w:rPr>
                <w:rFonts w:cs="Arial"/>
                <w:szCs w:val="18"/>
                <w:lang w:eastAsia="zh-CN"/>
              </w:rPr>
            </w:pPr>
          </w:p>
        </w:tc>
        <w:tc>
          <w:tcPr>
            <w:tcW w:w="3969" w:type="dxa"/>
            <w:vMerge/>
            <w:vAlign w:val="center"/>
          </w:tcPr>
          <w:p w14:paraId="542B2808" w14:textId="77777777" w:rsidR="00BF4966" w:rsidRPr="00D85AEB" w:rsidRDefault="00BF4966" w:rsidP="00BF4966">
            <w:pPr>
              <w:pStyle w:val="TAC"/>
              <w:rPr>
                <w:rFonts w:cs="Arial"/>
                <w:szCs w:val="18"/>
              </w:rPr>
            </w:pPr>
          </w:p>
        </w:tc>
      </w:tr>
      <w:tr w:rsidR="00BF4966" w:rsidRPr="00D85AEB" w14:paraId="644A72DE" w14:textId="77777777" w:rsidTr="0092377C">
        <w:trPr>
          <w:trHeight w:val="207"/>
          <w:jc w:val="center"/>
        </w:trPr>
        <w:tc>
          <w:tcPr>
            <w:tcW w:w="3823" w:type="dxa"/>
            <w:vMerge/>
            <w:vAlign w:val="center"/>
          </w:tcPr>
          <w:p w14:paraId="51A6BBD7" w14:textId="77777777" w:rsidR="00BF4966" w:rsidRPr="00D85AEB" w:rsidRDefault="00BF4966" w:rsidP="00BF4966">
            <w:pPr>
              <w:pStyle w:val="TAC"/>
              <w:rPr>
                <w:rFonts w:cs="Arial"/>
                <w:szCs w:val="18"/>
              </w:rPr>
            </w:pPr>
          </w:p>
        </w:tc>
        <w:tc>
          <w:tcPr>
            <w:tcW w:w="3969" w:type="dxa"/>
            <w:vMerge/>
            <w:vAlign w:val="center"/>
          </w:tcPr>
          <w:p w14:paraId="04810286" w14:textId="77777777" w:rsidR="00BF4966" w:rsidRPr="00D85AEB" w:rsidRDefault="00BF4966" w:rsidP="00BF4966">
            <w:pPr>
              <w:pStyle w:val="TAC"/>
              <w:rPr>
                <w:rFonts w:cs="Arial"/>
                <w:szCs w:val="18"/>
              </w:rPr>
            </w:pPr>
          </w:p>
        </w:tc>
      </w:tr>
      <w:tr w:rsidR="00BF4966" w:rsidRPr="00D85AEB" w14:paraId="07791D05" w14:textId="77777777" w:rsidTr="0092377C">
        <w:trPr>
          <w:trHeight w:val="207"/>
          <w:jc w:val="center"/>
        </w:trPr>
        <w:tc>
          <w:tcPr>
            <w:tcW w:w="3823" w:type="dxa"/>
            <w:vMerge/>
            <w:vAlign w:val="center"/>
          </w:tcPr>
          <w:p w14:paraId="1725A497" w14:textId="77777777" w:rsidR="00BF4966" w:rsidRPr="00D85AEB" w:rsidRDefault="00BF4966" w:rsidP="00BF4966">
            <w:pPr>
              <w:pStyle w:val="TAC"/>
              <w:rPr>
                <w:rFonts w:cs="Arial"/>
                <w:szCs w:val="18"/>
              </w:rPr>
            </w:pPr>
          </w:p>
        </w:tc>
        <w:tc>
          <w:tcPr>
            <w:tcW w:w="3969" w:type="dxa"/>
            <w:vMerge/>
            <w:vAlign w:val="center"/>
          </w:tcPr>
          <w:p w14:paraId="1A27E496" w14:textId="77777777" w:rsidR="00BF4966" w:rsidRPr="00D85AEB" w:rsidRDefault="00BF4966" w:rsidP="00BF4966">
            <w:pPr>
              <w:pStyle w:val="TAC"/>
              <w:rPr>
                <w:rFonts w:cs="Arial"/>
                <w:szCs w:val="18"/>
              </w:rPr>
            </w:pPr>
          </w:p>
        </w:tc>
      </w:tr>
      <w:tr w:rsidR="00BF4966" w:rsidRPr="00D85AEB" w14:paraId="6B191EA4" w14:textId="77777777" w:rsidTr="0092377C">
        <w:trPr>
          <w:trHeight w:val="207"/>
          <w:jc w:val="center"/>
        </w:trPr>
        <w:tc>
          <w:tcPr>
            <w:tcW w:w="3823" w:type="dxa"/>
            <w:vMerge/>
            <w:vAlign w:val="center"/>
          </w:tcPr>
          <w:p w14:paraId="4C5B0A14" w14:textId="77777777" w:rsidR="00BF4966" w:rsidRPr="00D85AEB" w:rsidRDefault="00BF4966" w:rsidP="00BF4966">
            <w:pPr>
              <w:pStyle w:val="TAC"/>
              <w:rPr>
                <w:rFonts w:cs="Arial"/>
                <w:szCs w:val="18"/>
              </w:rPr>
            </w:pPr>
          </w:p>
        </w:tc>
        <w:tc>
          <w:tcPr>
            <w:tcW w:w="3969" w:type="dxa"/>
            <w:vMerge/>
            <w:vAlign w:val="center"/>
          </w:tcPr>
          <w:p w14:paraId="5B9E831F" w14:textId="77777777" w:rsidR="00BF4966" w:rsidRPr="00D85AEB" w:rsidRDefault="00BF4966" w:rsidP="00BF4966">
            <w:pPr>
              <w:pStyle w:val="TAC"/>
              <w:rPr>
                <w:rFonts w:cs="Arial"/>
                <w:szCs w:val="18"/>
              </w:rPr>
            </w:pPr>
          </w:p>
        </w:tc>
      </w:tr>
      <w:tr w:rsidR="00BF4966" w:rsidRPr="00D85AEB" w14:paraId="6E58B139" w14:textId="77777777" w:rsidTr="0092377C">
        <w:trPr>
          <w:trHeight w:val="207"/>
          <w:jc w:val="center"/>
        </w:trPr>
        <w:tc>
          <w:tcPr>
            <w:tcW w:w="3823" w:type="dxa"/>
            <w:vMerge/>
            <w:vAlign w:val="center"/>
          </w:tcPr>
          <w:p w14:paraId="3DB96660" w14:textId="77777777" w:rsidR="00BF4966" w:rsidRPr="00D85AEB" w:rsidRDefault="00BF4966" w:rsidP="00BF4966">
            <w:pPr>
              <w:pStyle w:val="TAC"/>
              <w:rPr>
                <w:rFonts w:cs="Arial"/>
                <w:szCs w:val="18"/>
              </w:rPr>
            </w:pPr>
          </w:p>
        </w:tc>
        <w:tc>
          <w:tcPr>
            <w:tcW w:w="3969" w:type="dxa"/>
            <w:vMerge/>
            <w:vAlign w:val="center"/>
          </w:tcPr>
          <w:p w14:paraId="0C9940D4" w14:textId="77777777" w:rsidR="00BF4966" w:rsidRPr="00D85AEB" w:rsidRDefault="00BF4966" w:rsidP="00BF4966">
            <w:pPr>
              <w:pStyle w:val="TAC"/>
              <w:rPr>
                <w:rFonts w:cs="Arial"/>
                <w:szCs w:val="18"/>
              </w:rPr>
            </w:pPr>
          </w:p>
        </w:tc>
      </w:tr>
      <w:tr w:rsidR="00BF4966" w:rsidRPr="00D85AEB" w14:paraId="754CEEA8" w14:textId="77777777" w:rsidTr="0092377C">
        <w:trPr>
          <w:trHeight w:val="207"/>
          <w:jc w:val="center"/>
        </w:trPr>
        <w:tc>
          <w:tcPr>
            <w:tcW w:w="3823" w:type="dxa"/>
            <w:vAlign w:val="center"/>
          </w:tcPr>
          <w:p w14:paraId="5B93B7FD"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w:t>
            </w:r>
            <w:r w:rsidRPr="00D85AEB">
              <w:rPr>
                <w:rFonts w:cs="Arial"/>
                <w:szCs w:val="18"/>
                <w:lang w:eastAsia="zh-CN"/>
              </w:rPr>
              <w:t>(2</w:t>
            </w:r>
            <w:r w:rsidRPr="00D85AEB">
              <w:rPr>
                <w:rFonts w:cs="Arial"/>
                <w:szCs w:val="18"/>
              </w:rPr>
              <w:t>A</w:t>
            </w:r>
            <w:r w:rsidRPr="00D85AEB">
              <w:rPr>
                <w:rFonts w:cs="Arial"/>
                <w:szCs w:val="18"/>
                <w:lang w:eastAsia="zh-CN"/>
              </w:rPr>
              <w:t>)</w:t>
            </w:r>
            <w:r w:rsidRPr="00D85AEB">
              <w:rPr>
                <w:rFonts w:cs="Arial"/>
                <w:szCs w:val="18"/>
              </w:rPr>
              <w:t>-n257A</w:t>
            </w:r>
          </w:p>
          <w:p w14:paraId="4D064E7C"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w:t>
            </w:r>
            <w:r w:rsidRPr="00D85AEB">
              <w:rPr>
                <w:rFonts w:cs="Arial"/>
                <w:szCs w:val="18"/>
                <w:lang w:eastAsia="zh-CN"/>
              </w:rPr>
              <w:t>(2</w:t>
            </w:r>
            <w:r w:rsidRPr="00D85AEB">
              <w:rPr>
                <w:rFonts w:cs="Arial"/>
                <w:szCs w:val="18"/>
              </w:rPr>
              <w:t>A</w:t>
            </w:r>
            <w:r w:rsidRPr="00D85AEB">
              <w:rPr>
                <w:rFonts w:cs="Arial"/>
                <w:szCs w:val="18"/>
                <w:lang w:eastAsia="zh-CN"/>
              </w:rPr>
              <w:t>)</w:t>
            </w:r>
            <w:r w:rsidRPr="00D85AEB">
              <w:rPr>
                <w:rFonts w:cs="Arial"/>
                <w:szCs w:val="18"/>
              </w:rPr>
              <w:t>-n257</w:t>
            </w:r>
            <w:r w:rsidRPr="00D85AEB">
              <w:rPr>
                <w:rFonts w:cs="Arial"/>
                <w:szCs w:val="18"/>
                <w:lang w:eastAsia="zh-CN"/>
              </w:rPr>
              <w:t>G</w:t>
            </w:r>
          </w:p>
          <w:p w14:paraId="05FDC244"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w:t>
            </w:r>
            <w:r w:rsidRPr="00D85AEB">
              <w:rPr>
                <w:rFonts w:cs="Arial"/>
                <w:szCs w:val="18"/>
                <w:lang w:eastAsia="zh-CN"/>
              </w:rPr>
              <w:t>(2</w:t>
            </w:r>
            <w:r w:rsidRPr="00D85AEB">
              <w:rPr>
                <w:rFonts w:cs="Arial"/>
                <w:szCs w:val="18"/>
              </w:rPr>
              <w:t>A</w:t>
            </w:r>
            <w:r w:rsidRPr="00D85AEB">
              <w:rPr>
                <w:rFonts w:cs="Arial"/>
                <w:szCs w:val="18"/>
                <w:lang w:eastAsia="zh-CN"/>
              </w:rPr>
              <w:t>)</w:t>
            </w:r>
            <w:r w:rsidRPr="00D85AEB">
              <w:rPr>
                <w:rFonts w:cs="Arial"/>
                <w:szCs w:val="18"/>
              </w:rPr>
              <w:t>-n257</w:t>
            </w:r>
            <w:r w:rsidRPr="00D85AEB">
              <w:rPr>
                <w:rFonts w:cs="Arial"/>
                <w:szCs w:val="18"/>
                <w:lang w:eastAsia="zh-CN"/>
              </w:rPr>
              <w:t>H</w:t>
            </w:r>
          </w:p>
          <w:p w14:paraId="73126EA9"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w:t>
            </w:r>
            <w:r w:rsidRPr="00D85AEB">
              <w:rPr>
                <w:rFonts w:cs="Arial"/>
                <w:szCs w:val="18"/>
                <w:lang w:eastAsia="zh-CN"/>
              </w:rPr>
              <w:t>(2</w:t>
            </w:r>
            <w:r w:rsidRPr="00D85AEB">
              <w:rPr>
                <w:rFonts w:cs="Arial"/>
                <w:szCs w:val="18"/>
              </w:rPr>
              <w:t>A</w:t>
            </w:r>
            <w:r w:rsidRPr="00D85AEB">
              <w:rPr>
                <w:rFonts w:cs="Arial"/>
                <w:szCs w:val="18"/>
                <w:lang w:eastAsia="zh-CN"/>
              </w:rPr>
              <w:t>)</w:t>
            </w:r>
            <w:r w:rsidRPr="00D85AEB">
              <w:rPr>
                <w:rFonts w:cs="Arial"/>
                <w:szCs w:val="18"/>
              </w:rPr>
              <w:t>-n257</w:t>
            </w:r>
            <w:r w:rsidRPr="00D85AEB">
              <w:rPr>
                <w:rFonts w:cs="Arial"/>
                <w:szCs w:val="18"/>
                <w:lang w:eastAsia="zh-CN"/>
              </w:rPr>
              <w:t>I</w:t>
            </w:r>
          </w:p>
          <w:p w14:paraId="252C3FEF"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w:t>
            </w:r>
            <w:r w:rsidRPr="00D85AEB">
              <w:rPr>
                <w:rFonts w:cs="Arial"/>
                <w:szCs w:val="18"/>
                <w:lang w:eastAsia="zh-CN"/>
              </w:rPr>
              <w:t>(2</w:t>
            </w:r>
            <w:r w:rsidRPr="00D85AEB">
              <w:rPr>
                <w:rFonts w:cs="Arial"/>
                <w:szCs w:val="18"/>
              </w:rPr>
              <w:t>A</w:t>
            </w:r>
            <w:r w:rsidRPr="00D85AEB">
              <w:rPr>
                <w:rFonts w:cs="Arial"/>
                <w:szCs w:val="18"/>
                <w:lang w:eastAsia="zh-CN"/>
              </w:rPr>
              <w:t>)</w:t>
            </w:r>
            <w:r w:rsidRPr="00D85AEB">
              <w:rPr>
                <w:rFonts w:cs="Arial"/>
                <w:szCs w:val="18"/>
              </w:rPr>
              <w:t>-n257</w:t>
            </w:r>
            <w:r w:rsidRPr="00D85AEB">
              <w:rPr>
                <w:rFonts w:cs="Arial"/>
                <w:szCs w:val="18"/>
                <w:lang w:eastAsia="zh-CN"/>
              </w:rPr>
              <w:t>J</w:t>
            </w:r>
          </w:p>
          <w:p w14:paraId="2D9D7517"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w:t>
            </w:r>
            <w:r w:rsidRPr="00D85AEB">
              <w:rPr>
                <w:rFonts w:cs="Arial"/>
                <w:szCs w:val="18"/>
                <w:lang w:eastAsia="zh-CN"/>
              </w:rPr>
              <w:t>(2</w:t>
            </w:r>
            <w:r w:rsidRPr="00D85AEB">
              <w:rPr>
                <w:rFonts w:cs="Arial"/>
                <w:szCs w:val="18"/>
              </w:rPr>
              <w:t>A</w:t>
            </w:r>
            <w:r w:rsidRPr="00D85AEB">
              <w:rPr>
                <w:rFonts w:cs="Arial"/>
                <w:szCs w:val="18"/>
                <w:lang w:eastAsia="zh-CN"/>
              </w:rPr>
              <w:t>)</w:t>
            </w:r>
            <w:r w:rsidRPr="00D85AEB">
              <w:rPr>
                <w:rFonts w:cs="Arial"/>
                <w:szCs w:val="18"/>
              </w:rPr>
              <w:t>-n257</w:t>
            </w:r>
            <w:r w:rsidRPr="00D85AEB">
              <w:rPr>
                <w:rFonts w:cs="Arial"/>
                <w:szCs w:val="18"/>
                <w:lang w:eastAsia="zh-CN"/>
              </w:rPr>
              <w:t>K</w:t>
            </w:r>
          </w:p>
          <w:p w14:paraId="0CA1AEDA"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w:t>
            </w:r>
            <w:r w:rsidRPr="00D85AEB">
              <w:rPr>
                <w:rFonts w:cs="Arial"/>
                <w:szCs w:val="18"/>
                <w:lang w:eastAsia="zh-CN"/>
              </w:rPr>
              <w:t>(2</w:t>
            </w:r>
            <w:r w:rsidRPr="00D85AEB">
              <w:rPr>
                <w:rFonts w:cs="Arial"/>
                <w:szCs w:val="18"/>
              </w:rPr>
              <w:t>A</w:t>
            </w:r>
            <w:r w:rsidRPr="00D85AEB">
              <w:rPr>
                <w:rFonts w:cs="Arial"/>
                <w:szCs w:val="18"/>
                <w:lang w:eastAsia="zh-CN"/>
              </w:rPr>
              <w:t>)</w:t>
            </w:r>
            <w:r w:rsidRPr="00D85AEB">
              <w:rPr>
                <w:rFonts w:cs="Arial"/>
                <w:szCs w:val="18"/>
              </w:rPr>
              <w:t>-n257</w:t>
            </w:r>
            <w:r w:rsidRPr="00D85AEB">
              <w:rPr>
                <w:rFonts w:cs="Arial"/>
                <w:szCs w:val="18"/>
                <w:lang w:eastAsia="zh-CN"/>
              </w:rPr>
              <w:t>L</w:t>
            </w:r>
          </w:p>
          <w:p w14:paraId="31BD9D37"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w:t>
            </w:r>
            <w:r w:rsidRPr="00D85AEB">
              <w:rPr>
                <w:rFonts w:cs="Arial"/>
                <w:szCs w:val="18"/>
                <w:lang w:eastAsia="zh-CN"/>
              </w:rPr>
              <w:t>(2</w:t>
            </w:r>
            <w:r w:rsidRPr="00D85AEB">
              <w:rPr>
                <w:rFonts w:cs="Arial"/>
                <w:szCs w:val="18"/>
              </w:rPr>
              <w:t>A</w:t>
            </w:r>
            <w:r w:rsidRPr="00D85AEB">
              <w:rPr>
                <w:rFonts w:cs="Arial"/>
                <w:szCs w:val="18"/>
                <w:lang w:eastAsia="zh-CN"/>
              </w:rPr>
              <w:t>)</w:t>
            </w:r>
            <w:r w:rsidRPr="00D85AEB">
              <w:rPr>
                <w:rFonts w:cs="Arial"/>
                <w:szCs w:val="18"/>
              </w:rPr>
              <w:t>-n257</w:t>
            </w:r>
            <w:r w:rsidRPr="00D85AEB">
              <w:rPr>
                <w:rFonts w:cs="Arial"/>
                <w:szCs w:val="18"/>
                <w:lang w:eastAsia="zh-CN"/>
              </w:rPr>
              <w:t>M</w:t>
            </w:r>
          </w:p>
        </w:tc>
        <w:tc>
          <w:tcPr>
            <w:tcW w:w="3969" w:type="dxa"/>
            <w:vAlign w:val="center"/>
          </w:tcPr>
          <w:p w14:paraId="52450D6A"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_n77A-n257A</w:t>
            </w:r>
          </w:p>
          <w:p w14:paraId="3E206B75"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G</w:t>
            </w:r>
          </w:p>
          <w:p w14:paraId="7CC73A12"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H</w:t>
            </w:r>
          </w:p>
          <w:p w14:paraId="020BCB30"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I</w:t>
            </w:r>
          </w:p>
          <w:p w14:paraId="197EB3A7"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J</w:t>
            </w:r>
          </w:p>
          <w:p w14:paraId="2CBEBE86"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K</w:t>
            </w:r>
          </w:p>
          <w:p w14:paraId="2C9FF5A5"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L</w:t>
            </w:r>
          </w:p>
          <w:p w14:paraId="0F9F820D"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_n77A-n257</w:t>
            </w:r>
            <w:r w:rsidRPr="00D85AEB">
              <w:rPr>
                <w:rFonts w:cs="Arial"/>
                <w:szCs w:val="18"/>
                <w:lang w:eastAsia="zh-CN"/>
              </w:rPr>
              <w:t>M</w:t>
            </w:r>
          </w:p>
        </w:tc>
      </w:tr>
      <w:tr w:rsidR="00BF4966" w:rsidRPr="00D85AEB" w14:paraId="3FE35C3C" w14:textId="77777777" w:rsidTr="0092377C">
        <w:trPr>
          <w:trHeight w:val="207"/>
          <w:jc w:val="center"/>
        </w:trPr>
        <w:tc>
          <w:tcPr>
            <w:tcW w:w="3823" w:type="dxa"/>
            <w:vAlign w:val="center"/>
          </w:tcPr>
          <w:p w14:paraId="236C9D3E" w14:textId="77777777" w:rsidR="00BF4966" w:rsidRPr="00D85AEB" w:rsidRDefault="00BF4966" w:rsidP="00BF4966">
            <w:pPr>
              <w:pStyle w:val="TAC"/>
              <w:rPr>
                <w:rFonts w:cs="Arial"/>
                <w:szCs w:val="18"/>
                <w:lang w:eastAsia="zh-CN"/>
              </w:rPr>
            </w:pPr>
            <w:r w:rsidRPr="00D85AEB">
              <w:rPr>
                <w:rFonts w:cs="Arial"/>
                <w:szCs w:val="18"/>
                <w:lang w:eastAsia="zh-CN"/>
              </w:rPr>
              <w:t>DC_n77A-n261A</w:t>
            </w:r>
          </w:p>
          <w:p w14:paraId="18D910E4" w14:textId="77777777" w:rsidR="00BF4966" w:rsidRPr="00D85AEB" w:rsidRDefault="00BF4966" w:rsidP="00BF4966">
            <w:pPr>
              <w:pStyle w:val="TAC"/>
              <w:rPr>
                <w:rFonts w:eastAsia="Yu Mincho" w:cs="Arial"/>
                <w:szCs w:val="18"/>
              </w:rPr>
            </w:pPr>
            <w:r w:rsidRPr="00D85AEB">
              <w:rPr>
                <w:rFonts w:eastAsia="Yu Mincho" w:cs="Arial"/>
                <w:szCs w:val="18"/>
              </w:rPr>
              <w:t>DC_n77A-n261G</w:t>
            </w:r>
          </w:p>
          <w:p w14:paraId="5A69CB99" w14:textId="77777777" w:rsidR="00BF4966" w:rsidRPr="00D85AEB" w:rsidRDefault="00BF4966" w:rsidP="00BF4966">
            <w:pPr>
              <w:pStyle w:val="TAC"/>
              <w:rPr>
                <w:rFonts w:eastAsia="Yu Mincho" w:cs="Arial"/>
                <w:szCs w:val="18"/>
              </w:rPr>
            </w:pPr>
            <w:r w:rsidRPr="00D85AEB">
              <w:rPr>
                <w:rFonts w:eastAsia="Yu Mincho" w:cs="Arial"/>
                <w:szCs w:val="18"/>
              </w:rPr>
              <w:t>DC_n77A-n261H</w:t>
            </w:r>
          </w:p>
          <w:p w14:paraId="27B4A571" w14:textId="77777777" w:rsidR="00BF4966" w:rsidRPr="00D85AEB" w:rsidRDefault="00BF4966" w:rsidP="00BF4966">
            <w:pPr>
              <w:pStyle w:val="TAC"/>
              <w:rPr>
                <w:rFonts w:eastAsia="Yu Mincho" w:cs="Arial"/>
                <w:szCs w:val="18"/>
              </w:rPr>
            </w:pPr>
            <w:r w:rsidRPr="00D85AEB">
              <w:rPr>
                <w:rFonts w:eastAsia="Yu Mincho" w:cs="Arial"/>
                <w:szCs w:val="18"/>
              </w:rPr>
              <w:t>DC_n77A-n261I</w:t>
            </w:r>
          </w:p>
          <w:p w14:paraId="583BB95D" w14:textId="77777777" w:rsidR="00BF4966" w:rsidRPr="00D85AEB" w:rsidRDefault="00BF4966" w:rsidP="00BF4966">
            <w:pPr>
              <w:pStyle w:val="TAC"/>
              <w:rPr>
                <w:rFonts w:cs="Arial"/>
                <w:szCs w:val="18"/>
                <w:lang w:eastAsia="zh-CN"/>
              </w:rPr>
            </w:pPr>
            <w:r w:rsidRPr="00D85AEB">
              <w:rPr>
                <w:rFonts w:cs="Arial"/>
                <w:szCs w:val="18"/>
                <w:lang w:eastAsia="zh-CN"/>
              </w:rPr>
              <w:t>DC_n77A-n261J</w:t>
            </w:r>
          </w:p>
          <w:p w14:paraId="06431269" w14:textId="77777777" w:rsidR="00BF4966" w:rsidRPr="00D85AEB" w:rsidRDefault="00BF4966" w:rsidP="00BF4966">
            <w:pPr>
              <w:pStyle w:val="TAC"/>
              <w:rPr>
                <w:rFonts w:cs="Arial"/>
                <w:szCs w:val="18"/>
                <w:lang w:eastAsia="zh-CN"/>
              </w:rPr>
            </w:pPr>
            <w:r w:rsidRPr="00D85AEB">
              <w:rPr>
                <w:rFonts w:cs="Arial"/>
                <w:szCs w:val="18"/>
                <w:lang w:eastAsia="zh-CN"/>
              </w:rPr>
              <w:t>DC_n77A-n261K</w:t>
            </w:r>
          </w:p>
          <w:p w14:paraId="5625EFA7" w14:textId="77777777" w:rsidR="00BF4966" w:rsidRPr="00D85AEB" w:rsidRDefault="00BF4966" w:rsidP="00BF4966">
            <w:pPr>
              <w:pStyle w:val="TAC"/>
              <w:rPr>
                <w:rFonts w:cs="Arial"/>
                <w:szCs w:val="18"/>
                <w:lang w:eastAsia="zh-CN"/>
              </w:rPr>
            </w:pPr>
            <w:r w:rsidRPr="00D85AEB">
              <w:rPr>
                <w:rFonts w:cs="Arial"/>
                <w:szCs w:val="18"/>
                <w:lang w:eastAsia="zh-CN"/>
              </w:rPr>
              <w:t>DC_n77A-n261L</w:t>
            </w:r>
          </w:p>
          <w:p w14:paraId="0867CBA3" w14:textId="77777777" w:rsidR="00BF4966" w:rsidRPr="00D85AEB" w:rsidRDefault="00BF4966" w:rsidP="00BF4966">
            <w:pPr>
              <w:pStyle w:val="TAC"/>
              <w:rPr>
                <w:rFonts w:cs="Arial"/>
                <w:szCs w:val="18"/>
                <w:lang w:eastAsia="zh-CN"/>
              </w:rPr>
            </w:pPr>
            <w:r w:rsidRPr="00D85AEB">
              <w:rPr>
                <w:rFonts w:cs="Arial"/>
                <w:szCs w:val="18"/>
                <w:lang w:eastAsia="zh-CN"/>
              </w:rPr>
              <w:t>DC_n77A-n261M</w:t>
            </w:r>
          </w:p>
        </w:tc>
        <w:tc>
          <w:tcPr>
            <w:tcW w:w="3969" w:type="dxa"/>
            <w:vAlign w:val="center"/>
          </w:tcPr>
          <w:p w14:paraId="10FBEA42" w14:textId="77777777" w:rsidR="00BF4966" w:rsidRPr="00D85AEB" w:rsidRDefault="00BF4966" w:rsidP="00BF4966">
            <w:pPr>
              <w:pStyle w:val="TAC"/>
              <w:rPr>
                <w:rFonts w:cs="Arial"/>
                <w:szCs w:val="18"/>
                <w:lang w:eastAsia="zh-CN"/>
              </w:rPr>
            </w:pPr>
            <w:r w:rsidRPr="00D85AEB">
              <w:rPr>
                <w:rFonts w:cs="Arial"/>
                <w:szCs w:val="18"/>
                <w:lang w:eastAsia="zh-CN"/>
              </w:rPr>
              <w:t>DC_n77A-n261A</w:t>
            </w:r>
          </w:p>
          <w:p w14:paraId="2B56A8BD" w14:textId="77777777" w:rsidR="00BF4966" w:rsidRPr="00D85AEB" w:rsidRDefault="00BF4966" w:rsidP="00BF4966">
            <w:pPr>
              <w:pStyle w:val="TAC"/>
              <w:rPr>
                <w:rFonts w:eastAsia="Yu Mincho" w:cs="Arial"/>
                <w:szCs w:val="18"/>
              </w:rPr>
            </w:pPr>
            <w:r w:rsidRPr="00D85AEB">
              <w:rPr>
                <w:rFonts w:eastAsia="Yu Mincho" w:cs="Arial"/>
                <w:szCs w:val="18"/>
              </w:rPr>
              <w:t>DC_n77A-n261G</w:t>
            </w:r>
          </w:p>
          <w:p w14:paraId="36942E6E" w14:textId="77777777" w:rsidR="00BF4966" w:rsidRPr="00D85AEB" w:rsidRDefault="00BF4966" w:rsidP="00BF4966">
            <w:pPr>
              <w:pStyle w:val="TAC"/>
              <w:rPr>
                <w:rFonts w:eastAsia="Yu Mincho" w:cs="Arial"/>
                <w:szCs w:val="18"/>
              </w:rPr>
            </w:pPr>
            <w:r w:rsidRPr="00D85AEB">
              <w:rPr>
                <w:rFonts w:eastAsia="Yu Mincho" w:cs="Arial"/>
                <w:szCs w:val="18"/>
              </w:rPr>
              <w:t>DC_n77A-n261H</w:t>
            </w:r>
          </w:p>
          <w:p w14:paraId="6DC60EA5" w14:textId="77777777" w:rsidR="00BF4966" w:rsidRPr="00D85AEB" w:rsidRDefault="00BF4966" w:rsidP="00BF4966">
            <w:pPr>
              <w:pStyle w:val="TAC"/>
              <w:rPr>
                <w:rFonts w:eastAsia="Yu Mincho" w:cs="Arial"/>
                <w:szCs w:val="18"/>
              </w:rPr>
            </w:pPr>
            <w:r w:rsidRPr="00D85AEB">
              <w:rPr>
                <w:rFonts w:eastAsia="Yu Mincho" w:cs="Arial"/>
                <w:szCs w:val="18"/>
              </w:rPr>
              <w:t>DC_n77A-n261I</w:t>
            </w:r>
          </w:p>
          <w:p w14:paraId="622CC43A" w14:textId="77777777" w:rsidR="00BF4966" w:rsidRPr="00D85AEB" w:rsidRDefault="00BF4966" w:rsidP="00BF4966">
            <w:pPr>
              <w:pStyle w:val="TAC"/>
              <w:rPr>
                <w:rFonts w:cs="Arial"/>
                <w:szCs w:val="18"/>
                <w:lang w:eastAsia="zh-CN"/>
              </w:rPr>
            </w:pPr>
            <w:r w:rsidRPr="00D85AEB">
              <w:rPr>
                <w:rFonts w:cs="Arial"/>
                <w:szCs w:val="18"/>
                <w:lang w:eastAsia="zh-CN"/>
              </w:rPr>
              <w:t>DC_n77A-n261J</w:t>
            </w:r>
          </w:p>
          <w:p w14:paraId="6A70E1AC" w14:textId="77777777" w:rsidR="00BF4966" w:rsidRPr="00D85AEB" w:rsidRDefault="00BF4966" w:rsidP="00BF4966">
            <w:pPr>
              <w:pStyle w:val="TAC"/>
              <w:rPr>
                <w:rFonts w:cs="Arial"/>
                <w:szCs w:val="18"/>
                <w:lang w:eastAsia="zh-CN"/>
              </w:rPr>
            </w:pPr>
            <w:r w:rsidRPr="00D85AEB">
              <w:rPr>
                <w:rFonts w:cs="Arial"/>
                <w:szCs w:val="18"/>
                <w:lang w:eastAsia="zh-CN"/>
              </w:rPr>
              <w:t>DC_n77A-n261K</w:t>
            </w:r>
          </w:p>
          <w:p w14:paraId="078E8650" w14:textId="77777777" w:rsidR="00BF4966" w:rsidRPr="00D85AEB" w:rsidRDefault="00BF4966" w:rsidP="00BF4966">
            <w:pPr>
              <w:pStyle w:val="TAC"/>
              <w:rPr>
                <w:rFonts w:cs="Arial"/>
                <w:szCs w:val="18"/>
                <w:lang w:eastAsia="zh-CN"/>
              </w:rPr>
            </w:pPr>
            <w:r w:rsidRPr="00D85AEB">
              <w:rPr>
                <w:rFonts w:cs="Arial"/>
                <w:szCs w:val="18"/>
                <w:lang w:eastAsia="zh-CN"/>
              </w:rPr>
              <w:t>DC_n77A-n261L</w:t>
            </w:r>
          </w:p>
          <w:p w14:paraId="01C36416" w14:textId="77777777" w:rsidR="00BF4966" w:rsidRPr="00D85AEB" w:rsidRDefault="00BF4966" w:rsidP="00BF4966">
            <w:pPr>
              <w:pStyle w:val="TAC"/>
              <w:rPr>
                <w:rFonts w:cs="Arial"/>
                <w:szCs w:val="18"/>
                <w:lang w:eastAsia="zh-CN"/>
              </w:rPr>
            </w:pPr>
            <w:r w:rsidRPr="00D85AEB">
              <w:rPr>
                <w:rFonts w:cs="Arial"/>
                <w:szCs w:val="18"/>
                <w:lang w:eastAsia="zh-CN"/>
              </w:rPr>
              <w:t>DC_n77A-n261M</w:t>
            </w:r>
          </w:p>
        </w:tc>
      </w:tr>
      <w:tr w:rsidR="00BF4966" w:rsidRPr="00D85AEB" w14:paraId="100BCC71" w14:textId="77777777" w:rsidTr="0092377C">
        <w:trPr>
          <w:trHeight w:val="207"/>
          <w:jc w:val="center"/>
        </w:trPr>
        <w:tc>
          <w:tcPr>
            <w:tcW w:w="3823" w:type="dxa"/>
            <w:vAlign w:val="center"/>
          </w:tcPr>
          <w:p w14:paraId="4D8DC778" w14:textId="6798FBEE" w:rsidR="00BF4966" w:rsidRPr="00D85AEB" w:rsidRDefault="00BF4966" w:rsidP="00BF4966">
            <w:pPr>
              <w:pStyle w:val="TAC"/>
              <w:rPr>
                <w:rFonts w:cs="Arial"/>
                <w:szCs w:val="18"/>
                <w:lang w:eastAsia="zh-CN"/>
              </w:rPr>
            </w:pPr>
            <w:r w:rsidRPr="00D85AEB">
              <w:rPr>
                <w:rFonts w:cs="Arial"/>
                <w:szCs w:val="18"/>
                <w:lang w:eastAsia="zh-CN"/>
              </w:rPr>
              <w:t>DC_n77A-n261(2A)</w:t>
            </w:r>
          </w:p>
        </w:tc>
        <w:tc>
          <w:tcPr>
            <w:tcW w:w="3969" w:type="dxa"/>
            <w:vAlign w:val="center"/>
          </w:tcPr>
          <w:p w14:paraId="532A1245" w14:textId="55DAB8AC" w:rsidR="00BF4966" w:rsidRPr="00D85AEB" w:rsidRDefault="00BF4966" w:rsidP="00BF4966">
            <w:pPr>
              <w:pStyle w:val="TAC"/>
              <w:rPr>
                <w:rFonts w:cs="Arial"/>
                <w:szCs w:val="18"/>
                <w:lang w:eastAsia="zh-CN"/>
              </w:rPr>
            </w:pPr>
            <w:r w:rsidRPr="00D85AEB">
              <w:rPr>
                <w:rFonts w:cs="Arial"/>
                <w:szCs w:val="18"/>
                <w:lang w:eastAsia="zh-CN"/>
              </w:rPr>
              <w:t>DC_n77A-n261A</w:t>
            </w:r>
          </w:p>
        </w:tc>
      </w:tr>
      <w:tr w:rsidR="00BF4966" w:rsidRPr="00D85AEB" w14:paraId="40CA7397" w14:textId="77777777" w:rsidTr="0092377C">
        <w:trPr>
          <w:trHeight w:val="207"/>
          <w:jc w:val="center"/>
        </w:trPr>
        <w:tc>
          <w:tcPr>
            <w:tcW w:w="3823" w:type="dxa"/>
            <w:vAlign w:val="center"/>
          </w:tcPr>
          <w:p w14:paraId="2655B84E" w14:textId="7305DA8F"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DC_n77A-n261(2G)</w:t>
            </w:r>
          </w:p>
        </w:tc>
        <w:tc>
          <w:tcPr>
            <w:tcW w:w="3969" w:type="dxa"/>
            <w:vAlign w:val="center"/>
          </w:tcPr>
          <w:p w14:paraId="7D40DCFE" w14:textId="77777777" w:rsidR="00BF4966" w:rsidRDefault="00BF4966" w:rsidP="00BF4966">
            <w:pPr>
              <w:pStyle w:val="NoSpacing"/>
              <w:jc w:val="center"/>
              <w:rPr>
                <w:ins w:id="6921" w:author="Verizon" w:date="2020-08-03T15:25:00Z"/>
                <w:rFonts w:ascii="Arial" w:hAnsi="Arial" w:cs="Arial"/>
                <w:sz w:val="18"/>
                <w:szCs w:val="18"/>
                <w:lang w:eastAsia="zh-CN"/>
              </w:rPr>
            </w:pPr>
            <w:r w:rsidRPr="008E060C">
              <w:rPr>
                <w:rFonts w:ascii="Arial" w:hAnsi="Arial" w:cs="Arial"/>
                <w:sz w:val="18"/>
                <w:szCs w:val="18"/>
                <w:lang w:eastAsia="zh-CN"/>
              </w:rPr>
              <w:t>DC_n77A-n261A</w:t>
            </w:r>
          </w:p>
          <w:p w14:paraId="418C5CA1" w14:textId="3C6AE5B3" w:rsidR="00070643" w:rsidRPr="008E060C" w:rsidRDefault="00070643" w:rsidP="00BF4966">
            <w:pPr>
              <w:pStyle w:val="NoSpacing"/>
              <w:jc w:val="center"/>
              <w:rPr>
                <w:rFonts w:ascii="Arial" w:hAnsi="Arial" w:cs="Arial"/>
                <w:sz w:val="18"/>
                <w:szCs w:val="18"/>
                <w:lang w:eastAsia="zh-CN"/>
              </w:rPr>
            </w:pPr>
            <w:ins w:id="6922" w:author="Verizon" w:date="2020-08-03T15:25:00Z">
              <w:r w:rsidRPr="008E060C">
                <w:rPr>
                  <w:rFonts w:ascii="Arial" w:hAnsi="Arial" w:cs="Arial"/>
                  <w:sz w:val="18"/>
                  <w:szCs w:val="18"/>
                </w:rPr>
                <w:t>DC_n77A-n261G</w:t>
              </w:r>
            </w:ins>
          </w:p>
        </w:tc>
      </w:tr>
      <w:tr w:rsidR="00BF4966" w:rsidRPr="00D85AEB" w14:paraId="1FB63014" w14:textId="77777777" w:rsidTr="0016708A">
        <w:trPr>
          <w:trHeight w:val="207"/>
          <w:jc w:val="center"/>
        </w:trPr>
        <w:tc>
          <w:tcPr>
            <w:tcW w:w="3823" w:type="dxa"/>
            <w:vAlign w:val="center"/>
          </w:tcPr>
          <w:p w14:paraId="5863179F" w14:textId="429E9EE1"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DC_n77A-n261(2H)</w:t>
            </w:r>
          </w:p>
        </w:tc>
        <w:tc>
          <w:tcPr>
            <w:tcW w:w="3969" w:type="dxa"/>
          </w:tcPr>
          <w:p w14:paraId="5FD3D411" w14:textId="77777777" w:rsidR="00BF4966" w:rsidRDefault="00BF4966" w:rsidP="00BF4966">
            <w:pPr>
              <w:pStyle w:val="NoSpacing"/>
              <w:jc w:val="center"/>
              <w:rPr>
                <w:ins w:id="6923" w:author="Verizon" w:date="2020-08-03T15:26:00Z"/>
                <w:rFonts w:ascii="Arial" w:hAnsi="Arial" w:cs="Arial"/>
                <w:sz w:val="18"/>
                <w:szCs w:val="18"/>
                <w:lang w:eastAsia="zh-CN"/>
              </w:rPr>
            </w:pPr>
            <w:r w:rsidRPr="008E060C">
              <w:rPr>
                <w:rFonts w:ascii="Arial" w:hAnsi="Arial" w:cs="Arial"/>
                <w:sz w:val="18"/>
                <w:szCs w:val="18"/>
                <w:lang w:eastAsia="zh-CN"/>
              </w:rPr>
              <w:t>DC_n77A-n261A</w:t>
            </w:r>
          </w:p>
          <w:p w14:paraId="5C7B81B1" w14:textId="77777777" w:rsidR="00070643" w:rsidRPr="008E060C" w:rsidRDefault="00070643" w:rsidP="00070643">
            <w:pPr>
              <w:pStyle w:val="NoSpacing"/>
              <w:jc w:val="center"/>
              <w:rPr>
                <w:ins w:id="6924" w:author="Verizon" w:date="2020-08-03T15:26:00Z"/>
                <w:rFonts w:ascii="Arial" w:hAnsi="Arial" w:cs="Arial"/>
                <w:sz w:val="18"/>
                <w:szCs w:val="18"/>
              </w:rPr>
            </w:pPr>
            <w:ins w:id="6925" w:author="Verizon" w:date="2020-08-03T15:26:00Z">
              <w:r w:rsidRPr="008E060C">
                <w:rPr>
                  <w:rFonts w:ascii="Arial" w:hAnsi="Arial" w:cs="Arial"/>
                  <w:sz w:val="18"/>
                  <w:szCs w:val="18"/>
                </w:rPr>
                <w:t>DC_n77A-n261G</w:t>
              </w:r>
            </w:ins>
          </w:p>
          <w:p w14:paraId="6C8E072D" w14:textId="092B4443" w:rsidR="00070643" w:rsidRPr="008E060C" w:rsidRDefault="00070643" w:rsidP="00070643">
            <w:pPr>
              <w:pStyle w:val="NoSpacing"/>
              <w:jc w:val="center"/>
              <w:rPr>
                <w:rFonts w:ascii="Arial" w:hAnsi="Arial" w:cs="Arial"/>
                <w:sz w:val="18"/>
                <w:szCs w:val="18"/>
                <w:lang w:eastAsia="zh-CN"/>
              </w:rPr>
            </w:pPr>
            <w:ins w:id="6926" w:author="Verizon" w:date="2020-08-03T15:26:00Z">
              <w:r w:rsidRPr="008E060C">
                <w:rPr>
                  <w:rFonts w:ascii="Arial" w:hAnsi="Arial" w:cs="Arial"/>
                  <w:sz w:val="18"/>
                  <w:szCs w:val="18"/>
                </w:rPr>
                <w:t>DC_n77A-n261H</w:t>
              </w:r>
            </w:ins>
          </w:p>
        </w:tc>
      </w:tr>
      <w:tr w:rsidR="00BF4966" w:rsidRPr="00D85AEB" w14:paraId="34AA2C00" w14:textId="77777777" w:rsidTr="0016708A">
        <w:trPr>
          <w:trHeight w:val="207"/>
          <w:jc w:val="center"/>
        </w:trPr>
        <w:tc>
          <w:tcPr>
            <w:tcW w:w="3823" w:type="dxa"/>
            <w:vAlign w:val="center"/>
          </w:tcPr>
          <w:p w14:paraId="225AB2FB" w14:textId="5A41EC30"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DC_n77A-n261(2I)</w:t>
            </w:r>
          </w:p>
        </w:tc>
        <w:tc>
          <w:tcPr>
            <w:tcW w:w="3969" w:type="dxa"/>
          </w:tcPr>
          <w:p w14:paraId="63296AD9" w14:textId="77777777" w:rsidR="00BF4966" w:rsidRDefault="00BF4966" w:rsidP="00BF4966">
            <w:pPr>
              <w:pStyle w:val="NoSpacing"/>
              <w:jc w:val="center"/>
              <w:rPr>
                <w:ins w:id="6927" w:author="Verizon" w:date="2020-08-03T15:26:00Z"/>
                <w:rFonts w:ascii="Arial" w:hAnsi="Arial" w:cs="Arial"/>
                <w:sz w:val="18"/>
                <w:szCs w:val="18"/>
                <w:lang w:eastAsia="zh-CN"/>
              </w:rPr>
            </w:pPr>
            <w:r w:rsidRPr="008E060C">
              <w:rPr>
                <w:rFonts w:ascii="Arial" w:hAnsi="Arial" w:cs="Arial"/>
                <w:sz w:val="18"/>
                <w:szCs w:val="18"/>
                <w:lang w:eastAsia="zh-CN"/>
              </w:rPr>
              <w:t>DC_n77A-n261A</w:t>
            </w:r>
          </w:p>
          <w:p w14:paraId="46F4EAB6" w14:textId="77777777" w:rsidR="00887EDB" w:rsidRPr="008E060C" w:rsidRDefault="00887EDB" w:rsidP="00887EDB">
            <w:pPr>
              <w:pStyle w:val="NoSpacing"/>
              <w:jc w:val="center"/>
              <w:rPr>
                <w:ins w:id="6928" w:author="Verizon" w:date="2020-08-03T15:26:00Z"/>
                <w:rFonts w:ascii="Arial" w:hAnsi="Arial" w:cs="Arial"/>
                <w:sz w:val="18"/>
                <w:szCs w:val="18"/>
              </w:rPr>
            </w:pPr>
            <w:ins w:id="6929" w:author="Verizon" w:date="2020-08-03T15:26:00Z">
              <w:r w:rsidRPr="008E060C">
                <w:rPr>
                  <w:rFonts w:ascii="Arial" w:hAnsi="Arial" w:cs="Arial"/>
                  <w:sz w:val="18"/>
                  <w:szCs w:val="18"/>
                </w:rPr>
                <w:t>DC_n77A-n261G</w:t>
              </w:r>
            </w:ins>
          </w:p>
          <w:p w14:paraId="3CDD26D4" w14:textId="77777777" w:rsidR="00887EDB" w:rsidRPr="008E060C" w:rsidRDefault="00887EDB" w:rsidP="00887EDB">
            <w:pPr>
              <w:pStyle w:val="NoSpacing"/>
              <w:jc w:val="center"/>
              <w:rPr>
                <w:ins w:id="6930" w:author="Verizon" w:date="2020-08-03T15:26:00Z"/>
                <w:rFonts w:ascii="Arial" w:hAnsi="Arial" w:cs="Arial"/>
                <w:sz w:val="18"/>
                <w:szCs w:val="18"/>
              </w:rPr>
            </w:pPr>
            <w:ins w:id="6931" w:author="Verizon" w:date="2020-08-03T15:26:00Z">
              <w:r w:rsidRPr="008E060C">
                <w:rPr>
                  <w:rFonts w:ascii="Arial" w:hAnsi="Arial" w:cs="Arial"/>
                  <w:sz w:val="18"/>
                  <w:szCs w:val="18"/>
                </w:rPr>
                <w:t>DC_n77A-n261H</w:t>
              </w:r>
            </w:ins>
          </w:p>
          <w:p w14:paraId="0C91139D" w14:textId="0B275D46" w:rsidR="00887EDB" w:rsidRPr="008E060C" w:rsidRDefault="00887EDB" w:rsidP="00887EDB">
            <w:pPr>
              <w:pStyle w:val="NoSpacing"/>
              <w:jc w:val="center"/>
              <w:rPr>
                <w:rFonts w:ascii="Arial" w:hAnsi="Arial" w:cs="Arial"/>
                <w:sz w:val="18"/>
                <w:szCs w:val="18"/>
                <w:lang w:eastAsia="zh-CN"/>
              </w:rPr>
            </w:pPr>
            <w:ins w:id="6932" w:author="Verizon" w:date="2020-08-03T15:26:00Z">
              <w:r w:rsidRPr="008E060C">
                <w:rPr>
                  <w:rFonts w:ascii="Arial" w:hAnsi="Arial" w:cs="Arial"/>
                  <w:sz w:val="18"/>
                  <w:szCs w:val="18"/>
                </w:rPr>
                <w:t>DC_n77A-n261I</w:t>
              </w:r>
            </w:ins>
          </w:p>
        </w:tc>
      </w:tr>
      <w:tr w:rsidR="00BF4966" w:rsidRPr="00D85AEB" w14:paraId="68CF04A2" w14:textId="77777777" w:rsidTr="0016708A">
        <w:trPr>
          <w:trHeight w:val="207"/>
          <w:jc w:val="center"/>
        </w:trPr>
        <w:tc>
          <w:tcPr>
            <w:tcW w:w="3823" w:type="dxa"/>
            <w:vAlign w:val="center"/>
          </w:tcPr>
          <w:p w14:paraId="288A9DA8" w14:textId="2E0ECE19"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DC_n77A-n261(3A)</w:t>
            </w:r>
          </w:p>
        </w:tc>
        <w:tc>
          <w:tcPr>
            <w:tcW w:w="3969" w:type="dxa"/>
          </w:tcPr>
          <w:p w14:paraId="68CF03BB" w14:textId="31013EFF"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DC_n77A-n261A</w:t>
            </w:r>
          </w:p>
        </w:tc>
      </w:tr>
      <w:tr w:rsidR="00BF4966" w:rsidRPr="00D85AEB" w14:paraId="2DA97352" w14:textId="77777777" w:rsidTr="0016708A">
        <w:trPr>
          <w:trHeight w:val="207"/>
          <w:jc w:val="center"/>
        </w:trPr>
        <w:tc>
          <w:tcPr>
            <w:tcW w:w="3823" w:type="dxa"/>
            <w:vAlign w:val="center"/>
          </w:tcPr>
          <w:p w14:paraId="297B3270" w14:textId="0C609589"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DC_n77A-n261(4A)</w:t>
            </w:r>
          </w:p>
        </w:tc>
        <w:tc>
          <w:tcPr>
            <w:tcW w:w="3969" w:type="dxa"/>
          </w:tcPr>
          <w:p w14:paraId="764AC661" w14:textId="17DA8D0A"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DC_n77A-n261A</w:t>
            </w:r>
          </w:p>
        </w:tc>
      </w:tr>
      <w:tr w:rsidR="00BF4966" w:rsidRPr="00D85AEB" w14:paraId="42B3FCE5" w14:textId="77777777" w:rsidTr="0092377C">
        <w:trPr>
          <w:trHeight w:val="207"/>
          <w:jc w:val="center"/>
        </w:trPr>
        <w:tc>
          <w:tcPr>
            <w:tcW w:w="3823" w:type="dxa"/>
            <w:vAlign w:val="center"/>
          </w:tcPr>
          <w:p w14:paraId="40546D0C" w14:textId="6147E9DE"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lastRenderedPageBreak/>
              <w:t>DC_n77A-n261(A-G)</w:t>
            </w:r>
          </w:p>
        </w:tc>
        <w:tc>
          <w:tcPr>
            <w:tcW w:w="3969" w:type="dxa"/>
            <w:vAlign w:val="center"/>
          </w:tcPr>
          <w:p w14:paraId="66037380" w14:textId="77777777" w:rsidR="00BF4966" w:rsidRDefault="00BF4966" w:rsidP="00BF4966">
            <w:pPr>
              <w:pStyle w:val="NoSpacing"/>
              <w:jc w:val="center"/>
              <w:rPr>
                <w:ins w:id="6933" w:author="Verizon" w:date="2020-08-03T15:26:00Z"/>
                <w:rFonts w:ascii="Arial" w:hAnsi="Arial" w:cs="Arial"/>
                <w:sz w:val="18"/>
                <w:szCs w:val="18"/>
                <w:lang w:eastAsia="zh-CN"/>
              </w:rPr>
            </w:pPr>
            <w:r w:rsidRPr="008E060C">
              <w:rPr>
                <w:rFonts w:ascii="Arial" w:hAnsi="Arial" w:cs="Arial"/>
                <w:sz w:val="18"/>
                <w:szCs w:val="18"/>
                <w:lang w:eastAsia="zh-CN"/>
              </w:rPr>
              <w:t>DC_n77A-n261A</w:t>
            </w:r>
          </w:p>
          <w:p w14:paraId="01E82A86" w14:textId="2D72D7BC" w:rsidR="00DA5465" w:rsidRPr="008E060C" w:rsidRDefault="00DA5465" w:rsidP="00BF4966">
            <w:pPr>
              <w:pStyle w:val="NoSpacing"/>
              <w:jc w:val="center"/>
              <w:rPr>
                <w:rFonts w:ascii="Arial" w:hAnsi="Arial" w:cs="Arial"/>
                <w:sz w:val="18"/>
                <w:szCs w:val="18"/>
                <w:lang w:eastAsia="zh-CN"/>
              </w:rPr>
            </w:pPr>
            <w:ins w:id="6934" w:author="Verizon" w:date="2020-08-03T15:26:00Z">
              <w:r w:rsidRPr="008E060C">
                <w:rPr>
                  <w:rFonts w:ascii="Arial" w:hAnsi="Arial" w:cs="Arial"/>
                  <w:sz w:val="18"/>
                  <w:szCs w:val="18"/>
                </w:rPr>
                <w:t>DC_n77A-n261G</w:t>
              </w:r>
            </w:ins>
          </w:p>
        </w:tc>
      </w:tr>
      <w:tr w:rsidR="00BF4966" w:rsidRPr="00D85AEB" w14:paraId="5918B3CD" w14:textId="77777777" w:rsidTr="00F069F5">
        <w:trPr>
          <w:trHeight w:val="207"/>
          <w:jc w:val="center"/>
        </w:trPr>
        <w:tc>
          <w:tcPr>
            <w:tcW w:w="3823" w:type="dxa"/>
            <w:vAlign w:val="center"/>
          </w:tcPr>
          <w:p w14:paraId="63F1D3E2" w14:textId="1EE3DBB1"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DC_n77A-n261(A-H)</w:t>
            </w:r>
          </w:p>
        </w:tc>
        <w:tc>
          <w:tcPr>
            <w:tcW w:w="3969" w:type="dxa"/>
          </w:tcPr>
          <w:p w14:paraId="1139CF0E" w14:textId="77777777" w:rsidR="00BF4966" w:rsidRDefault="00BF4966" w:rsidP="00BF4966">
            <w:pPr>
              <w:pStyle w:val="NoSpacing"/>
              <w:jc w:val="center"/>
              <w:rPr>
                <w:ins w:id="6935" w:author="Verizon" w:date="2020-08-03T15:27:00Z"/>
                <w:rFonts w:ascii="Arial" w:hAnsi="Arial" w:cs="Arial"/>
                <w:sz w:val="18"/>
                <w:szCs w:val="18"/>
                <w:lang w:eastAsia="zh-CN"/>
              </w:rPr>
            </w:pPr>
            <w:r w:rsidRPr="008E060C">
              <w:rPr>
                <w:rFonts w:ascii="Arial" w:hAnsi="Arial" w:cs="Arial"/>
                <w:sz w:val="18"/>
                <w:szCs w:val="18"/>
                <w:lang w:eastAsia="zh-CN"/>
              </w:rPr>
              <w:t>DC_n77A-n261A</w:t>
            </w:r>
          </w:p>
          <w:p w14:paraId="71C91211" w14:textId="77777777" w:rsidR="00DA5465" w:rsidRPr="008E060C" w:rsidRDefault="00DA5465" w:rsidP="00DA5465">
            <w:pPr>
              <w:pStyle w:val="NoSpacing"/>
              <w:jc w:val="center"/>
              <w:rPr>
                <w:ins w:id="6936" w:author="Verizon" w:date="2020-08-03T15:27:00Z"/>
                <w:rFonts w:ascii="Arial" w:hAnsi="Arial" w:cs="Arial"/>
                <w:sz w:val="18"/>
                <w:szCs w:val="18"/>
              </w:rPr>
            </w:pPr>
            <w:ins w:id="6937" w:author="Verizon" w:date="2020-08-03T15:27:00Z">
              <w:r w:rsidRPr="008E060C">
                <w:rPr>
                  <w:rFonts w:ascii="Arial" w:hAnsi="Arial" w:cs="Arial"/>
                  <w:sz w:val="18"/>
                  <w:szCs w:val="18"/>
                </w:rPr>
                <w:t>DC_n77A-n261G</w:t>
              </w:r>
            </w:ins>
          </w:p>
          <w:p w14:paraId="4F5A5FC4" w14:textId="49C7090A" w:rsidR="00DA5465" w:rsidRPr="008E060C" w:rsidRDefault="00DA5465" w:rsidP="00DA5465">
            <w:pPr>
              <w:pStyle w:val="NoSpacing"/>
              <w:jc w:val="center"/>
              <w:rPr>
                <w:rFonts w:ascii="Arial" w:hAnsi="Arial" w:cs="Arial"/>
                <w:sz w:val="18"/>
                <w:szCs w:val="18"/>
                <w:lang w:eastAsia="zh-CN"/>
              </w:rPr>
            </w:pPr>
            <w:ins w:id="6938" w:author="Verizon" w:date="2020-08-03T15:27:00Z">
              <w:r w:rsidRPr="008E060C">
                <w:rPr>
                  <w:rFonts w:ascii="Arial" w:hAnsi="Arial" w:cs="Arial"/>
                  <w:sz w:val="18"/>
                  <w:szCs w:val="18"/>
                </w:rPr>
                <w:t>DC_n77A-n261H</w:t>
              </w:r>
            </w:ins>
          </w:p>
        </w:tc>
      </w:tr>
      <w:tr w:rsidR="00BF4966" w:rsidRPr="00D85AEB" w14:paraId="01E35F8F" w14:textId="77777777" w:rsidTr="00F069F5">
        <w:trPr>
          <w:trHeight w:val="207"/>
          <w:jc w:val="center"/>
        </w:trPr>
        <w:tc>
          <w:tcPr>
            <w:tcW w:w="3823" w:type="dxa"/>
            <w:vAlign w:val="center"/>
          </w:tcPr>
          <w:p w14:paraId="7CD80982" w14:textId="266FDA50"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DC_n77A-n261(A-I)</w:t>
            </w:r>
          </w:p>
        </w:tc>
        <w:tc>
          <w:tcPr>
            <w:tcW w:w="3969" w:type="dxa"/>
          </w:tcPr>
          <w:p w14:paraId="140FA45C" w14:textId="77777777" w:rsidR="00BF4966" w:rsidRDefault="00BF4966" w:rsidP="00BF4966">
            <w:pPr>
              <w:pStyle w:val="NoSpacing"/>
              <w:jc w:val="center"/>
              <w:rPr>
                <w:ins w:id="6939" w:author="Verizon" w:date="2020-08-03T15:27:00Z"/>
                <w:rFonts w:ascii="Arial" w:hAnsi="Arial" w:cs="Arial"/>
                <w:sz w:val="18"/>
                <w:szCs w:val="18"/>
                <w:lang w:eastAsia="zh-CN"/>
              </w:rPr>
            </w:pPr>
            <w:r w:rsidRPr="008E060C">
              <w:rPr>
                <w:rFonts w:ascii="Arial" w:hAnsi="Arial" w:cs="Arial"/>
                <w:sz w:val="18"/>
                <w:szCs w:val="18"/>
                <w:lang w:eastAsia="zh-CN"/>
              </w:rPr>
              <w:t>DC_n77A-n261A</w:t>
            </w:r>
          </w:p>
          <w:p w14:paraId="3721134C" w14:textId="77777777" w:rsidR="00C9609C" w:rsidRPr="008E060C" w:rsidRDefault="00C9609C" w:rsidP="00C9609C">
            <w:pPr>
              <w:pStyle w:val="NoSpacing"/>
              <w:jc w:val="center"/>
              <w:rPr>
                <w:ins w:id="6940" w:author="Verizon" w:date="2020-08-03T15:27:00Z"/>
                <w:rFonts w:ascii="Arial" w:hAnsi="Arial" w:cs="Arial"/>
                <w:sz w:val="18"/>
                <w:szCs w:val="18"/>
                <w:lang w:eastAsia="zh-CN"/>
              </w:rPr>
            </w:pPr>
            <w:ins w:id="6941" w:author="Verizon" w:date="2020-08-03T15:27:00Z">
              <w:r w:rsidRPr="008E060C">
                <w:rPr>
                  <w:rFonts w:ascii="Arial" w:hAnsi="Arial" w:cs="Arial"/>
                  <w:sz w:val="18"/>
                  <w:szCs w:val="18"/>
                  <w:lang w:eastAsia="zh-CN"/>
                </w:rPr>
                <w:t>DC_n77A-n261G</w:t>
              </w:r>
            </w:ins>
          </w:p>
          <w:p w14:paraId="0AEE1517" w14:textId="77777777" w:rsidR="00C9609C" w:rsidRPr="008E060C" w:rsidRDefault="00C9609C" w:rsidP="00C9609C">
            <w:pPr>
              <w:pStyle w:val="NoSpacing"/>
              <w:jc w:val="center"/>
              <w:rPr>
                <w:ins w:id="6942" w:author="Verizon" w:date="2020-08-03T15:27:00Z"/>
                <w:rFonts w:ascii="Arial" w:hAnsi="Arial" w:cs="Arial"/>
                <w:sz w:val="18"/>
                <w:szCs w:val="18"/>
                <w:lang w:eastAsia="zh-CN"/>
              </w:rPr>
            </w:pPr>
            <w:ins w:id="6943" w:author="Verizon" w:date="2020-08-03T15:27:00Z">
              <w:r w:rsidRPr="008E060C">
                <w:rPr>
                  <w:rFonts w:ascii="Arial" w:hAnsi="Arial" w:cs="Arial"/>
                  <w:sz w:val="18"/>
                  <w:szCs w:val="18"/>
                  <w:lang w:eastAsia="zh-CN"/>
                </w:rPr>
                <w:t>DC_n77A-n261H</w:t>
              </w:r>
            </w:ins>
          </w:p>
          <w:p w14:paraId="06F1B618" w14:textId="6AABDBF5" w:rsidR="00C9609C" w:rsidRPr="008E060C" w:rsidRDefault="00C9609C" w:rsidP="00C9609C">
            <w:pPr>
              <w:pStyle w:val="NoSpacing"/>
              <w:jc w:val="center"/>
              <w:rPr>
                <w:rFonts w:ascii="Arial" w:hAnsi="Arial" w:cs="Arial"/>
                <w:sz w:val="18"/>
                <w:szCs w:val="18"/>
                <w:lang w:eastAsia="zh-CN"/>
              </w:rPr>
            </w:pPr>
            <w:ins w:id="6944" w:author="Verizon" w:date="2020-08-03T15:27:00Z">
              <w:r w:rsidRPr="008E060C">
                <w:rPr>
                  <w:rFonts w:ascii="Arial" w:hAnsi="Arial" w:cs="Arial"/>
                  <w:sz w:val="18"/>
                  <w:szCs w:val="18"/>
                  <w:lang w:eastAsia="zh-CN"/>
                </w:rPr>
                <w:t>DC_n77A-n261I</w:t>
              </w:r>
            </w:ins>
          </w:p>
        </w:tc>
      </w:tr>
      <w:tr w:rsidR="00BF4966" w:rsidRPr="00D85AEB" w14:paraId="48A186B9" w14:textId="77777777" w:rsidTr="00F069F5">
        <w:trPr>
          <w:trHeight w:val="207"/>
          <w:jc w:val="center"/>
        </w:trPr>
        <w:tc>
          <w:tcPr>
            <w:tcW w:w="3823" w:type="dxa"/>
            <w:vAlign w:val="center"/>
          </w:tcPr>
          <w:p w14:paraId="2AF8944F" w14:textId="2C16EDB4"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DC_n77A-n261(G-H)</w:t>
            </w:r>
          </w:p>
        </w:tc>
        <w:tc>
          <w:tcPr>
            <w:tcW w:w="3969" w:type="dxa"/>
          </w:tcPr>
          <w:p w14:paraId="716FFE0F" w14:textId="77777777" w:rsidR="00BF4966" w:rsidRDefault="00BF4966" w:rsidP="00BF4966">
            <w:pPr>
              <w:pStyle w:val="NoSpacing"/>
              <w:jc w:val="center"/>
              <w:rPr>
                <w:ins w:id="6945" w:author="Verizon" w:date="2020-08-03T15:27:00Z"/>
                <w:rFonts w:ascii="Arial" w:hAnsi="Arial" w:cs="Arial"/>
                <w:sz w:val="18"/>
                <w:szCs w:val="18"/>
                <w:lang w:eastAsia="zh-CN"/>
              </w:rPr>
            </w:pPr>
            <w:r w:rsidRPr="008E060C">
              <w:rPr>
                <w:rFonts w:ascii="Arial" w:hAnsi="Arial" w:cs="Arial"/>
                <w:sz w:val="18"/>
                <w:szCs w:val="18"/>
                <w:lang w:eastAsia="zh-CN"/>
              </w:rPr>
              <w:t>DC_n77A-n261A</w:t>
            </w:r>
          </w:p>
          <w:p w14:paraId="70727D1B" w14:textId="77777777" w:rsidR="00A2646D" w:rsidRPr="008E060C" w:rsidRDefault="00A2646D" w:rsidP="00A2646D">
            <w:pPr>
              <w:pStyle w:val="NoSpacing"/>
              <w:jc w:val="center"/>
              <w:rPr>
                <w:ins w:id="6946" w:author="Verizon" w:date="2020-08-03T15:27:00Z"/>
                <w:rFonts w:ascii="Arial" w:hAnsi="Arial" w:cs="Arial"/>
                <w:sz w:val="18"/>
                <w:szCs w:val="18"/>
                <w:lang w:eastAsia="zh-CN"/>
              </w:rPr>
            </w:pPr>
            <w:ins w:id="6947" w:author="Verizon" w:date="2020-08-03T15:27:00Z">
              <w:r w:rsidRPr="008E060C">
                <w:rPr>
                  <w:rFonts w:ascii="Arial" w:hAnsi="Arial" w:cs="Arial"/>
                  <w:sz w:val="18"/>
                  <w:szCs w:val="18"/>
                  <w:lang w:eastAsia="zh-CN"/>
                </w:rPr>
                <w:t>DC_n77A-n261G</w:t>
              </w:r>
            </w:ins>
          </w:p>
          <w:p w14:paraId="1D5E604F" w14:textId="73367828" w:rsidR="00A2646D" w:rsidRPr="008E060C" w:rsidRDefault="00A2646D" w:rsidP="00A2646D">
            <w:pPr>
              <w:pStyle w:val="NoSpacing"/>
              <w:jc w:val="center"/>
              <w:rPr>
                <w:rFonts w:ascii="Arial" w:hAnsi="Arial" w:cs="Arial"/>
                <w:sz w:val="18"/>
                <w:szCs w:val="18"/>
                <w:lang w:eastAsia="zh-CN"/>
              </w:rPr>
            </w:pPr>
            <w:ins w:id="6948" w:author="Verizon" w:date="2020-08-03T15:27:00Z">
              <w:r w:rsidRPr="008E060C">
                <w:rPr>
                  <w:rFonts w:ascii="Arial" w:hAnsi="Arial" w:cs="Arial"/>
                  <w:sz w:val="18"/>
                  <w:szCs w:val="18"/>
                  <w:lang w:eastAsia="zh-CN"/>
                </w:rPr>
                <w:t>DC_n77A-n261H</w:t>
              </w:r>
            </w:ins>
          </w:p>
        </w:tc>
      </w:tr>
      <w:tr w:rsidR="00BF4966" w:rsidRPr="00D85AEB" w14:paraId="526F146C" w14:textId="77777777" w:rsidTr="00F069F5">
        <w:trPr>
          <w:trHeight w:val="207"/>
          <w:jc w:val="center"/>
        </w:trPr>
        <w:tc>
          <w:tcPr>
            <w:tcW w:w="3823" w:type="dxa"/>
            <w:vAlign w:val="center"/>
          </w:tcPr>
          <w:p w14:paraId="058C1224" w14:textId="06A9E68A"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DC_n77A-n261(G-I)</w:t>
            </w:r>
          </w:p>
        </w:tc>
        <w:tc>
          <w:tcPr>
            <w:tcW w:w="3969" w:type="dxa"/>
          </w:tcPr>
          <w:p w14:paraId="4EA09BFE" w14:textId="77777777" w:rsidR="00BF4966" w:rsidRDefault="00BF4966" w:rsidP="00BF4966">
            <w:pPr>
              <w:pStyle w:val="NoSpacing"/>
              <w:jc w:val="center"/>
              <w:rPr>
                <w:ins w:id="6949" w:author="Verizon" w:date="2020-08-03T15:27:00Z"/>
                <w:rFonts w:ascii="Arial" w:hAnsi="Arial" w:cs="Arial"/>
                <w:sz w:val="18"/>
                <w:szCs w:val="18"/>
                <w:lang w:eastAsia="zh-CN"/>
              </w:rPr>
            </w:pPr>
            <w:r w:rsidRPr="008E060C">
              <w:rPr>
                <w:rFonts w:ascii="Arial" w:hAnsi="Arial" w:cs="Arial"/>
                <w:sz w:val="18"/>
                <w:szCs w:val="18"/>
                <w:lang w:eastAsia="zh-CN"/>
              </w:rPr>
              <w:t>DC_n77A-n261A</w:t>
            </w:r>
          </w:p>
          <w:p w14:paraId="028D433B" w14:textId="77777777" w:rsidR="00E03844" w:rsidRPr="008E060C" w:rsidRDefault="00E03844" w:rsidP="00E03844">
            <w:pPr>
              <w:pStyle w:val="NoSpacing"/>
              <w:jc w:val="center"/>
              <w:rPr>
                <w:ins w:id="6950" w:author="Verizon" w:date="2020-08-03T15:27:00Z"/>
                <w:rFonts w:ascii="Arial" w:hAnsi="Arial" w:cs="Arial"/>
                <w:sz w:val="18"/>
                <w:szCs w:val="18"/>
                <w:lang w:eastAsia="zh-CN"/>
              </w:rPr>
            </w:pPr>
            <w:ins w:id="6951" w:author="Verizon" w:date="2020-08-03T15:27:00Z">
              <w:r w:rsidRPr="008E060C">
                <w:rPr>
                  <w:rFonts w:ascii="Arial" w:hAnsi="Arial" w:cs="Arial"/>
                  <w:sz w:val="18"/>
                  <w:szCs w:val="18"/>
                  <w:lang w:eastAsia="zh-CN"/>
                </w:rPr>
                <w:t>DC_n77A-n261G</w:t>
              </w:r>
            </w:ins>
          </w:p>
          <w:p w14:paraId="0058EDC1" w14:textId="77777777" w:rsidR="00E03844" w:rsidRPr="008E060C" w:rsidRDefault="00E03844" w:rsidP="00E03844">
            <w:pPr>
              <w:pStyle w:val="NoSpacing"/>
              <w:jc w:val="center"/>
              <w:rPr>
                <w:ins w:id="6952" w:author="Verizon" w:date="2020-08-03T15:27:00Z"/>
                <w:rFonts w:ascii="Arial" w:hAnsi="Arial" w:cs="Arial"/>
                <w:sz w:val="18"/>
                <w:szCs w:val="18"/>
                <w:lang w:eastAsia="zh-CN"/>
              </w:rPr>
            </w:pPr>
            <w:ins w:id="6953" w:author="Verizon" w:date="2020-08-03T15:27:00Z">
              <w:r w:rsidRPr="008E060C">
                <w:rPr>
                  <w:rFonts w:ascii="Arial" w:hAnsi="Arial" w:cs="Arial"/>
                  <w:sz w:val="18"/>
                  <w:szCs w:val="18"/>
                  <w:lang w:eastAsia="zh-CN"/>
                </w:rPr>
                <w:t>DC_n77A-n261H</w:t>
              </w:r>
            </w:ins>
          </w:p>
          <w:p w14:paraId="69A0A1E1" w14:textId="6EA5A4E2" w:rsidR="00E03844" w:rsidRPr="008E060C" w:rsidRDefault="00E03844" w:rsidP="00E03844">
            <w:pPr>
              <w:pStyle w:val="NoSpacing"/>
              <w:jc w:val="center"/>
              <w:rPr>
                <w:rFonts w:ascii="Arial" w:hAnsi="Arial" w:cs="Arial"/>
                <w:sz w:val="18"/>
                <w:szCs w:val="18"/>
                <w:lang w:eastAsia="zh-CN"/>
              </w:rPr>
            </w:pPr>
            <w:ins w:id="6954" w:author="Verizon" w:date="2020-08-03T15:27:00Z">
              <w:r w:rsidRPr="008E060C">
                <w:rPr>
                  <w:rFonts w:ascii="Arial" w:hAnsi="Arial" w:cs="Arial"/>
                  <w:sz w:val="18"/>
                  <w:szCs w:val="18"/>
                  <w:lang w:eastAsia="zh-CN"/>
                </w:rPr>
                <w:t>DC_n77A-n261I</w:t>
              </w:r>
            </w:ins>
          </w:p>
        </w:tc>
      </w:tr>
      <w:tr w:rsidR="00BF4966" w:rsidRPr="00D85AEB" w14:paraId="1CB59317" w14:textId="77777777" w:rsidTr="00F069F5">
        <w:trPr>
          <w:trHeight w:val="207"/>
          <w:jc w:val="center"/>
        </w:trPr>
        <w:tc>
          <w:tcPr>
            <w:tcW w:w="3823" w:type="dxa"/>
            <w:vAlign w:val="center"/>
          </w:tcPr>
          <w:p w14:paraId="0EBBF26B" w14:textId="6549F4F9" w:rsidR="00BF4966" w:rsidRPr="008E060C" w:rsidRDefault="00BF4966" w:rsidP="00BF4966">
            <w:pPr>
              <w:pStyle w:val="NoSpacing"/>
              <w:jc w:val="center"/>
              <w:rPr>
                <w:rFonts w:ascii="Arial" w:hAnsi="Arial" w:cs="Arial"/>
                <w:sz w:val="18"/>
                <w:szCs w:val="18"/>
                <w:lang w:eastAsia="zh-CN"/>
              </w:rPr>
            </w:pPr>
            <w:r w:rsidRPr="008E060C">
              <w:rPr>
                <w:rFonts w:ascii="Arial" w:hAnsi="Arial" w:cs="Arial"/>
                <w:sz w:val="18"/>
                <w:szCs w:val="18"/>
                <w:lang w:eastAsia="zh-CN"/>
              </w:rPr>
              <w:t>DC_n77A-n261(H-I)</w:t>
            </w:r>
          </w:p>
        </w:tc>
        <w:tc>
          <w:tcPr>
            <w:tcW w:w="3969" w:type="dxa"/>
          </w:tcPr>
          <w:p w14:paraId="239066CD" w14:textId="77777777" w:rsidR="00BF4966" w:rsidRDefault="00BF4966" w:rsidP="00BF4966">
            <w:pPr>
              <w:pStyle w:val="NoSpacing"/>
              <w:jc w:val="center"/>
              <w:rPr>
                <w:ins w:id="6955" w:author="Verizon" w:date="2020-08-03T15:28:00Z"/>
                <w:rFonts w:ascii="Arial" w:hAnsi="Arial" w:cs="Arial"/>
                <w:sz w:val="18"/>
                <w:szCs w:val="18"/>
                <w:lang w:eastAsia="zh-CN"/>
              </w:rPr>
            </w:pPr>
            <w:r w:rsidRPr="008E060C">
              <w:rPr>
                <w:rFonts w:ascii="Arial" w:hAnsi="Arial" w:cs="Arial"/>
                <w:sz w:val="18"/>
                <w:szCs w:val="18"/>
                <w:lang w:eastAsia="zh-CN"/>
              </w:rPr>
              <w:t>DC_n77A-n261A</w:t>
            </w:r>
          </w:p>
          <w:p w14:paraId="75C480D7" w14:textId="77777777" w:rsidR="00B424D8" w:rsidRPr="008E060C" w:rsidRDefault="00B424D8" w:rsidP="00B424D8">
            <w:pPr>
              <w:pStyle w:val="NoSpacing"/>
              <w:jc w:val="center"/>
              <w:rPr>
                <w:ins w:id="6956" w:author="Verizon" w:date="2020-08-03T15:28:00Z"/>
                <w:rFonts w:ascii="Arial" w:hAnsi="Arial" w:cs="Arial"/>
                <w:sz w:val="18"/>
                <w:szCs w:val="18"/>
                <w:lang w:eastAsia="zh-CN"/>
              </w:rPr>
            </w:pPr>
            <w:ins w:id="6957" w:author="Verizon" w:date="2020-08-03T15:28:00Z">
              <w:r w:rsidRPr="008E060C">
                <w:rPr>
                  <w:rFonts w:ascii="Arial" w:hAnsi="Arial" w:cs="Arial"/>
                  <w:sz w:val="18"/>
                  <w:szCs w:val="18"/>
                  <w:lang w:eastAsia="zh-CN"/>
                </w:rPr>
                <w:t>DC_n77A-n261G</w:t>
              </w:r>
            </w:ins>
          </w:p>
          <w:p w14:paraId="0E8FA50E" w14:textId="77777777" w:rsidR="00B424D8" w:rsidRPr="008E060C" w:rsidRDefault="00B424D8" w:rsidP="00B424D8">
            <w:pPr>
              <w:pStyle w:val="NoSpacing"/>
              <w:jc w:val="center"/>
              <w:rPr>
                <w:ins w:id="6958" w:author="Verizon" w:date="2020-08-03T15:28:00Z"/>
                <w:rFonts w:ascii="Arial" w:hAnsi="Arial" w:cs="Arial"/>
                <w:sz w:val="18"/>
                <w:szCs w:val="18"/>
                <w:lang w:eastAsia="zh-CN"/>
              </w:rPr>
            </w:pPr>
            <w:ins w:id="6959" w:author="Verizon" w:date="2020-08-03T15:28:00Z">
              <w:r w:rsidRPr="008E060C">
                <w:rPr>
                  <w:rFonts w:ascii="Arial" w:hAnsi="Arial" w:cs="Arial"/>
                  <w:sz w:val="18"/>
                  <w:szCs w:val="18"/>
                  <w:lang w:eastAsia="zh-CN"/>
                </w:rPr>
                <w:t>DC_n77A-n261H</w:t>
              </w:r>
            </w:ins>
          </w:p>
          <w:p w14:paraId="5B4FBA93" w14:textId="37BBC1C2" w:rsidR="00B424D8" w:rsidRPr="008E060C" w:rsidRDefault="00B424D8" w:rsidP="00B424D8">
            <w:pPr>
              <w:pStyle w:val="NoSpacing"/>
              <w:jc w:val="center"/>
              <w:rPr>
                <w:rFonts w:ascii="Arial" w:hAnsi="Arial" w:cs="Arial"/>
                <w:sz w:val="18"/>
                <w:szCs w:val="18"/>
                <w:lang w:eastAsia="zh-CN"/>
              </w:rPr>
            </w:pPr>
            <w:ins w:id="6960" w:author="Verizon" w:date="2020-08-03T15:28:00Z">
              <w:r w:rsidRPr="008E060C">
                <w:rPr>
                  <w:rFonts w:ascii="Arial" w:hAnsi="Arial" w:cs="Arial"/>
                  <w:sz w:val="18"/>
                  <w:szCs w:val="18"/>
                  <w:lang w:eastAsia="zh-CN"/>
                </w:rPr>
                <w:t>DC_n77A-n261I</w:t>
              </w:r>
            </w:ins>
          </w:p>
        </w:tc>
      </w:tr>
      <w:tr w:rsidR="00F47869" w:rsidRPr="00D85AEB" w14:paraId="26F8C2E3" w14:textId="77777777" w:rsidTr="00F017CA">
        <w:trPr>
          <w:trHeight w:val="207"/>
          <w:jc w:val="center"/>
          <w:ins w:id="6961" w:author="Verizon" w:date="2020-08-03T15:28:00Z"/>
        </w:trPr>
        <w:tc>
          <w:tcPr>
            <w:tcW w:w="3823" w:type="dxa"/>
            <w:vAlign w:val="center"/>
          </w:tcPr>
          <w:p w14:paraId="79DAB89E" w14:textId="77777777" w:rsidR="00F47869" w:rsidRPr="008E060C" w:rsidRDefault="00F47869" w:rsidP="00F017CA">
            <w:pPr>
              <w:pStyle w:val="NoSpacing"/>
              <w:jc w:val="center"/>
              <w:rPr>
                <w:ins w:id="6962" w:author="Verizon" w:date="2020-08-03T15:28:00Z"/>
                <w:rFonts w:ascii="Arial" w:hAnsi="Arial" w:cs="Arial"/>
                <w:sz w:val="18"/>
                <w:szCs w:val="18"/>
                <w:lang w:eastAsia="zh-CN"/>
              </w:rPr>
            </w:pPr>
            <w:ins w:id="6963" w:author="Verizon" w:date="2020-08-03T15:28:00Z">
              <w:r w:rsidRPr="008E060C">
                <w:rPr>
                  <w:rFonts w:ascii="Arial" w:hAnsi="Arial" w:cs="Arial"/>
                  <w:sz w:val="18"/>
                  <w:szCs w:val="18"/>
                  <w:lang w:eastAsia="zh-CN"/>
                </w:rPr>
                <w:t>DC_n77A-n261(A-J)</w:t>
              </w:r>
            </w:ins>
          </w:p>
        </w:tc>
        <w:tc>
          <w:tcPr>
            <w:tcW w:w="3969" w:type="dxa"/>
            <w:vAlign w:val="center"/>
          </w:tcPr>
          <w:p w14:paraId="56E96D79" w14:textId="77777777" w:rsidR="00F47869" w:rsidRPr="008E060C" w:rsidRDefault="00F47869" w:rsidP="00F017CA">
            <w:pPr>
              <w:pStyle w:val="NoSpacing"/>
              <w:jc w:val="center"/>
              <w:rPr>
                <w:ins w:id="6964" w:author="Verizon" w:date="2020-08-03T15:28:00Z"/>
                <w:rFonts w:ascii="Arial" w:hAnsi="Arial" w:cs="Arial"/>
                <w:sz w:val="18"/>
                <w:szCs w:val="18"/>
                <w:lang w:eastAsia="zh-CN"/>
              </w:rPr>
            </w:pPr>
            <w:ins w:id="6965" w:author="Verizon" w:date="2020-08-03T15:28:00Z">
              <w:r w:rsidRPr="008E060C">
                <w:rPr>
                  <w:rFonts w:ascii="Arial" w:hAnsi="Arial" w:cs="Arial"/>
                  <w:sz w:val="18"/>
                  <w:szCs w:val="18"/>
                  <w:lang w:eastAsia="zh-CN"/>
                </w:rPr>
                <w:t>DC_n77A-n261A</w:t>
              </w:r>
            </w:ins>
          </w:p>
          <w:p w14:paraId="5419A056" w14:textId="77777777" w:rsidR="00F47869" w:rsidRPr="008E060C" w:rsidRDefault="00F47869" w:rsidP="00F017CA">
            <w:pPr>
              <w:pStyle w:val="NoSpacing"/>
              <w:jc w:val="center"/>
              <w:rPr>
                <w:ins w:id="6966" w:author="Verizon" w:date="2020-08-03T15:28:00Z"/>
                <w:rFonts w:ascii="Arial" w:hAnsi="Arial" w:cs="Arial"/>
                <w:sz w:val="18"/>
                <w:szCs w:val="18"/>
                <w:lang w:eastAsia="zh-CN"/>
              </w:rPr>
            </w:pPr>
            <w:ins w:id="6967" w:author="Verizon" w:date="2020-08-03T15:28:00Z">
              <w:r w:rsidRPr="008E060C">
                <w:rPr>
                  <w:rFonts w:ascii="Arial" w:hAnsi="Arial" w:cs="Arial"/>
                  <w:sz w:val="18"/>
                  <w:szCs w:val="18"/>
                  <w:lang w:eastAsia="zh-CN"/>
                </w:rPr>
                <w:t>DC_n77A-n261G</w:t>
              </w:r>
            </w:ins>
          </w:p>
          <w:p w14:paraId="7628D3DD" w14:textId="77777777" w:rsidR="00F47869" w:rsidRPr="008E060C" w:rsidRDefault="00F47869" w:rsidP="00F017CA">
            <w:pPr>
              <w:pStyle w:val="NoSpacing"/>
              <w:jc w:val="center"/>
              <w:rPr>
                <w:ins w:id="6968" w:author="Verizon" w:date="2020-08-03T15:28:00Z"/>
                <w:rFonts w:ascii="Arial" w:hAnsi="Arial" w:cs="Arial"/>
                <w:sz w:val="18"/>
                <w:szCs w:val="18"/>
                <w:lang w:eastAsia="zh-CN"/>
              </w:rPr>
            </w:pPr>
            <w:ins w:id="6969" w:author="Verizon" w:date="2020-08-03T15:28:00Z">
              <w:r w:rsidRPr="008E060C">
                <w:rPr>
                  <w:rFonts w:ascii="Arial" w:hAnsi="Arial" w:cs="Arial"/>
                  <w:sz w:val="18"/>
                  <w:szCs w:val="18"/>
                  <w:lang w:eastAsia="zh-CN"/>
                </w:rPr>
                <w:t>DC_n77A-n261H</w:t>
              </w:r>
            </w:ins>
          </w:p>
          <w:p w14:paraId="1754B036" w14:textId="77777777" w:rsidR="00F47869" w:rsidRPr="008E060C" w:rsidRDefault="00F47869" w:rsidP="00F017CA">
            <w:pPr>
              <w:pStyle w:val="NoSpacing"/>
              <w:jc w:val="center"/>
              <w:rPr>
                <w:ins w:id="6970" w:author="Verizon" w:date="2020-08-03T15:28:00Z"/>
                <w:rFonts w:ascii="Arial" w:hAnsi="Arial" w:cs="Arial"/>
                <w:sz w:val="18"/>
                <w:szCs w:val="18"/>
                <w:lang w:eastAsia="zh-CN"/>
              </w:rPr>
            </w:pPr>
            <w:ins w:id="6971" w:author="Verizon" w:date="2020-08-03T15:28:00Z">
              <w:r w:rsidRPr="008E060C">
                <w:rPr>
                  <w:rFonts w:ascii="Arial" w:hAnsi="Arial" w:cs="Arial"/>
                  <w:sz w:val="18"/>
                  <w:szCs w:val="18"/>
                  <w:lang w:eastAsia="zh-CN"/>
                </w:rPr>
                <w:t>DC_n77A-n261I</w:t>
              </w:r>
            </w:ins>
          </w:p>
        </w:tc>
      </w:tr>
      <w:tr w:rsidR="00F47869" w:rsidRPr="00D85AEB" w14:paraId="6606DDA7" w14:textId="77777777" w:rsidTr="00F017CA">
        <w:trPr>
          <w:trHeight w:val="207"/>
          <w:jc w:val="center"/>
          <w:ins w:id="6972" w:author="Verizon" w:date="2020-08-03T15:28:00Z"/>
        </w:trPr>
        <w:tc>
          <w:tcPr>
            <w:tcW w:w="3823" w:type="dxa"/>
            <w:vAlign w:val="center"/>
          </w:tcPr>
          <w:p w14:paraId="30594BF1" w14:textId="77777777" w:rsidR="00F47869" w:rsidRPr="008E060C" w:rsidRDefault="00F47869" w:rsidP="00F017CA">
            <w:pPr>
              <w:pStyle w:val="NoSpacing"/>
              <w:jc w:val="center"/>
              <w:rPr>
                <w:ins w:id="6973" w:author="Verizon" w:date="2020-08-03T15:28:00Z"/>
                <w:rFonts w:ascii="Arial" w:hAnsi="Arial" w:cs="Arial"/>
                <w:sz w:val="18"/>
                <w:szCs w:val="18"/>
                <w:lang w:eastAsia="zh-CN"/>
              </w:rPr>
            </w:pPr>
            <w:ins w:id="6974" w:author="Verizon" w:date="2020-08-03T15:28:00Z">
              <w:r w:rsidRPr="008E060C">
                <w:rPr>
                  <w:rFonts w:ascii="Arial" w:hAnsi="Arial" w:cs="Arial"/>
                  <w:sz w:val="18"/>
                  <w:szCs w:val="18"/>
                  <w:lang w:eastAsia="zh-CN"/>
                </w:rPr>
                <w:t>DC_n77A-n261(A-K)</w:t>
              </w:r>
            </w:ins>
          </w:p>
        </w:tc>
        <w:tc>
          <w:tcPr>
            <w:tcW w:w="3969" w:type="dxa"/>
            <w:vAlign w:val="center"/>
          </w:tcPr>
          <w:p w14:paraId="6CC32F58" w14:textId="77777777" w:rsidR="00F47869" w:rsidRPr="008E060C" w:rsidRDefault="00F47869" w:rsidP="00F017CA">
            <w:pPr>
              <w:pStyle w:val="NoSpacing"/>
              <w:jc w:val="center"/>
              <w:rPr>
                <w:ins w:id="6975" w:author="Verizon" w:date="2020-08-03T15:28:00Z"/>
                <w:rFonts w:ascii="Arial" w:hAnsi="Arial" w:cs="Arial"/>
                <w:sz w:val="18"/>
                <w:szCs w:val="18"/>
                <w:lang w:eastAsia="zh-CN"/>
              </w:rPr>
            </w:pPr>
            <w:ins w:id="6976" w:author="Verizon" w:date="2020-08-03T15:28:00Z">
              <w:r w:rsidRPr="008E060C">
                <w:rPr>
                  <w:rFonts w:ascii="Arial" w:hAnsi="Arial" w:cs="Arial"/>
                  <w:sz w:val="18"/>
                  <w:szCs w:val="18"/>
                  <w:lang w:eastAsia="zh-CN"/>
                </w:rPr>
                <w:t>DC_n77A-n261A</w:t>
              </w:r>
            </w:ins>
          </w:p>
          <w:p w14:paraId="16FC3829" w14:textId="77777777" w:rsidR="00F47869" w:rsidRPr="008E060C" w:rsidRDefault="00F47869" w:rsidP="00F017CA">
            <w:pPr>
              <w:pStyle w:val="NoSpacing"/>
              <w:jc w:val="center"/>
              <w:rPr>
                <w:ins w:id="6977" w:author="Verizon" w:date="2020-08-03T15:28:00Z"/>
                <w:rFonts w:ascii="Arial" w:hAnsi="Arial" w:cs="Arial"/>
                <w:sz w:val="18"/>
                <w:szCs w:val="18"/>
                <w:lang w:eastAsia="zh-CN"/>
              </w:rPr>
            </w:pPr>
            <w:ins w:id="6978" w:author="Verizon" w:date="2020-08-03T15:28:00Z">
              <w:r w:rsidRPr="008E060C">
                <w:rPr>
                  <w:rFonts w:ascii="Arial" w:hAnsi="Arial" w:cs="Arial"/>
                  <w:sz w:val="18"/>
                  <w:szCs w:val="18"/>
                  <w:lang w:eastAsia="zh-CN"/>
                </w:rPr>
                <w:t>DC_n77A-n261G</w:t>
              </w:r>
            </w:ins>
          </w:p>
          <w:p w14:paraId="650333AA" w14:textId="77777777" w:rsidR="00F47869" w:rsidRPr="008E060C" w:rsidRDefault="00F47869" w:rsidP="00F017CA">
            <w:pPr>
              <w:pStyle w:val="NoSpacing"/>
              <w:jc w:val="center"/>
              <w:rPr>
                <w:ins w:id="6979" w:author="Verizon" w:date="2020-08-03T15:28:00Z"/>
                <w:rFonts w:ascii="Arial" w:hAnsi="Arial" w:cs="Arial"/>
                <w:sz w:val="18"/>
                <w:szCs w:val="18"/>
                <w:lang w:eastAsia="zh-CN"/>
              </w:rPr>
            </w:pPr>
            <w:ins w:id="6980" w:author="Verizon" w:date="2020-08-03T15:28:00Z">
              <w:r w:rsidRPr="008E060C">
                <w:rPr>
                  <w:rFonts w:ascii="Arial" w:hAnsi="Arial" w:cs="Arial"/>
                  <w:sz w:val="18"/>
                  <w:szCs w:val="18"/>
                  <w:lang w:eastAsia="zh-CN"/>
                </w:rPr>
                <w:t>DC_n77A-n261H</w:t>
              </w:r>
            </w:ins>
          </w:p>
          <w:p w14:paraId="46E1F87E" w14:textId="77777777" w:rsidR="00F47869" w:rsidRPr="008E060C" w:rsidRDefault="00F47869" w:rsidP="00F017CA">
            <w:pPr>
              <w:pStyle w:val="NoSpacing"/>
              <w:jc w:val="center"/>
              <w:rPr>
                <w:ins w:id="6981" w:author="Verizon" w:date="2020-08-03T15:28:00Z"/>
                <w:rFonts w:ascii="Arial" w:hAnsi="Arial" w:cs="Arial"/>
                <w:sz w:val="18"/>
                <w:szCs w:val="18"/>
                <w:lang w:eastAsia="zh-CN"/>
              </w:rPr>
            </w:pPr>
            <w:ins w:id="6982" w:author="Verizon" w:date="2020-08-03T15:28:00Z">
              <w:r w:rsidRPr="008E060C">
                <w:rPr>
                  <w:rFonts w:ascii="Arial" w:hAnsi="Arial" w:cs="Arial"/>
                  <w:sz w:val="18"/>
                  <w:szCs w:val="18"/>
                  <w:lang w:eastAsia="zh-CN"/>
                </w:rPr>
                <w:t>DC_n77A-n261I</w:t>
              </w:r>
            </w:ins>
          </w:p>
        </w:tc>
      </w:tr>
      <w:tr w:rsidR="00F47869" w:rsidRPr="00D85AEB" w14:paraId="27DAD747" w14:textId="77777777" w:rsidTr="00F017CA">
        <w:trPr>
          <w:trHeight w:val="207"/>
          <w:jc w:val="center"/>
          <w:ins w:id="6983" w:author="Verizon" w:date="2020-08-03T15:28:00Z"/>
        </w:trPr>
        <w:tc>
          <w:tcPr>
            <w:tcW w:w="3823" w:type="dxa"/>
            <w:vAlign w:val="center"/>
          </w:tcPr>
          <w:p w14:paraId="30722E61" w14:textId="77777777" w:rsidR="00F47869" w:rsidRPr="008E060C" w:rsidRDefault="00F47869" w:rsidP="00F017CA">
            <w:pPr>
              <w:pStyle w:val="NoSpacing"/>
              <w:jc w:val="center"/>
              <w:rPr>
                <w:ins w:id="6984" w:author="Verizon" w:date="2020-08-03T15:28:00Z"/>
                <w:rFonts w:ascii="Arial" w:hAnsi="Arial" w:cs="Arial"/>
                <w:sz w:val="18"/>
                <w:szCs w:val="18"/>
                <w:lang w:eastAsia="zh-CN"/>
              </w:rPr>
            </w:pPr>
            <w:ins w:id="6985" w:author="Verizon" w:date="2020-08-03T15:28:00Z">
              <w:r w:rsidRPr="008E060C">
                <w:rPr>
                  <w:rFonts w:ascii="Arial" w:hAnsi="Arial" w:cs="Arial"/>
                  <w:sz w:val="18"/>
                  <w:szCs w:val="18"/>
                  <w:lang w:eastAsia="zh-CN"/>
                </w:rPr>
                <w:t>DC_n77A-n261(A-L)</w:t>
              </w:r>
            </w:ins>
          </w:p>
        </w:tc>
        <w:tc>
          <w:tcPr>
            <w:tcW w:w="3969" w:type="dxa"/>
            <w:vAlign w:val="center"/>
          </w:tcPr>
          <w:p w14:paraId="276A097E" w14:textId="77777777" w:rsidR="00F47869" w:rsidRPr="008E060C" w:rsidRDefault="00F47869" w:rsidP="00F017CA">
            <w:pPr>
              <w:pStyle w:val="NoSpacing"/>
              <w:jc w:val="center"/>
              <w:rPr>
                <w:ins w:id="6986" w:author="Verizon" w:date="2020-08-03T15:28:00Z"/>
                <w:rFonts w:ascii="Arial" w:hAnsi="Arial" w:cs="Arial"/>
                <w:sz w:val="18"/>
                <w:szCs w:val="18"/>
                <w:lang w:eastAsia="zh-CN"/>
              </w:rPr>
            </w:pPr>
            <w:ins w:id="6987" w:author="Verizon" w:date="2020-08-03T15:28:00Z">
              <w:r w:rsidRPr="008E060C">
                <w:rPr>
                  <w:rFonts w:ascii="Arial" w:hAnsi="Arial" w:cs="Arial"/>
                  <w:sz w:val="18"/>
                  <w:szCs w:val="18"/>
                  <w:lang w:eastAsia="zh-CN"/>
                </w:rPr>
                <w:t>DC_n77A-n261A</w:t>
              </w:r>
            </w:ins>
          </w:p>
          <w:p w14:paraId="29FB00D7" w14:textId="77777777" w:rsidR="00F47869" w:rsidRPr="008E060C" w:rsidRDefault="00F47869" w:rsidP="00F017CA">
            <w:pPr>
              <w:pStyle w:val="NoSpacing"/>
              <w:jc w:val="center"/>
              <w:rPr>
                <w:ins w:id="6988" w:author="Verizon" w:date="2020-08-03T15:28:00Z"/>
                <w:rFonts w:ascii="Arial" w:hAnsi="Arial" w:cs="Arial"/>
                <w:sz w:val="18"/>
                <w:szCs w:val="18"/>
                <w:lang w:eastAsia="zh-CN"/>
              </w:rPr>
            </w:pPr>
            <w:ins w:id="6989" w:author="Verizon" w:date="2020-08-03T15:28:00Z">
              <w:r w:rsidRPr="008E060C">
                <w:rPr>
                  <w:rFonts w:ascii="Arial" w:hAnsi="Arial" w:cs="Arial"/>
                  <w:sz w:val="18"/>
                  <w:szCs w:val="18"/>
                  <w:lang w:eastAsia="zh-CN"/>
                </w:rPr>
                <w:t>DC_n77A-n261G</w:t>
              </w:r>
            </w:ins>
          </w:p>
          <w:p w14:paraId="1D5BF852" w14:textId="77777777" w:rsidR="00F47869" w:rsidRPr="008E060C" w:rsidRDefault="00F47869" w:rsidP="00F017CA">
            <w:pPr>
              <w:pStyle w:val="NoSpacing"/>
              <w:jc w:val="center"/>
              <w:rPr>
                <w:ins w:id="6990" w:author="Verizon" w:date="2020-08-03T15:28:00Z"/>
                <w:rFonts w:ascii="Arial" w:hAnsi="Arial" w:cs="Arial"/>
                <w:sz w:val="18"/>
                <w:szCs w:val="18"/>
                <w:lang w:eastAsia="zh-CN"/>
              </w:rPr>
            </w:pPr>
            <w:ins w:id="6991" w:author="Verizon" w:date="2020-08-03T15:28:00Z">
              <w:r w:rsidRPr="008E060C">
                <w:rPr>
                  <w:rFonts w:ascii="Arial" w:hAnsi="Arial" w:cs="Arial"/>
                  <w:sz w:val="18"/>
                  <w:szCs w:val="18"/>
                  <w:lang w:eastAsia="zh-CN"/>
                </w:rPr>
                <w:t>DC_n77A-n261H</w:t>
              </w:r>
            </w:ins>
          </w:p>
          <w:p w14:paraId="6C522ED0" w14:textId="77777777" w:rsidR="00F47869" w:rsidRPr="008E060C" w:rsidRDefault="00F47869" w:rsidP="00F017CA">
            <w:pPr>
              <w:pStyle w:val="NoSpacing"/>
              <w:jc w:val="center"/>
              <w:rPr>
                <w:ins w:id="6992" w:author="Verizon" w:date="2020-08-03T15:28:00Z"/>
                <w:rFonts w:ascii="Arial" w:hAnsi="Arial" w:cs="Arial"/>
                <w:sz w:val="18"/>
                <w:szCs w:val="18"/>
                <w:lang w:eastAsia="zh-CN"/>
              </w:rPr>
            </w:pPr>
            <w:ins w:id="6993" w:author="Verizon" w:date="2020-08-03T15:28:00Z">
              <w:r w:rsidRPr="008E060C">
                <w:rPr>
                  <w:rFonts w:ascii="Arial" w:hAnsi="Arial" w:cs="Arial"/>
                  <w:sz w:val="18"/>
                  <w:szCs w:val="18"/>
                  <w:lang w:eastAsia="zh-CN"/>
                </w:rPr>
                <w:t>DC_n77A-n261I</w:t>
              </w:r>
            </w:ins>
          </w:p>
        </w:tc>
      </w:tr>
      <w:tr w:rsidR="00F47869" w:rsidRPr="00D85AEB" w14:paraId="26B727EE" w14:textId="77777777" w:rsidTr="00F017CA">
        <w:trPr>
          <w:trHeight w:val="207"/>
          <w:jc w:val="center"/>
          <w:ins w:id="6994" w:author="Verizon" w:date="2020-08-03T15:28:00Z"/>
        </w:trPr>
        <w:tc>
          <w:tcPr>
            <w:tcW w:w="3823" w:type="dxa"/>
            <w:vAlign w:val="center"/>
          </w:tcPr>
          <w:p w14:paraId="1181800F" w14:textId="77777777" w:rsidR="00F47869" w:rsidRPr="008E060C" w:rsidRDefault="00F47869" w:rsidP="00F017CA">
            <w:pPr>
              <w:pStyle w:val="NoSpacing"/>
              <w:jc w:val="center"/>
              <w:rPr>
                <w:ins w:id="6995" w:author="Verizon" w:date="2020-08-03T15:28:00Z"/>
                <w:rFonts w:ascii="Arial" w:hAnsi="Arial" w:cs="Arial"/>
                <w:sz w:val="18"/>
                <w:szCs w:val="18"/>
                <w:lang w:eastAsia="zh-CN"/>
              </w:rPr>
            </w:pPr>
            <w:ins w:id="6996" w:author="Verizon" w:date="2020-08-03T15:28:00Z">
              <w:r w:rsidRPr="008E060C">
                <w:rPr>
                  <w:rFonts w:ascii="Arial" w:hAnsi="Arial" w:cs="Arial"/>
                  <w:sz w:val="18"/>
                  <w:szCs w:val="18"/>
                  <w:lang w:eastAsia="zh-CN"/>
                </w:rPr>
                <w:t>DC_n77A-n261(A-G-H)</w:t>
              </w:r>
            </w:ins>
          </w:p>
        </w:tc>
        <w:tc>
          <w:tcPr>
            <w:tcW w:w="3969" w:type="dxa"/>
            <w:vAlign w:val="center"/>
          </w:tcPr>
          <w:p w14:paraId="301A7AF2" w14:textId="77777777" w:rsidR="00F47869" w:rsidRPr="008E060C" w:rsidRDefault="00F47869" w:rsidP="00F017CA">
            <w:pPr>
              <w:pStyle w:val="NoSpacing"/>
              <w:jc w:val="center"/>
              <w:rPr>
                <w:ins w:id="6997" w:author="Verizon" w:date="2020-08-03T15:28:00Z"/>
                <w:rFonts w:ascii="Arial" w:hAnsi="Arial" w:cs="Arial"/>
                <w:sz w:val="18"/>
                <w:szCs w:val="18"/>
                <w:lang w:eastAsia="zh-CN"/>
              </w:rPr>
            </w:pPr>
            <w:ins w:id="6998" w:author="Verizon" w:date="2020-08-03T15:28:00Z">
              <w:r w:rsidRPr="008E060C">
                <w:rPr>
                  <w:rFonts w:ascii="Arial" w:hAnsi="Arial" w:cs="Arial"/>
                  <w:sz w:val="18"/>
                  <w:szCs w:val="18"/>
                  <w:lang w:eastAsia="zh-CN"/>
                </w:rPr>
                <w:t>DC_n77A-n261A</w:t>
              </w:r>
            </w:ins>
          </w:p>
          <w:p w14:paraId="02EB51F0" w14:textId="77777777" w:rsidR="00F47869" w:rsidRPr="008E060C" w:rsidRDefault="00F47869" w:rsidP="00F017CA">
            <w:pPr>
              <w:pStyle w:val="NoSpacing"/>
              <w:jc w:val="center"/>
              <w:rPr>
                <w:ins w:id="6999" w:author="Verizon" w:date="2020-08-03T15:28:00Z"/>
                <w:rFonts w:ascii="Arial" w:hAnsi="Arial" w:cs="Arial"/>
                <w:sz w:val="18"/>
                <w:szCs w:val="18"/>
                <w:lang w:eastAsia="zh-CN"/>
              </w:rPr>
            </w:pPr>
            <w:ins w:id="7000" w:author="Verizon" w:date="2020-08-03T15:28:00Z">
              <w:r w:rsidRPr="008E060C">
                <w:rPr>
                  <w:rFonts w:ascii="Arial" w:hAnsi="Arial" w:cs="Arial"/>
                  <w:sz w:val="18"/>
                  <w:szCs w:val="18"/>
                  <w:lang w:eastAsia="zh-CN"/>
                </w:rPr>
                <w:t>DC_n77A-n261G</w:t>
              </w:r>
            </w:ins>
          </w:p>
          <w:p w14:paraId="18B30442" w14:textId="77777777" w:rsidR="00F47869" w:rsidRPr="008E060C" w:rsidRDefault="00F47869" w:rsidP="00F017CA">
            <w:pPr>
              <w:pStyle w:val="NoSpacing"/>
              <w:jc w:val="center"/>
              <w:rPr>
                <w:ins w:id="7001" w:author="Verizon" w:date="2020-08-03T15:28:00Z"/>
                <w:rFonts w:ascii="Arial" w:hAnsi="Arial" w:cs="Arial"/>
                <w:sz w:val="18"/>
                <w:szCs w:val="18"/>
                <w:lang w:eastAsia="zh-CN"/>
              </w:rPr>
            </w:pPr>
            <w:ins w:id="7002" w:author="Verizon" w:date="2020-08-03T15:28:00Z">
              <w:r w:rsidRPr="008E060C">
                <w:rPr>
                  <w:rFonts w:ascii="Arial" w:hAnsi="Arial" w:cs="Arial"/>
                  <w:sz w:val="18"/>
                  <w:szCs w:val="18"/>
                  <w:lang w:eastAsia="zh-CN"/>
                </w:rPr>
                <w:t>DC_n77A-n261H</w:t>
              </w:r>
            </w:ins>
          </w:p>
        </w:tc>
      </w:tr>
      <w:tr w:rsidR="00F47869" w:rsidRPr="00D85AEB" w14:paraId="15B4DD8C" w14:textId="77777777" w:rsidTr="00F017CA">
        <w:trPr>
          <w:trHeight w:val="207"/>
          <w:jc w:val="center"/>
          <w:ins w:id="7003" w:author="Verizon" w:date="2020-08-03T15:28:00Z"/>
        </w:trPr>
        <w:tc>
          <w:tcPr>
            <w:tcW w:w="3823" w:type="dxa"/>
            <w:vAlign w:val="center"/>
          </w:tcPr>
          <w:p w14:paraId="5B8398AC" w14:textId="77777777" w:rsidR="00F47869" w:rsidRPr="008E060C" w:rsidRDefault="00F47869" w:rsidP="00F017CA">
            <w:pPr>
              <w:pStyle w:val="NoSpacing"/>
              <w:jc w:val="center"/>
              <w:rPr>
                <w:ins w:id="7004" w:author="Verizon" w:date="2020-08-03T15:28:00Z"/>
                <w:rFonts w:ascii="Arial" w:hAnsi="Arial" w:cs="Arial"/>
                <w:sz w:val="18"/>
                <w:szCs w:val="18"/>
                <w:lang w:eastAsia="zh-CN"/>
              </w:rPr>
            </w:pPr>
            <w:ins w:id="7005" w:author="Verizon" w:date="2020-08-03T15:28:00Z">
              <w:r w:rsidRPr="008E060C">
                <w:rPr>
                  <w:rFonts w:ascii="Arial" w:hAnsi="Arial" w:cs="Arial"/>
                  <w:sz w:val="18"/>
                  <w:szCs w:val="18"/>
                  <w:lang w:eastAsia="zh-CN"/>
                </w:rPr>
                <w:t>DC_n77A-n261(A-G-I)</w:t>
              </w:r>
            </w:ins>
          </w:p>
        </w:tc>
        <w:tc>
          <w:tcPr>
            <w:tcW w:w="3969" w:type="dxa"/>
            <w:vAlign w:val="center"/>
          </w:tcPr>
          <w:p w14:paraId="6284D5B3" w14:textId="77777777" w:rsidR="00F47869" w:rsidRPr="008E060C" w:rsidRDefault="00F47869" w:rsidP="00F017CA">
            <w:pPr>
              <w:pStyle w:val="NoSpacing"/>
              <w:jc w:val="center"/>
              <w:rPr>
                <w:ins w:id="7006" w:author="Verizon" w:date="2020-08-03T15:28:00Z"/>
                <w:rFonts w:ascii="Arial" w:hAnsi="Arial" w:cs="Arial"/>
                <w:sz w:val="18"/>
                <w:szCs w:val="18"/>
                <w:lang w:eastAsia="zh-CN"/>
              </w:rPr>
            </w:pPr>
            <w:ins w:id="7007" w:author="Verizon" w:date="2020-08-03T15:28:00Z">
              <w:r w:rsidRPr="008E060C">
                <w:rPr>
                  <w:rFonts w:ascii="Arial" w:hAnsi="Arial" w:cs="Arial"/>
                  <w:sz w:val="18"/>
                  <w:szCs w:val="18"/>
                  <w:lang w:eastAsia="zh-CN"/>
                </w:rPr>
                <w:t>DC_n77A-n261A</w:t>
              </w:r>
            </w:ins>
          </w:p>
          <w:p w14:paraId="1D071E5A" w14:textId="77777777" w:rsidR="00F47869" w:rsidRPr="008E060C" w:rsidRDefault="00F47869" w:rsidP="00F017CA">
            <w:pPr>
              <w:pStyle w:val="NoSpacing"/>
              <w:jc w:val="center"/>
              <w:rPr>
                <w:ins w:id="7008" w:author="Verizon" w:date="2020-08-03T15:28:00Z"/>
                <w:rFonts w:ascii="Arial" w:hAnsi="Arial" w:cs="Arial"/>
                <w:sz w:val="18"/>
                <w:szCs w:val="18"/>
                <w:lang w:eastAsia="zh-CN"/>
              </w:rPr>
            </w:pPr>
            <w:ins w:id="7009" w:author="Verizon" w:date="2020-08-03T15:28:00Z">
              <w:r w:rsidRPr="008E060C">
                <w:rPr>
                  <w:rFonts w:ascii="Arial" w:hAnsi="Arial" w:cs="Arial"/>
                  <w:sz w:val="18"/>
                  <w:szCs w:val="18"/>
                  <w:lang w:eastAsia="zh-CN"/>
                </w:rPr>
                <w:t>DC_n77A-n261G</w:t>
              </w:r>
            </w:ins>
          </w:p>
          <w:p w14:paraId="352432DF" w14:textId="77777777" w:rsidR="00F47869" w:rsidRPr="008E060C" w:rsidRDefault="00F47869" w:rsidP="00F017CA">
            <w:pPr>
              <w:pStyle w:val="NoSpacing"/>
              <w:jc w:val="center"/>
              <w:rPr>
                <w:ins w:id="7010" w:author="Verizon" w:date="2020-08-03T15:28:00Z"/>
                <w:rFonts w:ascii="Arial" w:hAnsi="Arial" w:cs="Arial"/>
                <w:sz w:val="18"/>
                <w:szCs w:val="18"/>
                <w:lang w:eastAsia="zh-CN"/>
              </w:rPr>
            </w:pPr>
            <w:ins w:id="7011" w:author="Verizon" w:date="2020-08-03T15:28:00Z">
              <w:r w:rsidRPr="008E060C">
                <w:rPr>
                  <w:rFonts w:ascii="Arial" w:hAnsi="Arial" w:cs="Arial"/>
                  <w:sz w:val="18"/>
                  <w:szCs w:val="18"/>
                  <w:lang w:eastAsia="zh-CN"/>
                </w:rPr>
                <w:t>DC_n77A-n261H</w:t>
              </w:r>
            </w:ins>
          </w:p>
          <w:p w14:paraId="48C05620" w14:textId="77777777" w:rsidR="00F47869" w:rsidRPr="008E060C" w:rsidRDefault="00F47869" w:rsidP="00F017CA">
            <w:pPr>
              <w:pStyle w:val="NoSpacing"/>
              <w:jc w:val="center"/>
              <w:rPr>
                <w:ins w:id="7012" w:author="Verizon" w:date="2020-08-03T15:28:00Z"/>
                <w:rFonts w:ascii="Arial" w:hAnsi="Arial" w:cs="Arial"/>
                <w:sz w:val="18"/>
                <w:szCs w:val="18"/>
                <w:lang w:eastAsia="zh-CN"/>
              </w:rPr>
            </w:pPr>
            <w:ins w:id="7013" w:author="Verizon" w:date="2020-08-03T15:28:00Z">
              <w:r w:rsidRPr="008E060C">
                <w:rPr>
                  <w:rFonts w:ascii="Arial" w:hAnsi="Arial" w:cs="Arial"/>
                  <w:sz w:val="18"/>
                  <w:szCs w:val="18"/>
                  <w:lang w:eastAsia="zh-CN"/>
                </w:rPr>
                <w:t>DC_n77A-n261I</w:t>
              </w:r>
            </w:ins>
          </w:p>
        </w:tc>
      </w:tr>
      <w:tr w:rsidR="00F47869" w:rsidRPr="00D85AEB" w14:paraId="4734286F" w14:textId="77777777" w:rsidTr="00F017CA">
        <w:trPr>
          <w:trHeight w:val="207"/>
          <w:jc w:val="center"/>
          <w:ins w:id="7014" w:author="Verizon" w:date="2020-08-03T15:28:00Z"/>
        </w:trPr>
        <w:tc>
          <w:tcPr>
            <w:tcW w:w="3823" w:type="dxa"/>
            <w:vAlign w:val="center"/>
          </w:tcPr>
          <w:p w14:paraId="56A4081E" w14:textId="77777777" w:rsidR="00F47869" w:rsidRPr="008E060C" w:rsidRDefault="00F47869" w:rsidP="00F017CA">
            <w:pPr>
              <w:pStyle w:val="NoSpacing"/>
              <w:jc w:val="center"/>
              <w:rPr>
                <w:ins w:id="7015" w:author="Verizon" w:date="2020-08-03T15:28:00Z"/>
                <w:rFonts w:ascii="Arial" w:hAnsi="Arial" w:cs="Arial"/>
                <w:sz w:val="18"/>
                <w:szCs w:val="18"/>
                <w:lang w:eastAsia="zh-CN"/>
              </w:rPr>
            </w:pPr>
            <w:ins w:id="7016" w:author="Verizon" w:date="2020-08-03T15:28:00Z">
              <w:r w:rsidRPr="008E060C">
                <w:rPr>
                  <w:rFonts w:ascii="Arial" w:hAnsi="Arial" w:cs="Arial"/>
                  <w:sz w:val="18"/>
                  <w:szCs w:val="18"/>
                  <w:lang w:eastAsia="zh-CN"/>
                </w:rPr>
                <w:t>DC_n77A-n261(2A-H)</w:t>
              </w:r>
            </w:ins>
          </w:p>
        </w:tc>
        <w:tc>
          <w:tcPr>
            <w:tcW w:w="3969" w:type="dxa"/>
            <w:vAlign w:val="center"/>
          </w:tcPr>
          <w:p w14:paraId="6DD852F1" w14:textId="77777777" w:rsidR="00F47869" w:rsidRPr="008E060C" w:rsidRDefault="00F47869" w:rsidP="00F017CA">
            <w:pPr>
              <w:pStyle w:val="NoSpacing"/>
              <w:jc w:val="center"/>
              <w:rPr>
                <w:ins w:id="7017" w:author="Verizon" w:date="2020-08-03T15:28:00Z"/>
                <w:rFonts w:ascii="Arial" w:hAnsi="Arial" w:cs="Arial"/>
                <w:sz w:val="18"/>
                <w:szCs w:val="18"/>
                <w:lang w:eastAsia="zh-CN"/>
              </w:rPr>
            </w:pPr>
            <w:ins w:id="7018" w:author="Verizon" w:date="2020-08-03T15:28:00Z">
              <w:r w:rsidRPr="008E060C">
                <w:rPr>
                  <w:rFonts w:ascii="Arial" w:hAnsi="Arial" w:cs="Arial"/>
                  <w:sz w:val="18"/>
                  <w:szCs w:val="18"/>
                  <w:lang w:eastAsia="zh-CN"/>
                </w:rPr>
                <w:t>DC_n77A-n261A</w:t>
              </w:r>
            </w:ins>
          </w:p>
          <w:p w14:paraId="1EF2E4E8" w14:textId="77777777" w:rsidR="00F47869" w:rsidRPr="008E060C" w:rsidRDefault="00F47869" w:rsidP="00F017CA">
            <w:pPr>
              <w:pStyle w:val="NoSpacing"/>
              <w:jc w:val="center"/>
              <w:rPr>
                <w:ins w:id="7019" w:author="Verizon" w:date="2020-08-03T15:28:00Z"/>
                <w:rFonts w:ascii="Arial" w:hAnsi="Arial" w:cs="Arial"/>
                <w:sz w:val="18"/>
                <w:szCs w:val="18"/>
                <w:lang w:eastAsia="zh-CN"/>
              </w:rPr>
            </w:pPr>
            <w:ins w:id="7020" w:author="Verizon" w:date="2020-08-03T15:28:00Z">
              <w:r w:rsidRPr="008E060C">
                <w:rPr>
                  <w:rFonts w:ascii="Arial" w:hAnsi="Arial" w:cs="Arial"/>
                  <w:sz w:val="18"/>
                  <w:szCs w:val="18"/>
                  <w:lang w:eastAsia="zh-CN"/>
                </w:rPr>
                <w:t>DC_n77A-n261G</w:t>
              </w:r>
            </w:ins>
          </w:p>
          <w:p w14:paraId="67446DC6" w14:textId="77777777" w:rsidR="00F47869" w:rsidRPr="008E060C" w:rsidRDefault="00F47869" w:rsidP="00F017CA">
            <w:pPr>
              <w:pStyle w:val="NoSpacing"/>
              <w:jc w:val="center"/>
              <w:rPr>
                <w:ins w:id="7021" w:author="Verizon" w:date="2020-08-03T15:28:00Z"/>
                <w:rFonts w:ascii="Arial" w:hAnsi="Arial" w:cs="Arial"/>
                <w:sz w:val="18"/>
                <w:szCs w:val="18"/>
                <w:lang w:eastAsia="zh-CN"/>
              </w:rPr>
            </w:pPr>
            <w:ins w:id="7022" w:author="Verizon" w:date="2020-08-03T15:28:00Z">
              <w:r w:rsidRPr="008E060C">
                <w:rPr>
                  <w:rFonts w:ascii="Arial" w:hAnsi="Arial" w:cs="Arial"/>
                  <w:sz w:val="18"/>
                  <w:szCs w:val="18"/>
                  <w:lang w:eastAsia="zh-CN"/>
                </w:rPr>
                <w:t>DC_n77A-n261H</w:t>
              </w:r>
            </w:ins>
          </w:p>
        </w:tc>
      </w:tr>
      <w:tr w:rsidR="00F47869" w:rsidRPr="00D85AEB" w14:paraId="446F3721" w14:textId="77777777" w:rsidTr="00F017CA">
        <w:trPr>
          <w:trHeight w:val="207"/>
          <w:jc w:val="center"/>
          <w:ins w:id="7023" w:author="Verizon" w:date="2020-08-03T15:28:00Z"/>
        </w:trPr>
        <w:tc>
          <w:tcPr>
            <w:tcW w:w="3823" w:type="dxa"/>
            <w:vAlign w:val="center"/>
          </w:tcPr>
          <w:p w14:paraId="37000C8E" w14:textId="77777777" w:rsidR="00F47869" w:rsidRPr="008E060C" w:rsidRDefault="00F47869" w:rsidP="00F017CA">
            <w:pPr>
              <w:pStyle w:val="NoSpacing"/>
              <w:jc w:val="center"/>
              <w:rPr>
                <w:ins w:id="7024" w:author="Verizon" w:date="2020-08-03T15:28:00Z"/>
                <w:rFonts w:ascii="Arial" w:hAnsi="Arial" w:cs="Arial"/>
                <w:sz w:val="18"/>
                <w:szCs w:val="18"/>
                <w:lang w:eastAsia="zh-CN"/>
              </w:rPr>
            </w:pPr>
            <w:ins w:id="7025" w:author="Verizon" w:date="2020-08-03T15:28:00Z">
              <w:r w:rsidRPr="008E060C">
                <w:rPr>
                  <w:rFonts w:ascii="Arial" w:hAnsi="Arial" w:cs="Arial"/>
                  <w:sz w:val="18"/>
                  <w:szCs w:val="18"/>
                  <w:lang w:eastAsia="zh-CN"/>
                </w:rPr>
                <w:t>DC_n77A-n261(2A-G)</w:t>
              </w:r>
            </w:ins>
          </w:p>
        </w:tc>
        <w:tc>
          <w:tcPr>
            <w:tcW w:w="3969" w:type="dxa"/>
            <w:vAlign w:val="center"/>
          </w:tcPr>
          <w:p w14:paraId="17EE8273" w14:textId="77777777" w:rsidR="00F47869" w:rsidRPr="008E060C" w:rsidRDefault="00F47869" w:rsidP="00F017CA">
            <w:pPr>
              <w:pStyle w:val="NoSpacing"/>
              <w:jc w:val="center"/>
              <w:rPr>
                <w:ins w:id="7026" w:author="Verizon" w:date="2020-08-03T15:28:00Z"/>
                <w:rFonts w:ascii="Arial" w:hAnsi="Arial" w:cs="Arial"/>
                <w:sz w:val="18"/>
                <w:szCs w:val="18"/>
                <w:lang w:eastAsia="zh-CN"/>
              </w:rPr>
            </w:pPr>
            <w:ins w:id="7027" w:author="Verizon" w:date="2020-08-03T15:28:00Z">
              <w:r w:rsidRPr="008E060C">
                <w:rPr>
                  <w:rFonts w:ascii="Arial" w:hAnsi="Arial" w:cs="Arial"/>
                  <w:sz w:val="18"/>
                  <w:szCs w:val="18"/>
                  <w:lang w:eastAsia="zh-CN"/>
                </w:rPr>
                <w:t>DC_n77A-n261A</w:t>
              </w:r>
            </w:ins>
          </w:p>
          <w:p w14:paraId="340F279B" w14:textId="77777777" w:rsidR="00F47869" w:rsidRPr="008E060C" w:rsidRDefault="00F47869" w:rsidP="00F017CA">
            <w:pPr>
              <w:pStyle w:val="NoSpacing"/>
              <w:jc w:val="center"/>
              <w:rPr>
                <w:ins w:id="7028" w:author="Verizon" w:date="2020-08-03T15:28:00Z"/>
                <w:rFonts w:ascii="Arial" w:hAnsi="Arial" w:cs="Arial"/>
                <w:sz w:val="18"/>
                <w:szCs w:val="18"/>
                <w:lang w:eastAsia="zh-CN"/>
              </w:rPr>
            </w:pPr>
            <w:ins w:id="7029" w:author="Verizon" w:date="2020-08-03T15:28:00Z">
              <w:r w:rsidRPr="008E060C">
                <w:rPr>
                  <w:rFonts w:ascii="Arial" w:hAnsi="Arial" w:cs="Arial"/>
                  <w:sz w:val="18"/>
                  <w:szCs w:val="18"/>
                  <w:lang w:eastAsia="zh-CN"/>
                </w:rPr>
                <w:lastRenderedPageBreak/>
                <w:t>DC_n77A-n261G</w:t>
              </w:r>
            </w:ins>
          </w:p>
        </w:tc>
      </w:tr>
      <w:tr w:rsidR="00F47869" w:rsidRPr="00D85AEB" w14:paraId="57EFCCBA" w14:textId="77777777" w:rsidTr="00F017CA">
        <w:trPr>
          <w:trHeight w:val="207"/>
          <w:jc w:val="center"/>
          <w:ins w:id="7030" w:author="Verizon" w:date="2020-08-03T15:28:00Z"/>
        </w:trPr>
        <w:tc>
          <w:tcPr>
            <w:tcW w:w="3823" w:type="dxa"/>
            <w:vAlign w:val="center"/>
          </w:tcPr>
          <w:p w14:paraId="79A2D450" w14:textId="77777777" w:rsidR="00F47869" w:rsidRPr="008E060C" w:rsidRDefault="00F47869" w:rsidP="00F017CA">
            <w:pPr>
              <w:pStyle w:val="NoSpacing"/>
              <w:jc w:val="center"/>
              <w:rPr>
                <w:ins w:id="7031" w:author="Verizon" w:date="2020-08-03T15:28:00Z"/>
                <w:rFonts w:ascii="Arial" w:hAnsi="Arial" w:cs="Arial"/>
                <w:sz w:val="18"/>
                <w:szCs w:val="18"/>
                <w:lang w:eastAsia="zh-CN"/>
              </w:rPr>
            </w:pPr>
            <w:ins w:id="7032" w:author="Verizon" w:date="2020-08-03T15:28:00Z">
              <w:r w:rsidRPr="008E060C">
                <w:rPr>
                  <w:rFonts w:ascii="Arial" w:hAnsi="Arial" w:cs="Arial"/>
                  <w:sz w:val="18"/>
                  <w:szCs w:val="18"/>
                  <w:lang w:eastAsia="zh-CN"/>
                </w:rPr>
                <w:lastRenderedPageBreak/>
                <w:t>DC_n77A-n261(2A-I)</w:t>
              </w:r>
            </w:ins>
          </w:p>
        </w:tc>
        <w:tc>
          <w:tcPr>
            <w:tcW w:w="3969" w:type="dxa"/>
            <w:vAlign w:val="center"/>
          </w:tcPr>
          <w:p w14:paraId="76B7ED68" w14:textId="77777777" w:rsidR="00F47869" w:rsidRPr="008E060C" w:rsidRDefault="00F47869" w:rsidP="00F017CA">
            <w:pPr>
              <w:pStyle w:val="NoSpacing"/>
              <w:jc w:val="center"/>
              <w:rPr>
                <w:ins w:id="7033" w:author="Verizon" w:date="2020-08-03T15:28:00Z"/>
                <w:rFonts w:ascii="Arial" w:hAnsi="Arial" w:cs="Arial"/>
                <w:sz w:val="18"/>
                <w:szCs w:val="18"/>
                <w:lang w:eastAsia="zh-CN"/>
              </w:rPr>
            </w:pPr>
            <w:ins w:id="7034" w:author="Verizon" w:date="2020-08-03T15:28:00Z">
              <w:r w:rsidRPr="008E060C">
                <w:rPr>
                  <w:rFonts w:ascii="Arial" w:hAnsi="Arial" w:cs="Arial"/>
                  <w:sz w:val="18"/>
                  <w:szCs w:val="18"/>
                  <w:lang w:eastAsia="zh-CN"/>
                </w:rPr>
                <w:t>DC_n77A-n261A</w:t>
              </w:r>
            </w:ins>
          </w:p>
          <w:p w14:paraId="091BA1CD" w14:textId="77777777" w:rsidR="00F47869" w:rsidRPr="008E060C" w:rsidRDefault="00F47869" w:rsidP="00F017CA">
            <w:pPr>
              <w:pStyle w:val="NoSpacing"/>
              <w:jc w:val="center"/>
              <w:rPr>
                <w:ins w:id="7035" w:author="Verizon" w:date="2020-08-03T15:28:00Z"/>
                <w:rFonts w:ascii="Arial" w:hAnsi="Arial" w:cs="Arial"/>
                <w:sz w:val="18"/>
                <w:szCs w:val="18"/>
                <w:lang w:eastAsia="zh-CN"/>
              </w:rPr>
            </w:pPr>
            <w:ins w:id="7036" w:author="Verizon" w:date="2020-08-03T15:28:00Z">
              <w:r w:rsidRPr="008E060C">
                <w:rPr>
                  <w:rFonts w:ascii="Arial" w:hAnsi="Arial" w:cs="Arial"/>
                  <w:sz w:val="18"/>
                  <w:szCs w:val="18"/>
                  <w:lang w:eastAsia="zh-CN"/>
                </w:rPr>
                <w:t>DC_n77A-n261G</w:t>
              </w:r>
            </w:ins>
          </w:p>
          <w:p w14:paraId="041AE20F" w14:textId="77777777" w:rsidR="00F47869" w:rsidRPr="008E060C" w:rsidRDefault="00F47869" w:rsidP="00F017CA">
            <w:pPr>
              <w:pStyle w:val="NoSpacing"/>
              <w:jc w:val="center"/>
              <w:rPr>
                <w:ins w:id="7037" w:author="Verizon" w:date="2020-08-03T15:28:00Z"/>
                <w:rFonts w:ascii="Arial" w:hAnsi="Arial" w:cs="Arial"/>
                <w:sz w:val="18"/>
                <w:szCs w:val="18"/>
                <w:lang w:eastAsia="zh-CN"/>
              </w:rPr>
            </w:pPr>
            <w:ins w:id="7038" w:author="Verizon" w:date="2020-08-03T15:28:00Z">
              <w:r w:rsidRPr="008E060C">
                <w:rPr>
                  <w:rFonts w:ascii="Arial" w:hAnsi="Arial" w:cs="Arial"/>
                  <w:sz w:val="18"/>
                  <w:szCs w:val="18"/>
                  <w:lang w:eastAsia="zh-CN"/>
                </w:rPr>
                <w:t>DC_n77A-n261H</w:t>
              </w:r>
            </w:ins>
          </w:p>
          <w:p w14:paraId="165F0FDA" w14:textId="77777777" w:rsidR="00F47869" w:rsidRPr="008E060C" w:rsidRDefault="00F47869" w:rsidP="00F017CA">
            <w:pPr>
              <w:pStyle w:val="NoSpacing"/>
              <w:jc w:val="center"/>
              <w:rPr>
                <w:ins w:id="7039" w:author="Verizon" w:date="2020-08-03T15:28:00Z"/>
                <w:rFonts w:ascii="Arial" w:hAnsi="Arial" w:cs="Arial"/>
                <w:sz w:val="18"/>
                <w:szCs w:val="18"/>
                <w:lang w:eastAsia="zh-CN"/>
              </w:rPr>
            </w:pPr>
            <w:ins w:id="7040" w:author="Verizon" w:date="2020-08-03T15:28:00Z">
              <w:r w:rsidRPr="008E060C">
                <w:rPr>
                  <w:rFonts w:ascii="Arial" w:hAnsi="Arial" w:cs="Arial"/>
                  <w:sz w:val="18"/>
                  <w:szCs w:val="18"/>
                  <w:lang w:eastAsia="zh-CN"/>
                </w:rPr>
                <w:t>DC_n77A-n261I</w:t>
              </w:r>
            </w:ins>
          </w:p>
        </w:tc>
      </w:tr>
      <w:tr w:rsidR="00F47869" w:rsidRPr="00D85AEB" w14:paraId="5E8329C4" w14:textId="77777777" w:rsidTr="00F017CA">
        <w:trPr>
          <w:trHeight w:val="207"/>
          <w:jc w:val="center"/>
          <w:ins w:id="7041" w:author="Verizon" w:date="2020-08-03T15:28:00Z"/>
        </w:trPr>
        <w:tc>
          <w:tcPr>
            <w:tcW w:w="3823" w:type="dxa"/>
            <w:vAlign w:val="center"/>
          </w:tcPr>
          <w:p w14:paraId="258DCDB2" w14:textId="77777777" w:rsidR="00F47869" w:rsidRPr="008E060C" w:rsidRDefault="00F47869" w:rsidP="00F017CA">
            <w:pPr>
              <w:pStyle w:val="NoSpacing"/>
              <w:jc w:val="center"/>
              <w:rPr>
                <w:ins w:id="7042" w:author="Verizon" w:date="2020-08-03T15:28:00Z"/>
                <w:rFonts w:ascii="Arial" w:hAnsi="Arial" w:cs="Arial"/>
                <w:sz w:val="18"/>
                <w:szCs w:val="18"/>
                <w:lang w:eastAsia="zh-CN"/>
              </w:rPr>
            </w:pPr>
            <w:ins w:id="7043" w:author="Verizon" w:date="2020-08-03T15:28:00Z">
              <w:r w:rsidRPr="008E060C">
                <w:rPr>
                  <w:rFonts w:ascii="Arial" w:hAnsi="Arial" w:cs="Arial"/>
                  <w:sz w:val="18"/>
                  <w:szCs w:val="18"/>
                  <w:lang w:eastAsia="zh-CN"/>
                </w:rPr>
                <w:t>DC_n77A-n261(A-2G)</w:t>
              </w:r>
            </w:ins>
          </w:p>
        </w:tc>
        <w:tc>
          <w:tcPr>
            <w:tcW w:w="3969" w:type="dxa"/>
            <w:vAlign w:val="center"/>
          </w:tcPr>
          <w:p w14:paraId="4C18DC23" w14:textId="77777777" w:rsidR="00F47869" w:rsidRPr="008E060C" w:rsidRDefault="00F47869" w:rsidP="00F017CA">
            <w:pPr>
              <w:pStyle w:val="NoSpacing"/>
              <w:jc w:val="center"/>
              <w:rPr>
                <w:ins w:id="7044" w:author="Verizon" w:date="2020-08-03T15:28:00Z"/>
                <w:rFonts w:ascii="Arial" w:hAnsi="Arial" w:cs="Arial"/>
                <w:sz w:val="18"/>
                <w:szCs w:val="18"/>
                <w:lang w:eastAsia="zh-CN"/>
              </w:rPr>
            </w:pPr>
            <w:ins w:id="7045" w:author="Verizon" w:date="2020-08-03T15:28:00Z">
              <w:r w:rsidRPr="008E060C">
                <w:rPr>
                  <w:rFonts w:ascii="Arial" w:hAnsi="Arial" w:cs="Arial"/>
                  <w:sz w:val="18"/>
                  <w:szCs w:val="18"/>
                  <w:lang w:eastAsia="zh-CN"/>
                </w:rPr>
                <w:t>DC_n77A-n261A</w:t>
              </w:r>
            </w:ins>
          </w:p>
          <w:p w14:paraId="70C20693" w14:textId="77777777" w:rsidR="00F47869" w:rsidRPr="008E060C" w:rsidRDefault="00F47869" w:rsidP="00F017CA">
            <w:pPr>
              <w:pStyle w:val="NoSpacing"/>
              <w:jc w:val="center"/>
              <w:rPr>
                <w:ins w:id="7046" w:author="Verizon" w:date="2020-08-03T15:28:00Z"/>
                <w:rFonts w:ascii="Arial" w:hAnsi="Arial" w:cs="Arial"/>
                <w:sz w:val="18"/>
                <w:szCs w:val="18"/>
                <w:lang w:eastAsia="zh-CN"/>
              </w:rPr>
            </w:pPr>
            <w:ins w:id="7047" w:author="Verizon" w:date="2020-08-03T15:28:00Z">
              <w:r w:rsidRPr="008E060C">
                <w:rPr>
                  <w:rFonts w:ascii="Arial" w:hAnsi="Arial" w:cs="Arial"/>
                  <w:sz w:val="18"/>
                  <w:szCs w:val="18"/>
                  <w:lang w:eastAsia="zh-CN"/>
                </w:rPr>
                <w:t>DC_n77A-n261G</w:t>
              </w:r>
            </w:ins>
          </w:p>
        </w:tc>
      </w:tr>
      <w:tr w:rsidR="00BF4966" w:rsidRPr="00D85AEB" w14:paraId="5E90F1C5" w14:textId="77777777" w:rsidTr="0092377C">
        <w:trPr>
          <w:trHeight w:val="207"/>
          <w:jc w:val="center"/>
        </w:trPr>
        <w:tc>
          <w:tcPr>
            <w:tcW w:w="3823" w:type="dxa"/>
            <w:vMerge w:val="restart"/>
            <w:vAlign w:val="center"/>
          </w:tcPr>
          <w:p w14:paraId="0DF9A919"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A-n257A</w:t>
            </w:r>
          </w:p>
          <w:p w14:paraId="3DD8EEA3"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D</w:t>
            </w:r>
          </w:p>
          <w:p w14:paraId="4647B2CA"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E</w:t>
            </w:r>
          </w:p>
          <w:p w14:paraId="47A2C57A"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F</w:t>
            </w:r>
          </w:p>
          <w:p w14:paraId="4A7EA7D8"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G</w:t>
            </w:r>
          </w:p>
          <w:p w14:paraId="77F9F117"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H</w:t>
            </w:r>
          </w:p>
          <w:p w14:paraId="4AA30793"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I</w:t>
            </w:r>
          </w:p>
          <w:p w14:paraId="6B6674EE"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J</w:t>
            </w:r>
          </w:p>
          <w:p w14:paraId="54A0C931"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K</w:t>
            </w:r>
          </w:p>
          <w:p w14:paraId="37534B05"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L</w:t>
            </w:r>
          </w:p>
          <w:p w14:paraId="1171E014"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M</w:t>
            </w:r>
          </w:p>
          <w:p w14:paraId="58AE09E6"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8C</w:t>
            </w:r>
            <w:r w:rsidRPr="00D85AEB">
              <w:rPr>
                <w:rFonts w:cs="Arial"/>
                <w:szCs w:val="18"/>
              </w:rPr>
              <w:t>-n257A</w:t>
            </w:r>
          </w:p>
          <w:p w14:paraId="27BEA3F5" w14:textId="77777777" w:rsidR="00BF4966" w:rsidRPr="00D85AEB" w:rsidRDefault="00BF4966" w:rsidP="00BF4966">
            <w:pPr>
              <w:pStyle w:val="TAC"/>
              <w:rPr>
                <w:rFonts w:cs="Arial"/>
                <w:szCs w:val="18"/>
                <w:lang w:val="fi-FI"/>
              </w:rPr>
            </w:pPr>
            <w:r w:rsidRPr="00D85AEB">
              <w:rPr>
                <w:rFonts w:cs="Arial"/>
                <w:szCs w:val="18"/>
                <w:lang w:val="fi-FI" w:eastAsia="zh-CN"/>
              </w:rPr>
              <w:t>DC</w:t>
            </w:r>
            <w:r w:rsidRPr="00D85AEB">
              <w:rPr>
                <w:rFonts w:cs="Arial"/>
                <w:szCs w:val="18"/>
                <w:lang w:val="fi-FI"/>
              </w:rPr>
              <w:t>_n7</w:t>
            </w:r>
            <w:r w:rsidRPr="00D85AEB">
              <w:rPr>
                <w:rFonts w:cs="Arial"/>
                <w:szCs w:val="18"/>
                <w:lang w:val="fi-FI" w:eastAsia="zh-CN"/>
              </w:rPr>
              <w:t>8C</w:t>
            </w:r>
            <w:r w:rsidRPr="00D85AEB">
              <w:rPr>
                <w:rFonts w:cs="Arial"/>
                <w:szCs w:val="18"/>
                <w:lang w:val="fi-FI"/>
              </w:rPr>
              <w:t>-n257</w:t>
            </w:r>
            <w:r w:rsidRPr="00D85AEB">
              <w:rPr>
                <w:rFonts w:cs="Arial"/>
                <w:szCs w:val="18"/>
                <w:lang w:val="fi-FI" w:eastAsia="zh-CN"/>
              </w:rPr>
              <w:t>D</w:t>
            </w:r>
          </w:p>
          <w:p w14:paraId="57A4BAF4" w14:textId="77777777" w:rsidR="00BF4966" w:rsidRPr="00D85AEB" w:rsidRDefault="00BF4966" w:rsidP="00BF4966">
            <w:pPr>
              <w:pStyle w:val="TAC"/>
              <w:rPr>
                <w:rFonts w:cs="Arial"/>
                <w:szCs w:val="18"/>
                <w:lang w:val="fi-FI"/>
              </w:rPr>
            </w:pPr>
            <w:r w:rsidRPr="00D85AEB">
              <w:rPr>
                <w:rFonts w:cs="Arial"/>
                <w:szCs w:val="18"/>
                <w:lang w:val="fi-FI" w:eastAsia="zh-CN"/>
              </w:rPr>
              <w:t>DC</w:t>
            </w:r>
            <w:r w:rsidRPr="00D85AEB">
              <w:rPr>
                <w:rFonts w:cs="Arial"/>
                <w:szCs w:val="18"/>
                <w:lang w:val="fi-FI"/>
              </w:rPr>
              <w:t>_n7</w:t>
            </w:r>
            <w:r w:rsidRPr="00D85AEB">
              <w:rPr>
                <w:rFonts w:cs="Arial"/>
                <w:szCs w:val="18"/>
                <w:lang w:val="fi-FI" w:eastAsia="zh-CN"/>
              </w:rPr>
              <w:t>8C</w:t>
            </w:r>
            <w:r w:rsidRPr="00D85AEB">
              <w:rPr>
                <w:rFonts w:cs="Arial"/>
                <w:szCs w:val="18"/>
                <w:lang w:val="fi-FI"/>
              </w:rPr>
              <w:t>-n257</w:t>
            </w:r>
            <w:r w:rsidRPr="00D85AEB">
              <w:rPr>
                <w:rFonts w:cs="Arial"/>
                <w:szCs w:val="18"/>
                <w:lang w:val="fi-FI" w:eastAsia="zh-CN"/>
              </w:rPr>
              <w:t>E</w:t>
            </w:r>
          </w:p>
          <w:p w14:paraId="65A51162"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8C</w:t>
            </w:r>
            <w:r w:rsidRPr="00D85AEB">
              <w:rPr>
                <w:rFonts w:cs="Arial"/>
                <w:szCs w:val="18"/>
              </w:rPr>
              <w:t>-n257</w:t>
            </w:r>
            <w:r w:rsidRPr="00D85AEB">
              <w:rPr>
                <w:rFonts w:cs="Arial"/>
                <w:szCs w:val="18"/>
                <w:lang w:eastAsia="zh-CN"/>
              </w:rPr>
              <w:t>F</w:t>
            </w:r>
          </w:p>
        </w:tc>
        <w:tc>
          <w:tcPr>
            <w:tcW w:w="3969" w:type="dxa"/>
            <w:vMerge w:val="restart"/>
            <w:vAlign w:val="center"/>
          </w:tcPr>
          <w:p w14:paraId="0898C847"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A-n257A</w:t>
            </w:r>
          </w:p>
          <w:p w14:paraId="6847FFF1"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G</w:t>
            </w:r>
          </w:p>
          <w:p w14:paraId="2D32AA93"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H</w:t>
            </w:r>
          </w:p>
          <w:p w14:paraId="0BC6A412"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8</w:t>
            </w:r>
            <w:r w:rsidRPr="00D85AEB">
              <w:rPr>
                <w:rFonts w:cs="Arial"/>
                <w:szCs w:val="18"/>
              </w:rPr>
              <w:t>A-n257</w:t>
            </w:r>
            <w:r w:rsidRPr="00D85AEB">
              <w:rPr>
                <w:rFonts w:cs="Arial"/>
                <w:szCs w:val="18"/>
                <w:lang w:eastAsia="zh-CN"/>
              </w:rPr>
              <w:t>I</w:t>
            </w:r>
          </w:p>
        </w:tc>
      </w:tr>
      <w:tr w:rsidR="00BF4966" w:rsidRPr="00D85AEB" w14:paraId="48D6C773" w14:textId="77777777" w:rsidTr="0092377C">
        <w:trPr>
          <w:trHeight w:val="207"/>
          <w:jc w:val="center"/>
        </w:trPr>
        <w:tc>
          <w:tcPr>
            <w:tcW w:w="3823" w:type="dxa"/>
            <w:vMerge/>
            <w:vAlign w:val="center"/>
          </w:tcPr>
          <w:p w14:paraId="79980B59" w14:textId="77777777" w:rsidR="00BF4966" w:rsidRPr="00D85AEB" w:rsidRDefault="00BF4966" w:rsidP="00BF4966">
            <w:pPr>
              <w:pStyle w:val="TAC"/>
              <w:rPr>
                <w:rFonts w:cs="Arial"/>
                <w:szCs w:val="18"/>
              </w:rPr>
            </w:pPr>
          </w:p>
        </w:tc>
        <w:tc>
          <w:tcPr>
            <w:tcW w:w="3969" w:type="dxa"/>
            <w:vMerge/>
            <w:vAlign w:val="center"/>
          </w:tcPr>
          <w:p w14:paraId="58F84E0A" w14:textId="77777777" w:rsidR="00BF4966" w:rsidRPr="00D85AEB" w:rsidRDefault="00BF4966" w:rsidP="00BF4966">
            <w:pPr>
              <w:pStyle w:val="TAC"/>
              <w:rPr>
                <w:rFonts w:cs="Arial"/>
                <w:szCs w:val="18"/>
              </w:rPr>
            </w:pPr>
          </w:p>
        </w:tc>
      </w:tr>
      <w:tr w:rsidR="00BF4966" w:rsidRPr="00D85AEB" w14:paraId="679471EC" w14:textId="77777777" w:rsidTr="0092377C">
        <w:trPr>
          <w:trHeight w:val="207"/>
          <w:jc w:val="center"/>
        </w:trPr>
        <w:tc>
          <w:tcPr>
            <w:tcW w:w="3823" w:type="dxa"/>
            <w:vMerge/>
            <w:vAlign w:val="center"/>
          </w:tcPr>
          <w:p w14:paraId="72AE5D3E" w14:textId="77777777" w:rsidR="00BF4966" w:rsidRPr="00D85AEB" w:rsidRDefault="00BF4966" w:rsidP="00BF4966">
            <w:pPr>
              <w:pStyle w:val="TAC"/>
              <w:rPr>
                <w:rFonts w:cs="Arial"/>
                <w:szCs w:val="18"/>
              </w:rPr>
            </w:pPr>
          </w:p>
        </w:tc>
        <w:tc>
          <w:tcPr>
            <w:tcW w:w="3969" w:type="dxa"/>
            <w:vMerge/>
            <w:vAlign w:val="center"/>
          </w:tcPr>
          <w:p w14:paraId="263C04E4" w14:textId="77777777" w:rsidR="00BF4966" w:rsidRPr="00D85AEB" w:rsidRDefault="00BF4966" w:rsidP="00BF4966">
            <w:pPr>
              <w:pStyle w:val="TAC"/>
              <w:rPr>
                <w:rFonts w:cs="Arial"/>
                <w:szCs w:val="18"/>
              </w:rPr>
            </w:pPr>
          </w:p>
        </w:tc>
      </w:tr>
      <w:tr w:rsidR="00BF4966" w:rsidRPr="00D85AEB" w14:paraId="2A75FCB1" w14:textId="77777777" w:rsidTr="0092377C">
        <w:trPr>
          <w:trHeight w:val="207"/>
          <w:jc w:val="center"/>
        </w:trPr>
        <w:tc>
          <w:tcPr>
            <w:tcW w:w="3823" w:type="dxa"/>
            <w:vMerge/>
            <w:vAlign w:val="center"/>
          </w:tcPr>
          <w:p w14:paraId="44E3556F" w14:textId="77777777" w:rsidR="00BF4966" w:rsidRPr="00D85AEB" w:rsidRDefault="00BF4966" w:rsidP="00BF4966">
            <w:pPr>
              <w:pStyle w:val="TAC"/>
              <w:rPr>
                <w:rFonts w:cs="Arial"/>
                <w:szCs w:val="18"/>
              </w:rPr>
            </w:pPr>
          </w:p>
        </w:tc>
        <w:tc>
          <w:tcPr>
            <w:tcW w:w="3969" w:type="dxa"/>
            <w:vMerge/>
            <w:vAlign w:val="center"/>
          </w:tcPr>
          <w:p w14:paraId="60514FF9" w14:textId="77777777" w:rsidR="00BF4966" w:rsidRPr="00D85AEB" w:rsidRDefault="00BF4966" w:rsidP="00BF4966">
            <w:pPr>
              <w:pStyle w:val="TAC"/>
              <w:rPr>
                <w:rFonts w:cs="Arial"/>
                <w:szCs w:val="18"/>
              </w:rPr>
            </w:pPr>
          </w:p>
        </w:tc>
      </w:tr>
      <w:tr w:rsidR="00BF4966" w:rsidRPr="00D85AEB" w14:paraId="1AE9330C" w14:textId="77777777" w:rsidTr="0092377C">
        <w:trPr>
          <w:trHeight w:val="207"/>
          <w:jc w:val="center"/>
        </w:trPr>
        <w:tc>
          <w:tcPr>
            <w:tcW w:w="3823" w:type="dxa"/>
            <w:vMerge/>
            <w:vAlign w:val="center"/>
          </w:tcPr>
          <w:p w14:paraId="0B6BE819" w14:textId="77777777" w:rsidR="00BF4966" w:rsidRPr="00D85AEB" w:rsidRDefault="00BF4966" w:rsidP="00BF4966">
            <w:pPr>
              <w:pStyle w:val="TAC"/>
              <w:rPr>
                <w:rFonts w:cs="Arial"/>
                <w:szCs w:val="18"/>
                <w:lang w:eastAsia="zh-CN"/>
              </w:rPr>
            </w:pPr>
          </w:p>
        </w:tc>
        <w:tc>
          <w:tcPr>
            <w:tcW w:w="3969" w:type="dxa"/>
            <w:vMerge/>
            <w:vAlign w:val="center"/>
          </w:tcPr>
          <w:p w14:paraId="45B3B9BC" w14:textId="77777777" w:rsidR="00BF4966" w:rsidRPr="00D85AEB" w:rsidRDefault="00BF4966" w:rsidP="00BF4966">
            <w:pPr>
              <w:pStyle w:val="TAC"/>
              <w:rPr>
                <w:rFonts w:cs="Arial"/>
                <w:szCs w:val="18"/>
              </w:rPr>
            </w:pPr>
          </w:p>
        </w:tc>
      </w:tr>
      <w:tr w:rsidR="00BF4966" w:rsidRPr="00D85AEB" w14:paraId="1095E577" w14:textId="77777777" w:rsidTr="0092377C">
        <w:trPr>
          <w:trHeight w:val="207"/>
          <w:jc w:val="center"/>
        </w:trPr>
        <w:tc>
          <w:tcPr>
            <w:tcW w:w="3823" w:type="dxa"/>
            <w:vMerge/>
            <w:vAlign w:val="center"/>
          </w:tcPr>
          <w:p w14:paraId="7F580D5A" w14:textId="77777777" w:rsidR="00BF4966" w:rsidRPr="00D85AEB" w:rsidRDefault="00BF4966" w:rsidP="00BF4966">
            <w:pPr>
              <w:pStyle w:val="TAC"/>
              <w:rPr>
                <w:rFonts w:cs="Arial"/>
                <w:szCs w:val="18"/>
                <w:lang w:eastAsia="zh-CN"/>
              </w:rPr>
            </w:pPr>
          </w:p>
        </w:tc>
        <w:tc>
          <w:tcPr>
            <w:tcW w:w="3969" w:type="dxa"/>
            <w:vMerge/>
            <w:vAlign w:val="center"/>
          </w:tcPr>
          <w:p w14:paraId="70052629" w14:textId="77777777" w:rsidR="00BF4966" w:rsidRPr="00D85AEB" w:rsidRDefault="00BF4966" w:rsidP="00BF4966">
            <w:pPr>
              <w:pStyle w:val="TAC"/>
              <w:rPr>
                <w:rFonts w:cs="Arial"/>
                <w:szCs w:val="18"/>
              </w:rPr>
            </w:pPr>
          </w:p>
        </w:tc>
      </w:tr>
      <w:tr w:rsidR="00BF4966" w:rsidRPr="00D85AEB" w14:paraId="6EA6E813" w14:textId="77777777" w:rsidTr="0092377C">
        <w:trPr>
          <w:trHeight w:val="207"/>
          <w:jc w:val="center"/>
        </w:trPr>
        <w:tc>
          <w:tcPr>
            <w:tcW w:w="3823" w:type="dxa"/>
            <w:vMerge/>
            <w:vAlign w:val="center"/>
          </w:tcPr>
          <w:p w14:paraId="6190AF5D" w14:textId="77777777" w:rsidR="00BF4966" w:rsidRPr="00D85AEB" w:rsidRDefault="00BF4966" w:rsidP="00BF4966">
            <w:pPr>
              <w:pStyle w:val="TAC"/>
              <w:rPr>
                <w:rFonts w:cs="Arial"/>
                <w:szCs w:val="18"/>
                <w:lang w:eastAsia="zh-CN"/>
              </w:rPr>
            </w:pPr>
          </w:p>
        </w:tc>
        <w:tc>
          <w:tcPr>
            <w:tcW w:w="3969" w:type="dxa"/>
            <w:vMerge/>
            <w:vAlign w:val="center"/>
          </w:tcPr>
          <w:p w14:paraId="06A47847" w14:textId="77777777" w:rsidR="00BF4966" w:rsidRPr="00D85AEB" w:rsidRDefault="00BF4966" w:rsidP="00BF4966">
            <w:pPr>
              <w:pStyle w:val="TAC"/>
              <w:rPr>
                <w:rFonts w:cs="Arial"/>
                <w:szCs w:val="18"/>
              </w:rPr>
            </w:pPr>
          </w:p>
        </w:tc>
      </w:tr>
      <w:tr w:rsidR="00BF4966" w:rsidRPr="00D85AEB" w14:paraId="1FA47C3A" w14:textId="77777777" w:rsidTr="0092377C">
        <w:trPr>
          <w:trHeight w:val="207"/>
          <w:jc w:val="center"/>
        </w:trPr>
        <w:tc>
          <w:tcPr>
            <w:tcW w:w="3823" w:type="dxa"/>
            <w:vMerge/>
            <w:vAlign w:val="center"/>
          </w:tcPr>
          <w:p w14:paraId="14220828" w14:textId="77777777" w:rsidR="00BF4966" w:rsidRPr="00D85AEB" w:rsidRDefault="00BF4966" w:rsidP="00BF4966">
            <w:pPr>
              <w:pStyle w:val="TAC"/>
              <w:rPr>
                <w:rFonts w:cs="Arial"/>
                <w:szCs w:val="18"/>
                <w:lang w:eastAsia="zh-CN"/>
              </w:rPr>
            </w:pPr>
          </w:p>
        </w:tc>
        <w:tc>
          <w:tcPr>
            <w:tcW w:w="3969" w:type="dxa"/>
            <w:vMerge/>
            <w:vAlign w:val="center"/>
          </w:tcPr>
          <w:p w14:paraId="789FA5B1" w14:textId="77777777" w:rsidR="00BF4966" w:rsidRPr="00D85AEB" w:rsidRDefault="00BF4966" w:rsidP="00BF4966">
            <w:pPr>
              <w:pStyle w:val="TAC"/>
              <w:rPr>
                <w:rFonts w:cs="Arial"/>
                <w:szCs w:val="18"/>
              </w:rPr>
            </w:pPr>
          </w:p>
        </w:tc>
      </w:tr>
      <w:tr w:rsidR="00BF4966" w:rsidRPr="00D85AEB" w14:paraId="2967E9AD" w14:textId="77777777" w:rsidTr="0092377C">
        <w:trPr>
          <w:trHeight w:val="207"/>
          <w:jc w:val="center"/>
        </w:trPr>
        <w:tc>
          <w:tcPr>
            <w:tcW w:w="3823" w:type="dxa"/>
            <w:vMerge/>
            <w:vAlign w:val="center"/>
          </w:tcPr>
          <w:p w14:paraId="043E798B" w14:textId="77777777" w:rsidR="00BF4966" w:rsidRPr="00D85AEB" w:rsidRDefault="00BF4966" w:rsidP="00BF4966">
            <w:pPr>
              <w:pStyle w:val="TAC"/>
              <w:rPr>
                <w:rFonts w:cs="Arial"/>
                <w:szCs w:val="18"/>
                <w:lang w:eastAsia="zh-CN"/>
              </w:rPr>
            </w:pPr>
          </w:p>
        </w:tc>
        <w:tc>
          <w:tcPr>
            <w:tcW w:w="3969" w:type="dxa"/>
            <w:vMerge/>
            <w:vAlign w:val="center"/>
          </w:tcPr>
          <w:p w14:paraId="6BC96D02" w14:textId="77777777" w:rsidR="00BF4966" w:rsidRPr="00D85AEB" w:rsidRDefault="00BF4966" w:rsidP="00BF4966">
            <w:pPr>
              <w:pStyle w:val="TAC"/>
              <w:rPr>
                <w:rFonts w:cs="Arial"/>
                <w:szCs w:val="18"/>
              </w:rPr>
            </w:pPr>
          </w:p>
        </w:tc>
      </w:tr>
      <w:tr w:rsidR="00BF4966" w:rsidRPr="00D85AEB" w14:paraId="0F2EBD48" w14:textId="77777777" w:rsidTr="0092377C">
        <w:trPr>
          <w:trHeight w:val="207"/>
          <w:jc w:val="center"/>
        </w:trPr>
        <w:tc>
          <w:tcPr>
            <w:tcW w:w="3823" w:type="dxa"/>
            <w:vMerge/>
            <w:vAlign w:val="center"/>
          </w:tcPr>
          <w:p w14:paraId="127C66BF" w14:textId="77777777" w:rsidR="00BF4966" w:rsidRPr="00D85AEB" w:rsidRDefault="00BF4966" w:rsidP="00BF4966">
            <w:pPr>
              <w:pStyle w:val="TAC"/>
              <w:rPr>
                <w:rFonts w:cs="Arial"/>
                <w:szCs w:val="18"/>
                <w:lang w:eastAsia="zh-CN"/>
              </w:rPr>
            </w:pPr>
          </w:p>
        </w:tc>
        <w:tc>
          <w:tcPr>
            <w:tcW w:w="3969" w:type="dxa"/>
            <w:vMerge/>
            <w:vAlign w:val="center"/>
          </w:tcPr>
          <w:p w14:paraId="497E5925" w14:textId="77777777" w:rsidR="00BF4966" w:rsidRPr="00D85AEB" w:rsidRDefault="00BF4966" w:rsidP="00BF4966">
            <w:pPr>
              <w:pStyle w:val="TAC"/>
              <w:rPr>
                <w:rFonts w:cs="Arial"/>
                <w:szCs w:val="18"/>
              </w:rPr>
            </w:pPr>
          </w:p>
        </w:tc>
      </w:tr>
      <w:tr w:rsidR="00BF4966" w:rsidRPr="00D85AEB" w14:paraId="10E3A71F" w14:textId="77777777" w:rsidTr="0092377C">
        <w:trPr>
          <w:trHeight w:val="207"/>
          <w:jc w:val="center"/>
        </w:trPr>
        <w:tc>
          <w:tcPr>
            <w:tcW w:w="3823" w:type="dxa"/>
            <w:vMerge/>
            <w:vAlign w:val="center"/>
          </w:tcPr>
          <w:p w14:paraId="0F2028A9" w14:textId="77777777" w:rsidR="00BF4966" w:rsidRPr="00D85AEB" w:rsidRDefault="00BF4966" w:rsidP="00BF4966">
            <w:pPr>
              <w:pStyle w:val="TAC"/>
              <w:rPr>
                <w:rFonts w:cs="Arial"/>
                <w:szCs w:val="18"/>
                <w:lang w:eastAsia="zh-CN"/>
              </w:rPr>
            </w:pPr>
          </w:p>
        </w:tc>
        <w:tc>
          <w:tcPr>
            <w:tcW w:w="3969" w:type="dxa"/>
            <w:vMerge/>
            <w:vAlign w:val="center"/>
          </w:tcPr>
          <w:p w14:paraId="5FC48308" w14:textId="77777777" w:rsidR="00BF4966" w:rsidRPr="00D85AEB" w:rsidRDefault="00BF4966" w:rsidP="00BF4966">
            <w:pPr>
              <w:pStyle w:val="TAC"/>
              <w:rPr>
                <w:rFonts w:cs="Arial"/>
                <w:szCs w:val="18"/>
              </w:rPr>
            </w:pPr>
          </w:p>
        </w:tc>
      </w:tr>
      <w:tr w:rsidR="00BF4966" w:rsidRPr="00D85AEB" w14:paraId="0163BF76" w14:textId="77777777" w:rsidTr="0092377C">
        <w:trPr>
          <w:trHeight w:val="207"/>
          <w:jc w:val="center"/>
        </w:trPr>
        <w:tc>
          <w:tcPr>
            <w:tcW w:w="3823" w:type="dxa"/>
            <w:vMerge/>
            <w:vAlign w:val="center"/>
          </w:tcPr>
          <w:p w14:paraId="088F023E" w14:textId="77777777" w:rsidR="00BF4966" w:rsidRPr="00D85AEB" w:rsidRDefault="00BF4966" w:rsidP="00BF4966">
            <w:pPr>
              <w:pStyle w:val="TAC"/>
              <w:rPr>
                <w:rFonts w:cs="Arial"/>
                <w:szCs w:val="18"/>
              </w:rPr>
            </w:pPr>
          </w:p>
        </w:tc>
        <w:tc>
          <w:tcPr>
            <w:tcW w:w="3969" w:type="dxa"/>
            <w:vMerge/>
            <w:vAlign w:val="center"/>
          </w:tcPr>
          <w:p w14:paraId="7155BDEA" w14:textId="77777777" w:rsidR="00BF4966" w:rsidRPr="00D85AEB" w:rsidRDefault="00BF4966" w:rsidP="00BF4966">
            <w:pPr>
              <w:pStyle w:val="TAC"/>
              <w:rPr>
                <w:rFonts w:cs="Arial"/>
                <w:szCs w:val="18"/>
              </w:rPr>
            </w:pPr>
          </w:p>
        </w:tc>
      </w:tr>
      <w:tr w:rsidR="00BF4966" w:rsidRPr="00D85AEB" w14:paraId="1E407235" w14:textId="77777777" w:rsidTr="0092377C">
        <w:trPr>
          <w:trHeight w:val="207"/>
          <w:jc w:val="center"/>
        </w:trPr>
        <w:tc>
          <w:tcPr>
            <w:tcW w:w="3823" w:type="dxa"/>
            <w:vMerge/>
            <w:vAlign w:val="center"/>
          </w:tcPr>
          <w:p w14:paraId="6AB4B24F" w14:textId="77777777" w:rsidR="00BF4966" w:rsidRPr="00D85AEB" w:rsidRDefault="00BF4966" w:rsidP="00BF4966">
            <w:pPr>
              <w:pStyle w:val="TAC"/>
              <w:rPr>
                <w:rFonts w:cs="Arial"/>
                <w:szCs w:val="18"/>
              </w:rPr>
            </w:pPr>
          </w:p>
        </w:tc>
        <w:tc>
          <w:tcPr>
            <w:tcW w:w="3969" w:type="dxa"/>
            <w:vMerge/>
            <w:vAlign w:val="center"/>
          </w:tcPr>
          <w:p w14:paraId="3129737E" w14:textId="77777777" w:rsidR="00BF4966" w:rsidRPr="00D85AEB" w:rsidRDefault="00BF4966" w:rsidP="00BF4966">
            <w:pPr>
              <w:pStyle w:val="TAC"/>
              <w:rPr>
                <w:rFonts w:cs="Arial"/>
                <w:szCs w:val="18"/>
              </w:rPr>
            </w:pPr>
          </w:p>
        </w:tc>
      </w:tr>
      <w:tr w:rsidR="00BF4966" w:rsidRPr="00D85AEB" w14:paraId="0498D444" w14:textId="77777777" w:rsidTr="0092377C">
        <w:trPr>
          <w:trHeight w:val="207"/>
          <w:jc w:val="center"/>
        </w:trPr>
        <w:tc>
          <w:tcPr>
            <w:tcW w:w="3823" w:type="dxa"/>
            <w:vMerge/>
            <w:vAlign w:val="center"/>
          </w:tcPr>
          <w:p w14:paraId="296A0F08" w14:textId="77777777" w:rsidR="00BF4966" w:rsidRPr="00D85AEB" w:rsidRDefault="00BF4966" w:rsidP="00BF4966">
            <w:pPr>
              <w:pStyle w:val="TAC"/>
              <w:rPr>
                <w:rFonts w:cs="Arial"/>
                <w:szCs w:val="18"/>
              </w:rPr>
            </w:pPr>
          </w:p>
        </w:tc>
        <w:tc>
          <w:tcPr>
            <w:tcW w:w="3969" w:type="dxa"/>
            <w:vMerge/>
            <w:vAlign w:val="center"/>
          </w:tcPr>
          <w:p w14:paraId="64CF6D16" w14:textId="77777777" w:rsidR="00BF4966" w:rsidRPr="00D85AEB" w:rsidRDefault="00BF4966" w:rsidP="00BF4966">
            <w:pPr>
              <w:pStyle w:val="TAC"/>
              <w:rPr>
                <w:rFonts w:cs="Arial"/>
                <w:szCs w:val="18"/>
              </w:rPr>
            </w:pPr>
          </w:p>
        </w:tc>
      </w:tr>
      <w:tr w:rsidR="00BF4966" w:rsidRPr="00D85AEB" w14:paraId="370FF7D4" w14:textId="77777777" w:rsidTr="0092377C">
        <w:trPr>
          <w:trHeight w:val="207"/>
          <w:jc w:val="center"/>
        </w:trPr>
        <w:tc>
          <w:tcPr>
            <w:tcW w:w="3823" w:type="dxa"/>
            <w:vMerge/>
            <w:vAlign w:val="center"/>
          </w:tcPr>
          <w:p w14:paraId="7613DE10" w14:textId="77777777" w:rsidR="00BF4966" w:rsidRPr="00D85AEB" w:rsidRDefault="00BF4966" w:rsidP="00BF4966">
            <w:pPr>
              <w:pStyle w:val="TAC"/>
              <w:rPr>
                <w:rFonts w:cs="Arial"/>
                <w:szCs w:val="18"/>
              </w:rPr>
            </w:pPr>
          </w:p>
        </w:tc>
        <w:tc>
          <w:tcPr>
            <w:tcW w:w="3969" w:type="dxa"/>
            <w:vMerge/>
            <w:vAlign w:val="center"/>
          </w:tcPr>
          <w:p w14:paraId="733AEFD7" w14:textId="77777777" w:rsidR="00BF4966" w:rsidRPr="00D85AEB" w:rsidRDefault="00BF4966" w:rsidP="00BF4966">
            <w:pPr>
              <w:pStyle w:val="TAC"/>
              <w:rPr>
                <w:rFonts w:cs="Arial"/>
                <w:szCs w:val="18"/>
              </w:rPr>
            </w:pPr>
          </w:p>
        </w:tc>
      </w:tr>
      <w:tr w:rsidR="00BF4966" w:rsidRPr="00D85AEB" w14:paraId="51365635" w14:textId="77777777" w:rsidTr="0092377C">
        <w:trPr>
          <w:trHeight w:val="207"/>
          <w:jc w:val="center"/>
        </w:trPr>
        <w:tc>
          <w:tcPr>
            <w:tcW w:w="3823" w:type="dxa"/>
            <w:vMerge w:val="restart"/>
            <w:vAlign w:val="center"/>
          </w:tcPr>
          <w:p w14:paraId="7AA34911"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9A</w:t>
            </w:r>
            <w:r w:rsidRPr="00D85AEB">
              <w:rPr>
                <w:rFonts w:cs="Arial"/>
                <w:szCs w:val="18"/>
              </w:rPr>
              <w:t>-n257</w:t>
            </w:r>
            <w:r w:rsidRPr="00D85AEB">
              <w:rPr>
                <w:rFonts w:cs="Arial"/>
                <w:szCs w:val="18"/>
                <w:lang w:eastAsia="zh-CN"/>
              </w:rPr>
              <w:t>A</w:t>
            </w:r>
          </w:p>
          <w:p w14:paraId="65371533"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9A</w:t>
            </w:r>
            <w:r w:rsidRPr="00D85AEB">
              <w:rPr>
                <w:rFonts w:cs="Arial"/>
                <w:szCs w:val="18"/>
              </w:rPr>
              <w:t>-n257</w:t>
            </w:r>
            <w:r w:rsidRPr="00D85AEB">
              <w:rPr>
                <w:rFonts w:cs="Arial"/>
                <w:szCs w:val="18"/>
                <w:lang w:eastAsia="zh-CN"/>
              </w:rPr>
              <w:t>D</w:t>
            </w:r>
          </w:p>
          <w:p w14:paraId="0D352178"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9A</w:t>
            </w:r>
            <w:r w:rsidRPr="00D85AEB">
              <w:rPr>
                <w:rFonts w:cs="Arial"/>
                <w:szCs w:val="18"/>
              </w:rPr>
              <w:t>-n257</w:t>
            </w:r>
            <w:r w:rsidRPr="00D85AEB">
              <w:rPr>
                <w:rFonts w:cs="Arial"/>
                <w:szCs w:val="18"/>
                <w:lang w:eastAsia="zh-CN"/>
              </w:rPr>
              <w:t>E</w:t>
            </w:r>
          </w:p>
          <w:p w14:paraId="4A51A733"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9A</w:t>
            </w:r>
            <w:r w:rsidRPr="00D85AEB">
              <w:rPr>
                <w:rFonts w:cs="Arial"/>
                <w:szCs w:val="18"/>
              </w:rPr>
              <w:t>-n257</w:t>
            </w:r>
            <w:r w:rsidRPr="00D85AEB">
              <w:rPr>
                <w:rFonts w:cs="Arial"/>
                <w:szCs w:val="18"/>
                <w:lang w:eastAsia="zh-CN"/>
              </w:rPr>
              <w:t>F</w:t>
            </w:r>
          </w:p>
          <w:p w14:paraId="3988289E"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9</w:t>
            </w:r>
            <w:r w:rsidRPr="00D85AEB">
              <w:rPr>
                <w:rFonts w:cs="Arial"/>
                <w:szCs w:val="18"/>
              </w:rPr>
              <w:t>A-n257</w:t>
            </w:r>
            <w:r w:rsidRPr="00D85AEB">
              <w:rPr>
                <w:rFonts w:cs="Arial"/>
                <w:szCs w:val="18"/>
                <w:lang w:eastAsia="zh-CN"/>
              </w:rPr>
              <w:t>G</w:t>
            </w:r>
          </w:p>
          <w:p w14:paraId="378B0E1D"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9</w:t>
            </w:r>
            <w:r w:rsidRPr="00D85AEB">
              <w:rPr>
                <w:rFonts w:cs="Arial"/>
                <w:szCs w:val="18"/>
              </w:rPr>
              <w:t>A-n257</w:t>
            </w:r>
            <w:r w:rsidRPr="00D85AEB">
              <w:rPr>
                <w:rFonts w:cs="Arial"/>
                <w:szCs w:val="18"/>
                <w:lang w:eastAsia="zh-CN"/>
              </w:rPr>
              <w:t>H</w:t>
            </w:r>
          </w:p>
          <w:p w14:paraId="6CA94AC5"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9</w:t>
            </w:r>
            <w:r w:rsidRPr="00D85AEB">
              <w:rPr>
                <w:rFonts w:cs="Arial"/>
                <w:szCs w:val="18"/>
              </w:rPr>
              <w:t>A-n257</w:t>
            </w:r>
            <w:r w:rsidRPr="00D85AEB">
              <w:rPr>
                <w:rFonts w:cs="Arial"/>
                <w:szCs w:val="18"/>
                <w:lang w:eastAsia="zh-CN"/>
              </w:rPr>
              <w:t>I</w:t>
            </w:r>
          </w:p>
          <w:p w14:paraId="35A65869"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9</w:t>
            </w:r>
            <w:r w:rsidRPr="00D85AEB">
              <w:rPr>
                <w:rFonts w:cs="Arial"/>
                <w:szCs w:val="18"/>
              </w:rPr>
              <w:t>A-n257</w:t>
            </w:r>
            <w:r w:rsidRPr="00D85AEB">
              <w:rPr>
                <w:rFonts w:cs="Arial"/>
                <w:szCs w:val="18"/>
                <w:lang w:eastAsia="zh-CN"/>
              </w:rPr>
              <w:t>J</w:t>
            </w:r>
          </w:p>
          <w:p w14:paraId="499A7CE6"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9</w:t>
            </w:r>
            <w:r w:rsidRPr="00D85AEB">
              <w:rPr>
                <w:rFonts w:cs="Arial"/>
                <w:szCs w:val="18"/>
              </w:rPr>
              <w:t>A-n257</w:t>
            </w:r>
            <w:r w:rsidRPr="00D85AEB">
              <w:rPr>
                <w:rFonts w:cs="Arial"/>
                <w:szCs w:val="18"/>
                <w:lang w:eastAsia="zh-CN"/>
              </w:rPr>
              <w:t>K</w:t>
            </w:r>
          </w:p>
          <w:p w14:paraId="46B66BB4"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9</w:t>
            </w:r>
            <w:r w:rsidRPr="00D85AEB">
              <w:rPr>
                <w:rFonts w:cs="Arial"/>
                <w:szCs w:val="18"/>
              </w:rPr>
              <w:t>A-n257</w:t>
            </w:r>
            <w:r w:rsidRPr="00D85AEB">
              <w:rPr>
                <w:rFonts w:cs="Arial"/>
                <w:szCs w:val="18"/>
                <w:lang w:eastAsia="zh-CN"/>
              </w:rPr>
              <w:t>L</w:t>
            </w:r>
          </w:p>
          <w:p w14:paraId="5F4EC4A9"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9</w:t>
            </w:r>
            <w:r w:rsidRPr="00D85AEB">
              <w:rPr>
                <w:rFonts w:cs="Arial"/>
                <w:szCs w:val="18"/>
              </w:rPr>
              <w:t>A-n257</w:t>
            </w:r>
            <w:r w:rsidRPr="00D85AEB">
              <w:rPr>
                <w:rFonts w:cs="Arial"/>
                <w:szCs w:val="18"/>
                <w:lang w:eastAsia="zh-CN"/>
              </w:rPr>
              <w:t>M</w:t>
            </w:r>
          </w:p>
          <w:p w14:paraId="6BDB734A"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9C</w:t>
            </w:r>
            <w:r w:rsidRPr="00D85AEB">
              <w:rPr>
                <w:rFonts w:cs="Arial"/>
                <w:szCs w:val="18"/>
              </w:rPr>
              <w:t>-n257</w:t>
            </w:r>
            <w:r w:rsidRPr="00D85AEB">
              <w:rPr>
                <w:rFonts w:cs="Arial"/>
                <w:szCs w:val="18"/>
                <w:lang w:eastAsia="zh-CN"/>
              </w:rPr>
              <w:t>A</w:t>
            </w:r>
          </w:p>
          <w:p w14:paraId="5CE2CD4D" w14:textId="77777777" w:rsidR="00BF4966" w:rsidRPr="00D85AEB" w:rsidRDefault="00BF4966" w:rsidP="00BF4966">
            <w:pPr>
              <w:pStyle w:val="TAC"/>
              <w:rPr>
                <w:rFonts w:cs="Arial"/>
                <w:szCs w:val="18"/>
                <w:lang w:val="fi-FI"/>
              </w:rPr>
            </w:pPr>
            <w:r w:rsidRPr="00D85AEB">
              <w:rPr>
                <w:rFonts w:cs="Arial"/>
                <w:szCs w:val="18"/>
                <w:lang w:val="fi-FI" w:eastAsia="zh-CN"/>
              </w:rPr>
              <w:t>DC</w:t>
            </w:r>
            <w:r w:rsidRPr="00D85AEB">
              <w:rPr>
                <w:rFonts w:cs="Arial"/>
                <w:szCs w:val="18"/>
                <w:lang w:val="fi-FI"/>
              </w:rPr>
              <w:t>_n7</w:t>
            </w:r>
            <w:r w:rsidRPr="00D85AEB">
              <w:rPr>
                <w:rFonts w:cs="Arial"/>
                <w:szCs w:val="18"/>
                <w:lang w:val="fi-FI" w:eastAsia="zh-CN"/>
              </w:rPr>
              <w:t>9C</w:t>
            </w:r>
            <w:r w:rsidRPr="00D85AEB">
              <w:rPr>
                <w:rFonts w:cs="Arial"/>
                <w:szCs w:val="18"/>
                <w:lang w:val="fi-FI"/>
              </w:rPr>
              <w:t>-n257</w:t>
            </w:r>
            <w:r w:rsidRPr="00D85AEB">
              <w:rPr>
                <w:rFonts w:cs="Arial"/>
                <w:szCs w:val="18"/>
                <w:lang w:val="fi-FI" w:eastAsia="zh-CN"/>
              </w:rPr>
              <w:t>D</w:t>
            </w:r>
          </w:p>
          <w:p w14:paraId="03EAE0B6" w14:textId="77777777" w:rsidR="00BF4966" w:rsidRPr="00D85AEB" w:rsidRDefault="00BF4966" w:rsidP="00BF4966">
            <w:pPr>
              <w:pStyle w:val="TAC"/>
              <w:rPr>
                <w:rFonts w:cs="Arial"/>
                <w:szCs w:val="18"/>
                <w:lang w:val="fi-FI"/>
              </w:rPr>
            </w:pPr>
            <w:r w:rsidRPr="00D85AEB">
              <w:rPr>
                <w:rFonts w:cs="Arial"/>
                <w:szCs w:val="18"/>
                <w:lang w:val="fi-FI" w:eastAsia="zh-CN"/>
              </w:rPr>
              <w:t>DC</w:t>
            </w:r>
            <w:r w:rsidRPr="00D85AEB">
              <w:rPr>
                <w:rFonts w:cs="Arial"/>
                <w:szCs w:val="18"/>
                <w:lang w:val="fi-FI"/>
              </w:rPr>
              <w:t>_n7</w:t>
            </w:r>
            <w:r w:rsidRPr="00D85AEB">
              <w:rPr>
                <w:rFonts w:cs="Arial"/>
                <w:szCs w:val="18"/>
                <w:lang w:val="fi-FI" w:eastAsia="zh-CN"/>
              </w:rPr>
              <w:t>9C</w:t>
            </w:r>
            <w:r w:rsidRPr="00D85AEB">
              <w:rPr>
                <w:rFonts w:cs="Arial"/>
                <w:szCs w:val="18"/>
                <w:lang w:val="fi-FI"/>
              </w:rPr>
              <w:t>-n257</w:t>
            </w:r>
            <w:r w:rsidRPr="00D85AEB">
              <w:rPr>
                <w:rFonts w:cs="Arial"/>
                <w:szCs w:val="18"/>
                <w:lang w:val="fi-FI" w:eastAsia="zh-CN"/>
              </w:rPr>
              <w:t>E</w:t>
            </w:r>
          </w:p>
          <w:p w14:paraId="64BB6282" w14:textId="77777777" w:rsidR="00BF4966" w:rsidRPr="00D85AEB" w:rsidRDefault="00BF4966" w:rsidP="00BF4966">
            <w:pPr>
              <w:pStyle w:val="TAC"/>
              <w:rPr>
                <w:rFonts w:cs="Arial"/>
                <w:szCs w:val="18"/>
              </w:rPr>
            </w:pPr>
            <w:r w:rsidRPr="00D85AEB">
              <w:rPr>
                <w:rFonts w:cs="Arial"/>
                <w:szCs w:val="18"/>
                <w:lang w:eastAsia="zh-CN"/>
              </w:rPr>
              <w:t>DC</w:t>
            </w:r>
            <w:r w:rsidRPr="00D85AEB">
              <w:rPr>
                <w:rFonts w:cs="Arial"/>
                <w:szCs w:val="18"/>
              </w:rPr>
              <w:t>_n7</w:t>
            </w:r>
            <w:r w:rsidRPr="00D85AEB">
              <w:rPr>
                <w:rFonts w:cs="Arial"/>
                <w:szCs w:val="18"/>
                <w:lang w:eastAsia="zh-CN"/>
              </w:rPr>
              <w:t>9C</w:t>
            </w:r>
            <w:r w:rsidRPr="00D85AEB">
              <w:rPr>
                <w:rFonts w:cs="Arial"/>
                <w:szCs w:val="18"/>
              </w:rPr>
              <w:t>-n257</w:t>
            </w:r>
            <w:r w:rsidRPr="00D85AEB">
              <w:rPr>
                <w:rFonts w:cs="Arial"/>
                <w:szCs w:val="18"/>
                <w:lang w:eastAsia="zh-CN"/>
              </w:rPr>
              <w:t>F</w:t>
            </w:r>
          </w:p>
        </w:tc>
        <w:tc>
          <w:tcPr>
            <w:tcW w:w="3969" w:type="dxa"/>
            <w:vMerge w:val="restart"/>
            <w:vAlign w:val="center"/>
          </w:tcPr>
          <w:p w14:paraId="03BEFE81" w14:textId="77777777" w:rsidR="00BF4966" w:rsidRPr="00D85AEB" w:rsidRDefault="00BF4966" w:rsidP="00BF4966">
            <w:pPr>
              <w:pStyle w:val="TAC"/>
              <w:rPr>
                <w:rFonts w:cs="Arial"/>
                <w:szCs w:val="18"/>
                <w:lang w:eastAsia="zh-CN"/>
              </w:rPr>
            </w:pPr>
            <w:r w:rsidRPr="00D85AEB">
              <w:rPr>
                <w:rFonts w:cs="Arial"/>
                <w:szCs w:val="18"/>
                <w:lang w:eastAsia="zh-CN"/>
              </w:rPr>
              <w:t>DC</w:t>
            </w:r>
            <w:r w:rsidRPr="00D85AEB">
              <w:rPr>
                <w:rFonts w:cs="Arial"/>
                <w:szCs w:val="18"/>
              </w:rPr>
              <w:t>_n7</w:t>
            </w:r>
            <w:r w:rsidRPr="00D85AEB">
              <w:rPr>
                <w:rFonts w:cs="Arial"/>
                <w:szCs w:val="18"/>
                <w:lang w:eastAsia="zh-CN"/>
              </w:rPr>
              <w:t>9</w:t>
            </w:r>
            <w:r w:rsidRPr="00D85AEB">
              <w:rPr>
                <w:rFonts w:cs="Arial"/>
                <w:szCs w:val="18"/>
              </w:rPr>
              <w:t>A-n257A</w:t>
            </w:r>
          </w:p>
        </w:tc>
      </w:tr>
      <w:tr w:rsidR="00BF4966" w:rsidRPr="00D85AEB" w14:paraId="5972A097" w14:textId="77777777" w:rsidTr="0092377C">
        <w:trPr>
          <w:trHeight w:val="207"/>
          <w:jc w:val="center"/>
        </w:trPr>
        <w:tc>
          <w:tcPr>
            <w:tcW w:w="3823" w:type="dxa"/>
            <w:vMerge/>
            <w:vAlign w:val="center"/>
          </w:tcPr>
          <w:p w14:paraId="2C9603B3" w14:textId="77777777" w:rsidR="00BF4966" w:rsidRPr="00D85AEB" w:rsidRDefault="00BF4966" w:rsidP="00BF4966">
            <w:pPr>
              <w:pStyle w:val="TAC"/>
              <w:keepNext w:val="0"/>
              <w:rPr>
                <w:rFonts w:cs="Arial"/>
                <w:szCs w:val="18"/>
              </w:rPr>
            </w:pPr>
          </w:p>
        </w:tc>
        <w:tc>
          <w:tcPr>
            <w:tcW w:w="3969" w:type="dxa"/>
            <w:vMerge/>
            <w:vAlign w:val="center"/>
          </w:tcPr>
          <w:p w14:paraId="1218B8B5" w14:textId="77777777" w:rsidR="00BF4966" w:rsidRPr="00D85AEB" w:rsidRDefault="00BF4966" w:rsidP="00BF4966">
            <w:pPr>
              <w:pStyle w:val="TAC"/>
              <w:keepNext w:val="0"/>
              <w:rPr>
                <w:rFonts w:cs="Arial"/>
                <w:szCs w:val="18"/>
              </w:rPr>
            </w:pPr>
          </w:p>
        </w:tc>
      </w:tr>
      <w:tr w:rsidR="00BF4966" w:rsidRPr="00D85AEB" w14:paraId="3C7D2EF6" w14:textId="77777777" w:rsidTr="0092377C">
        <w:trPr>
          <w:trHeight w:val="207"/>
          <w:jc w:val="center"/>
        </w:trPr>
        <w:tc>
          <w:tcPr>
            <w:tcW w:w="3823" w:type="dxa"/>
            <w:vMerge/>
            <w:vAlign w:val="center"/>
          </w:tcPr>
          <w:p w14:paraId="1D879A79" w14:textId="77777777" w:rsidR="00BF4966" w:rsidRPr="00D85AEB" w:rsidRDefault="00BF4966" w:rsidP="00BF4966">
            <w:pPr>
              <w:pStyle w:val="TAC"/>
              <w:keepNext w:val="0"/>
              <w:rPr>
                <w:rFonts w:cs="Arial"/>
                <w:szCs w:val="18"/>
              </w:rPr>
            </w:pPr>
          </w:p>
        </w:tc>
        <w:tc>
          <w:tcPr>
            <w:tcW w:w="3969" w:type="dxa"/>
            <w:vMerge/>
            <w:vAlign w:val="center"/>
          </w:tcPr>
          <w:p w14:paraId="763DD0B9" w14:textId="77777777" w:rsidR="00BF4966" w:rsidRPr="00D85AEB" w:rsidRDefault="00BF4966" w:rsidP="00BF4966">
            <w:pPr>
              <w:pStyle w:val="TAC"/>
              <w:keepNext w:val="0"/>
              <w:rPr>
                <w:rFonts w:cs="Arial"/>
                <w:szCs w:val="18"/>
              </w:rPr>
            </w:pPr>
          </w:p>
        </w:tc>
      </w:tr>
      <w:tr w:rsidR="00BF4966" w:rsidRPr="00D85AEB" w14:paraId="23D6EEDC" w14:textId="77777777" w:rsidTr="0092377C">
        <w:trPr>
          <w:trHeight w:val="207"/>
          <w:jc w:val="center"/>
        </w:trPr>
        <w:tc>
          <w:tcPr>
            <w:tcW w:w="3823" w:type="dxa"/>
            <w:vMerge/>
            <w:vAlign w:val="center"/>
          </w:tcPr>
          <w:p w14:paraId="297F609F" w14:textId="77777777" w:rsidR="00BF4966" w:rsidRPr="00D85AEB" w:rsidRDefault="00BF4966" w:rsidP="00BF4966">
            <w:pPr>
              <w:pStyle w:val="TAC"/>
              <w:keepNext w:val="0"/>
              <w:rPr>
                <w:rFonts w:cs="Arial"/>
                <w:szCs w:val="18"/>
              </w:rPr>
            </w:pPr>
          </w:p>
        </w:tc>
        <w:tc>
          <w:tcPr>
            <w:tcW w:w="3969" w:type="dxa"/>
            <w:vMerge/>
            <w:vAlign w:val="center"/>
          </w:tcPr>
          <w:p w14:paraId="16AA71A8" w14:textId="77777777" w:rsidR="00BF4966" w:rsidRPr="00D85AEB" w:rsidRDefault="00BF4966" w:rsidP="00BF4966">
            <w:pPr>
              <w:pStyle w:val="TAC"/>
              <w:keepNext w:val="0"/>
              <w:rPr>
                <w:rFonts w:cs="Arial"/>
                <w:szCs w:val="18"/>
              </w:rPr>
            </w:pPr>
          </w:p>
        </w:tc>
      </w:tr>
      <w:tr w:rsidR="00BF4966" w:rsidRPr="00D85AEB" w14:paraId="087112CB" w14:textId="77777777" w:rsidTr="0092377C">
        <w:trPr>
          <w:trHeight w:val="207"/>
          <w:jc w:val="center"/>
        </w:trPr>
        <w:tc>
          <w:tcPr>
            <w:tcW w:w="3823" w:type="dxa"/>
            <w:vMerge/>
            <w:vAlign w:val="center"/>
          </w:tcPr>
          <w:p w14:paraId="07962393" w14:textId="77777777" w:rsidR="00BF4966" w:rsidRPr="00D85AEB" w:rsidRDefault="00BF4966" w:rsidP="00BF4966">
            <w:pPr>
              <w:pStyle w:val="TAC"/>
              <w:keepNext w:val="0"/>
              <w:rPr>
                <w:rFonts w:cs="Arial"/>
                <w:szCs w:val="18"/>
                <w:lang w:eastAsia="zh-CN"/>
              </w:rPr>
            </w:pPr>
          </w:p>
        </w:tc>
        <w:tc>
          <w:tcPr>
            <w:tcW w:w="3969" w:type="dxa"/>
            <w:vMerge/>
            <w:vAlign w:val="center"/>
          </w:tcPr>
          <w:p w14:paraId="25DF73FA" w14:textId="77777777" w:rsidR="00BF4966" w:rsidRPr="00D85AEB" w:rsidRDefault="00BF4966" w:rsidP="00BF4966">
            <w:pPr>
              <w:pStyle w:val="TAC"/>
              <w:keepNext w:val="0"/>
              <w:rPr>
                <w:rFonts w:cs="Arial"/>
                <w:szCs w:val="18"/>
              </w:rPr>
            </w:pPr>
          </w:p>
        </w:tc>
      </w:tr>
      <w:tr w:rsidR="00BF4966" w:rsidRPr="00D85AEB" w14:paraId="70C95CB8" w14:textId="77777777" w:rsidTr="0092377C">
        <w:trPr>
          <w:trHeight w:val="207"/>
          <w:jc w:val="center"/>
        </w:trPr>
        <w:tc>
          <w:tcPr>
            <w:tcW w:w="3823" w:type="dxa"/>
            <w:vMerge/>
            <w:vAlign w:val="center"/>
          </w:tcPr>
          <w:p w14:paraId="74EAA878" w14:textId="77777777" w:rsidR="00BF4966" w:rsidRPr="00D85AEB" w:rsidRDefault="00BF4966" w:rsidP="00BF4966">
            <w:pPr>
              <w:pStyle w:val="TAC"/>
              <w:keepNext w:val="0"/>
              <w:rPr>
                <w:rFonts w:cs="Arial"/>
                <w:szCs w:val="18"/>
                <w:lang w:eastAsia="zh-CN"/>
              </w:rPr>
            </w:pPr>
          </w:p>
        </w:tc>
        <w:tc>
          <w:tcPr>
            <w:tcW w:w="3969" w:type="dxa"/>
            <w:vMerge/>
            <w:vAlign w:val="center"/>
          </w:tcPr>
          <w:p w14:paraId="694E02AC" w14:textId="77777777" w:rsidR="00BF4966" w:rsidRPr="00D85AEB" w:rsidRDefault="00BF4966" w:rsidP="00BF4966">
            <w:pPr>
              <w:pStyle w:val="TAC"/>
              <w:keepNext w:val="0"/>
              <w:rPr>
                <w:rFonts w:cs="Arial"/>
                <w:szCs w:val="18"/>
              </w:rPr>
            </w:pPr>
          </w:p>
        </w:tc>
      </w:tr>
      <w:tr w:rsidR="00BF4966" w:rsidRPr="00D85AEB" w14:paraId="18A59D87" w14:textId="77777777" w:rsidTr="0092377C">
        <w:trPr>
          <w:trHeight w:val="207"/>
          <w:jc w:val="center"/>
        </w:trPr>
        <w:tc>
          <w:tcPr>
            <w:tcW w:w="3823" w:type="dxa"/>
            <w:vMerge/>
            <w:vAlign w:val="center"/>
          </w:tcPr>
          <w:p w14:paraId="77F6EFAF" w14:textId="77777777" w:rsidR="00BF4966" w:rsidRPr="00D85AEB" w:rsidRDefault="00BF4966" w:rsidP="00BF4966">
            <w:pPr>
              <w:pStyle w:val="TAC"/>
              <w:keepNext w:val="0"/>
              <w:rPr>
                <w:rFonts w:cs="Arial"/>
                <w:szCs w:val="18"/>
                <w:lang w:eastAsia="zh-CN"/>
              </w:rPr>
            </w:pPr>
          </w:p>
        </w:tc>
        <w:tc>
          <w:tcPr>
            <w:tcW w:w="3969" w:type="dxa"/>
            <w:vMerge/>
            <w:vAlign w:val="center"/>
          </w:tcPr>
          <w:p w14:paraId="5755FBB1" w14:textId="77777777" w:rsidR="00BF4966" w:rsidRPr="00D85AEB" w:rsidRDefault="00BF4966" w:rsidP="00BF4966">
            <w:pPr>
              <w:pStyle w:val="TAC"/>
              <w:keepNext w:val="0"/>
              <w:rPr>
                <w:rFonts w:cs="Arial"/>
                <w:szCs w:val="18"/>
              </w:rPr>
            </w:pPr>
          </w:p>
        </w:tc>
      </w:tr>
      <w:tr w:rsidR="00BF4966" w:rsidRPr="00D85AEB" w14:paraId="4D254E3C" w14:textId="77777777" w:rsidTr="0092377C">
        <w:trPr>
          <w:trHeight w:val="207"/>
          <w:jc w:val="center"/>
        </w:trPr>
        <w:tc>
          <w:tcPr>
            <w:tcW w:w="3823" w:type="dxa"/>
            <w:vMerge/>
            <w:vAlign w:val="center"/>
          </w:tcPr>
          <w:p w14:paraId="249910EC" w14:textId="77777777" w:rsidR="00BF4966" w:rsidRPr="00D85AEB" w:rsidRDefault="00BF4966" w:rsidP="00BF4966">
            <w:pPr>
              <w:pStyle w:val="TAC"/>
              <w:keepNext w:val="0"/>
              <w:rPr>
                <w:rFonts w:cs="Arial"/>
                <w:szCs w:val="18"/>
                <w:lang w:eastAsia="zh-CN"/>
              </w:rPr>
            </w:pPr>
          </w:p>
        </w:tc>
        <w:tc>
          <w:tcPr>
            <w:tcW w:w="3969" w:type="dxa"/>
            <w:vMerge/>
            <w:vAlign w:val="center"/>
          </w:tcPr>
          <w:p w14:paraId="1F2AEF26" w14:textId="77777777" w:rsidR="00BF4966" w:rsidRPr="00D85AEB" w:rsidRDefault="00BF4966" w:rsidP="00BF4966">
            <w:pPr>
              <w:pStyle w:val="TAC"/>
              <w:keepNext w:val="0"/>
              <w:rPr>
                <w:rFonts w:cs="Arial"/>
                <w:szCs w:val="18"/>
              </w:rPr>
            </w:pPr>
          </w:p>
        </w:tc>
      </w:tr>
      <w:tr w:rsidR="00BF4966" w:rsidRPr="00D85AEB" w14:paraId="758F606A" w14:textId="77777777" w:rsidTr="0092377C">
        <w:trPr>
          <w:trHeight w:val="207"/>
          <w:jc w:val="center"/>
        </w:trPr>
        <w:tc>
          <w:tcPr>
            <w:tcW w:w="3823" w:type="dxa"/>
            <w:vMerge/>
            <w:vAlign w:val="center"/>
          </w:tcPr>
          <w:p w14:paraId="2B372DF0" w14:textId="77777777" w:rsidR="00BF4966" w:rsidRPr="00D85AEB" w:rsidRDefault="00BF4966" w:rsidP="00BF4966">
            <w:pPr>
              <w:pStyle w:val="TAC"/>
              <w:keepNext w:val="0"/>
              <w:rPr>
                <w:rFonts w:cs="Arial"/>
                <w:szCs w:val="18"/>
                <w:lang w:eastAsia="zh-CN"/>
              </w:rPr>
            </w:pPr>
          </w:p>
        </w:tc>
        <w:tc>
          <w:tcPr>
            <w:tcW w:w="3969" w:type="dxa"/>
            <w:vMerge/>
            <w:vAlign w:val="center"/>
          </w:tcPr>
          <w:p w14:paraId="7EEA175E" w14:textId="77777777" w:rsidR="00BF4966" w:rsidRPr="00D85AEB" w:rsidRDefault="00BF4966" w:rsidP="00BF4966">
            <w:pPr>
              <w:pStyle w:val="TAC"/>
              <w:keepNext w:val="0"/>
              <w:rPr>
                <w:rFonts w:cs="Arial"/>
                <w:szCs w:val="18"/>
              </w:rPr>
            </w:pPr>
          </w:p>
        </w:tc>
      </w:tr>
      <w:tr w:rsidR="00BF4966" w:rsidRPr="00D85AEB" w14:paraId="5CA13E4B" w14:textId="77777777" w:rsidTr="0092377C">
        <w:trPr>
          <w:trHeight w:val="207"/>
          <w:jc w:val="center"/>
        </w:trPr>
        <w:tc>
          <w:tcPr>
            <w:tcW w:w="3823" w:type="dxa"/>
            <w:vMerge/>
            <w:vAlign w:val="center"/>
          </w:tcPr>
          <w:p w14:paraId="1872B8AC" w14:textId="77777777" w:rsidR="00BF4966" w:rsidRPr="00D85AEB" w:rsidRDefault="00BF4966" w:rsidP="00BF4966">
            <w:pPr>
              <w:pStyle w:val="TAC"/>
              <w:keepNext w:val="0"/>
              <w:rPr>
                <w:rFonts w:cs="Arial"/>
                <w:szCs w:val="18"/>
                <w:lang w:eastAsia="zh-CN"/>
              </w:rPr>
            </w:pPr>
          </w:p>
        </w:tc>
        <w:tc>
          <w:tcPr>
            <w:tcW w:w="3969" w:type="dxa"/>
            <w:vMerge/>
            <w:vAlign w:val="center"/>
          </w:tcPr>
          <w:p w14:paraId="04236333" w14:textId="77777777" w:rsidR="00BF4966" w:rsidRPr="00D85AEB" w:rsidRDefault="00BF4966" w:rsidP="00BF4966">
            <w:pPr>
              <w:pStyle w:val="TAC"/>
              <w:keepNext w:val="0"/>
              <w:rPr>
                <w:rFonts w:cs="Arial"/>
                <w:szCs w:val="18"/>
              </w:rPr>
            </w:pPr>
          </w:p>
        </w:tc>
      </w:tr>
      <w:tr w:rsidR="00BF4966" w:rsidRPr="00D85AEB" w14:paraId="7565B166" w14:textId="77777777" w:rsidTr="0092377C">
        <w:trPr>
          <w:trHeight w:val="207"/>
          <w:jc w:val="center"/>
        </w:trPr>
        <w:tc>
          <w:tcPr>
            <w:tcW w:w="3823" w:type="dxa"/>
            <w:vMerge/>
            <w:vAlign w:val="center"/>
          </w:tcPr>
          <w:p w14:paraId="30DFA7E0" w14:textId="77777777" w:rsidR="00BF4966" w:rsidRPr="00D85AEB" w:rsidRDefault="00BF4966" w:rsidP="00BF4966">
            <w:pPr>
              <w:pStyle w:val="TAC"/>
              <w:keepNext w:val="0"/>
              <w:rPr>
                <w:rFonts w:cs="Arial"/>
                <w:szCs w:val="18"/>
                <w:lang w:eastAsia="zh-CN"/>
              </w:rPr>
            </w:pPr>
          </w:p>
        </w:tc>
        <w:tc>
          <w:tcPr>
            <w:tcW w:w="3969" w:type="dxa"/>
            <w:vMerge/>
            <w:vAlign w:val="center"/>
          </w:tcPr>
          <w:p w14:paraId="0F38140B" w14:textId="77777777" w:rsidR="00BF4966" w:rsidRPr="00D85AEB" w:rsidRDefault="00BF4966" w:rsidP="00BF4966">
            <w:pPr>
              <w:pStyle w:val="TAC"/>
              <w:keepNext w:val="0"/>
              <w:rPr>
                <w:rFonts w:cs="Arial"/>
                <w:szCs w:val="18"/>
              </w:rPr>
            </w:pPr>
          </w:p>
        </w:tc>
      </w:tr>
      <w:tr w:rsidR="00BF4966" w:rsidRPr="00D85AEB" w14:paraId="68362CE6" w14:textId="77777777" w:rsidTr="0092377C">
        <w:trPr>
          <w:trHeight w:val="207"/>
          <w:jc w:val="center"/>
        </w:trPr>
        <w:tc>
          <w:tcPr>
            <w:tcW w:w="3823" w:type="dxa"/>
            <w:vMerge/>
            <w:vAlign w:val="center"/>
          </w:tcPr>
          <w:p w14:paraId="59539A3A" w14:textId="77777777" w:rsidR="00BF4966" w:rsidRPr="00D85AEB" w:rsidRDefault="00BF4966" w:rsidP="00BF4966">
            <w:pPr>
              <w:pStyle w:val="TAC"/>
              <w:keepNext w:val="0"/>
              <w:rPr>
                <w:rFonts w:cs="Arial"/>
                <w:szCs w:val="18"/>
              </w:rPr>
            </w:pPr>
          </w:p>
        </w:tc>
        <w:tc>
          <w:tcPr>
            <w:tcW w:w="3969" w:type="dxa"/>
            <w:vMerge/>
            <w:vAlign w:val="center"/>
          </w:tcPr>
          <w:p w14:paraId="77508CCB" w14:textId="77777777" w:rsidR="00BF4966" w:rsidRPr="00D85AEB" w:rsidRDefault="00BF4966" w:rsidP="00BF4966">
            <w:pPr>
              <w:pStyle w:val="TAC"/>
              <w:keepNext w:val="0"/>
              <w:rPr>
                <w:rFonts w:cs="Arial"/>
                <w:szCs w:val="18"/>
              </w:rPr>
            </w:pPr>
          </w:p>
        </w:tc>
      </w:tr>
      <w:tr w:rsidR="00BF4966" w:rsidRPr="00D85AEB" w14:paraId="2EAB35EE" w14:textId="77777777" w:rsidTr="0092377C">
        <w:trPr>
          <w:trHeight w:val="207"/>
          <w:jc w:val="center"/>
        </w:trPr>
        <w:tc>
          <w:tcPr>
            <w:tcW w:w="3823" w:type="dxa"/>
            <w:vMerge/>
            <w:vAlign w:val="center"/>
          </w:tcPr>
          <w:p w14:paraId="016555CA" w14:textId="77777777" w:rsidR="00BF4966" w:rsidRPr="00D85AEB" w:rsidRDefault="00BF4966" w:rsidP="00BF4966">
            <w:pPr>
              <w:pStyle w:val="TAC"/>
              <w:keepNext w:val="0"/>
              <w:rPr>
                <w:rFonts w:cs="Arial"/>
                <w:szCs w:val="18"/>
              </w:rPr>
            </w:pPr>
          </w:p>
        </w:tc>
        <w:tc>
          <w:tcPr>
            <w:tcW w:w="3969" w:type="dxa"/>
            <w:vMerge/>
            <w:vAlign w:val="center"/>
          </w:tcPr>
          <w:p w14:paraId="2798DEE1" w14:textId="77777777" w:rsidR="00BF4966" w:rsidRPr="00D85AEB" w:rsidRDefault="00BF4966" w:rsidP="00BF4966">
            <w:pPr>
              <w:pStyle w:val="TAC"/>
              <w:keepNext w:val="0"/>
              <w:rPr>
                <w:rFonts w:cs="Arial"/>
                <w:szCs w:val="18"/>
              </w:rPr>
            </w:pPr>
          </w:p>
        </w:tc>
      </w:tr>
      <w:tr w:rsidR="00BF4966" w:rsidRPr="00D85AEB" w14:paraId="18968B5D" w14:textId="77777777" w:rsidTr="0092377C">
        <w:trPr>
          <w:trHeight w:val="207"/>
          <w:jc w:val="center"/>
        </w:trPr>
        <w:tc>
          <w:tcPr>
            <w:tcW w:w="3823" w:type="dxa"/>
            <w:vMerge/>
            <w:vAlign w:val="center"/>
          </w:tcPr>
          <w:p w14:paraId="7940C8C8" w14:textId="77777777" w:rsidR="00BF4966" w:rsidRPr="00D85AEB" w:rsidRDefault="00BF4966" w:rsidP="00BF4966">
            <w:pPr>
              <w:pStyle w:val="TAC"/>
              <w:keepNext w:val="0"/>
              <w:rPr>
                <w:rFonts w:cs="Arial"/>
                <w:szCs w:val="18"/>
              </w:rPr>
            </w:pPr>
          </w:p>
        </w:tc>
        <w:tc>
          <w:tcPr>
            <w:tcW w:w="3969" w:type="dxa"/>
            <w:vMerge/>
            <w:vAlign w:val="center"/>
          </w:tcPr>
          <w:p w14:paraId="456396A1" w14:textId="77777777" w:rsidR="00BF4966" w:rsidRPr="00D85AEB" w:rsidRDefault="00BF4966" w:rsidP="00BF4966">
            <w:pPr>
              <w:pStyle w:val="TAC"/>
              <w:keepNext w:val="0"/>
              <w:rPr>
                <w:rFonts w:cs="Arial"/>
                <w:szCs w:val="18"/>
              </w:rPr>
            </w:pPr>
          </w:p>
        </w:tc>
      </w:tr>
      <w:tr w:rsidR="00BF4966" w:rsidRPr="00D85AEB" w14:paraId="4212C8BE" w14:textId="77777777" w:rsidTr="0092377C">
        <w:trPr>
          <w:trHeight w:val="207"/>
          <w:jc w:val="center"/>
        </w:trPr>
        <w:tc>
          <w:tcPr>
            <w:tcW w:w="3823" w:type="dxa"/>
            <w:vMerge/>
            <w:vAlign w:val="center"/>
          </w:tcPr>
          <w:p w14:paraId="626D1F56" w14:textId="77777777" w:rsidR="00BF4966" w:rsidRPr="00D85AEB" w:rsidRDefault="00BF4966" w:rsidP="00BF4966">
            <w:pPr>
              <w:pStyle w:val="TAC"/>
              <w:keepNext w:val="0"/>
              <w:rPr>
                <w:rFonts w:cs="Arial"/>
                <w:szCs w:val="18"/>
              </w:rPr>
            </w:pPr>
          </w:p>
        </w:tc>
        <w:tc>
          <w:tcPr>
            <w:tcW w:w="3969" w:type="dxa"/>
            <w:vMerge/>
            <w:vAlign w:val="center"/>
          </w:tcPr>
          <w:p w14:paraId="0F581B0F" w14:textId="77777777" w:rsidR="00BF4966" w:rsidRPr="00D85AEB" w:rsidRDefault="00BF4966" w:rsidP="00BF4966">
            <w:pPr>
              <w:pStyle w:val="TAC"/>
              <w:keepNext w:val="0"/>
              <w:rPr>
                <w:rFonts w:cs="Arial"/>
                <w:szCs w:val="18"/>
              </w:rPr>
            </w:pPr>
          </w:p>
        </w:tc>
      </w:tr>
      <w:tr w:rsidR="00BF4966" w:rsidRPr="00D85AEB" w14:paraId="13956D02" w14:textId="77777777" w:rsidTr="0092377C">
        <w:trPr>
          <w:trHeight w:val="207"/>
          <w:jc w:val="center"/>
        </w:trPr>
        <w:tc>
          <w:tcPr>
            <w:tcW w:w="7792" w:type="dxa"/>
            <w:gridSpan w:val="2"/>
            <w:vAlign w:val="center"/>
          </w:tcPr>
          <w:p w14:paraId="65AC0700" w14:textId="77777777" w:rsidR="00BF4966" w:rsidRPr="00D85AEB" w:rsidRDefault="00BF4966" w:rsidP="00BF4966">
            <w:pPr>
              <w:pStyle w:val="TAN"/>
              <w:rPr>
                <w:rFonts w:cs="Arial"/>
                <w:szCs w:val="18"/>
              </w:rPr>
            </w:pPr>
            <w:r w:rsidRPr="00D85AEB">
              <w:rPr>
                <w:rFonts w:cs="Arial"/>
                <w:szCs w:val="18"/>
                <w:lang w:eastAsia="zh-CN"/>
              </w:rPr>
              <w:t>N</w:t>
            </w:r>
            <w:r w:rsidRPr="00D85AEB">
              <w:rPr>
                <w:rFonts w:cs="Arial"/>
                <w:szCs w:val="18"/>
              </w:rPr>
              <w:t>OTE 1:</w:t>
            </w:r>
            <w:r w:rsidRPr="00D85AEB">
              <w:rPr>
                <w:rFonts w:cs="Arial"/>
                <w:szCs w:val="18"/>
              </w:rPr>
              <w:tab/>
            </w:r>
            <w:r w:rsidRPr="00D85AEB">
              <w:rPr>
                <w:rFonts w:cs="Arial"/>
                <w:szCs w:val="18"/>
                <w:lang w:eastAsia="zh-CN"/>
              </w:rPr>
              <w:t>NR configuration for FR1 and FR2 are defined in TS 38.101-1 [2] and TS 38.101-2 [3] respectively.</w:t>
            </w:r>
          </w:p>
        </w:tc>
      </w:tr>
    </w:tbl>
    <w:p w14:paraId="6683AFAE" w14:textId="77777777" w:rsidR="00071AA9" w:rsidRPr="00232036" w:rsidRDefault="00071AA9" w:rsidP="00071AA9">
      <w:pPr>
        <w:rPr>
          <w:rFonts w:ascii="Times New Roman" w:hAnsi="Times New Roman" w:cs="Times New Roman"/>
        </w:rPr>
      </w:pPr>
    </w:p>
    <w:p w14:paraId="6A1F7E49" w14:textId="77777777" w:rsidR="00071AA9" w:rsidRPr="00232036" w:rsidRDefault="00071AA9" w:rsidP="00071AA9">
      <w:pPr>
        <w:pStyle w:val="Heading2"/>
        <w:ind w:left="0" w:firstLine="0"/>
        <w:jc w:val="center"/>
        <w:rPr>
          <w:rFonts w:ascii="Times New Roman" w:hAnsi="Times New Roman"/>
          <w:sz w:val="28"/>
          <w:szCs w:val="28"/>
        </w:rPr>
      </w:pPr>
      <w:r w:rsidRPr="00232036">
        <w:rPr>
          <w:rFonts w:ascii="Times New Roman" w:eastAsia="??" w:hAnsi="Times New Roman"/>
          <w:b/>
          <w:color w:val="FF0000"/>
          <w:sz w:val="28"/>
          <w:szCs w:val="28"/>
        </w:rPr>
        <w:lastRenderedPageBreak/>
        <w:t>&lt;&lt; End of changes &gt;&gt;</w:t>
      </w:r>
    </w:p>
    <w:p w14:paraId="4808D318" w14:textId="77777777" w:rsidR="00852A9C" w:rsidRPr="00232036" w:rsidRDefault="00852A9C" w:rsidP="00590390">
      <w:pPr>
        <w:rPr>
          <w:rFonts w:ascii="Times New Roman" w:hAnsi="Times New Roman" w:cs="Times New Roman"/>
          <w:sz w:val="28"/>
          <w:szCs w:val="28"/>
        </w:rPr>
      </w:pPr>
    </w:p>
    <w:bookmarkEnd w:id="12"/>
    <w:bookmarkEnd w:id="13"/>
    <w:bookmarkEnd w:id="14"/>
    <w:bookmarkEnd w:id="15"/>
    <w:bookmarkEnd w:id="6126"/>
    <w:bookmarkEnd w:id="6127"/>
    <w:bookmarkEnd w:id="6128"/>
    <w:bookmarkEnd w:id="6129"/>
    <w:bookmarkEnd w:id="6130"/>
    <w:bookmarkEnd w:id="6131"/>
    <w:bookmarkEnd w:id="6132"/>
    <w:p w14:paraId="19FFDE28" w14:textId="77777777" w:rsidR="001E41F3" w:rsidRPr="00232036" w:rsidRDefault="001E41F3">
      <w:pPr>
        <w:rPr>
          <w:rFonts w:ascii="Times New Roman" w:hAnsi="Times New Roman" w:cs="Times New Roman"/>
          <w:noProof/>
          <w:sz w:val="18"/>
          <w:szCs w:val="18"/>
        </w:rPr>
      </w:pPr>
    </w:p>
    <w:sectPr w:rsidR="001E41F3" w:rsidRPr="00232036"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56D75" w14:textId="77777777" w:rsidR="00F67064" w:rsidRDefault="00F67064">
      <w:r>
        <w:separator/>
      </w:r>
    </w:p>
  </w:endnote>
  <w:endnote w:type="continuationSeparator" w:id="0">
    <w:p w14:paraId="7F664A72" w14:textId="77777777" w:rsidR="00F67064" w:rsidRDefault="00F67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default"/>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0EDCC" w14:textId="77777777" w:rsidR="00F67064" w:rsidRDefault="00F67064">
      <w:r>
        <w:separator/>
      </w:r>
    </w:p>
  </w:footnote>
  <w:footnote w:type="continuationSeparator" w:id="0">
    <w:p w14:paraId="44B82790" w14:textId="77777777" w:rsidR="00F67064" w:rsidRDefault="00F67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955094" w:rsidRDefault="009550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955094" w:rsidRDefault="009550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955094" w:rsidRDefault="0095509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955094" w:rsidRDefault="00955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7"/>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17"/>
  </w:num>
  <w:num w:numId="5">
    <w:abstractNumId w:val="8"/>
  </w:num>
  <w:num w:numId="6">
    <w:abstractNumId w:val="33"/>
  </w:num>
  <w:num w:numId="7">
    <w:abstractNumId w:val="7"/>
  </w:num>
  <w:num w:numId="8">
    <w:abstractNumId w:val="21"/>
  </w:num>
  <w:num w:numId="9">
    <w:abstractNumId w:val="31"/>
  </w:num>
  <w:num w:numId="10">
    <w:abstractNumId w:val="34"/>
  </w:num>
  <w:num w:numId="11">
    <w:abstractNumId w:val="14"/>
  </w:num>
  <w:num w:numId="12">
    <w:abstractNumId w:val="26"/>
  </w:num>
  <w:num w:numId="13">
    <w:abstractNumId w:val="22"/>
  </w:num>
  <w:num w:numId="14">
    <w:abstractNumId w:val="24"/>
  </w:num>
  <w:num w:numId="15">
    <w:abstractNumId w:val="18"/>
  </w:num>
  <w:num w:numId="16">
    <w:abstractNumId w:val="30"/>
  </w:num>
  <w:num w:numId="17">
    <w:abstractNumId w:val="0"/>
  </w:num>
  <w:num w:numId="18">
    <w:abstractNumId w:val="5"/>
  </w:num>
  <w:num w:numId="19">
    <w:abstractNumId w:val="9"/>
  </w:num>
  <w:num w:numId="20">
    <w:abstractNumId w:val="29"/>
  </w:num>
  <w:num w:numId="21">
    <w:abstractNumId w:val="4"/>
  </w:num>
  <w:num w:numId="22">
    <w:abstractNumId w:val="32"/>
  </w:num>
  <w:num w:numId="23">
    <w:abstractNumId w:val="25"/>
  </w:num>
  <w:num w:numId="24">
    <w:abstractNumId w:val="13"/>
  </w:num>
  <w:num w:numId="25">
    <w:abstractNumId w:val="16"/>
  </w:num>
  <w:num w:numId="26">
    <w:abstractNumId w:val="2"/>
  </w:num>
  <w:num w:numId="27">
    <w:abstractNumId w:val="3"/>
  </w:num>
  <w:num w:numId="28">
    <w:abstractNumId w:val="23"/>
  </w:num>
  <w:num w:numId="29">
    <w:abstractNumId w:val="20"/>
  </w:num>
  <w:num w:numId="30">
    <w:abstractNumId w:val="36"/>
  </w:num>
  <w:num w:numId="31">
    <w:abstractNumId w:val="15"/>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num>
  <w:num w:numId="40">
    <w:abstractNumId w:val="0"/>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9"/>
  </w:num>
  <w:num w:numId="45">
    <w:abstractNumId w:val="12"/>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4"/>
    <w:rsid w:val="000010D2"/>
    <w:rsid w:val="00001B50"/>
    <w:rsid w:val="00001FB6"/>
    <w:rsid w:val="00007CDE"/>
    <w:rsid w:val="000109A0"/>
    <w:rsid w:val="00010A4B"/>
    <w:rsid w:val="00011174"/>
    <w:rsid w:val="000135C4"/>
    <w:rsid w:val="00022E4A"/>
    <w:rsid w:val="00023FC8"/>
    <w:rsid w:val="00032C91"/>
    <w:rsid w:val="00032F9A"/>
    <w:rsid w:val="0003455D"/>
    <w:rsid w:val="00037ABD"/>
    <w:rsid w:val="000402EA"/>
    <w:rsid w:val="000426D5"/>
    <w:rsid w:val="0004299E"/>
    <w:rsid w:val="00044F98"/>
    <w:rsid w:val="00047FEF"/>
    <w:rsid w:val="00062F70"/>
    <w:rsid w:val="00066000"/>
    <w:rsid w:val="00066124"/>
    <w:rsid w:val="00067015"/>
    <w:rsid w:val="00070643"/>
    <w:rsid w:val="00071AA9"/>
    <w:rsid w:val="00071EFC"/>
    <w:rsid w:val="00095479"/>
    <w:rsid w:val="000A1205"/>
    <w:rsid w:val="000A6394"/>
    <w:rsid w:val="000A6817"/>
    <w:rsid w:val="000A6844"/>
    <w:rsid w:val="000A6A93"/>
    <w:rsid w:val="000A7463"/>
    <w:rsid w:val="000B581C"/>
    <w:rsid w:val="000B5FD6"/>
    <w:rsid w:val="000B7FED"/>
    <w:rsid w:val="000C038A"/>
    <w:rsid w:val="000C29D3"/>
    <w:rsid w:val="000C5D6B"/>
    <w:rsid w:val="000C6598"/>
    <w:rsid w:val="000C7CA1"/>
    <w:rsid w:val="000D1B9E"/>
    <w:rsid w:val="000D253E"/>
    <w:rsid w:val="000D2961"/>
    <w:rsid w:val="000D3B82"/>
    <w:rsid w:val="000D421E"/>
    <w:rsid w:val="000E1305"/>
    <w:rsid w:val="000E3C07"/>
    <w:rsid w:val="000E48B8"/>
    <w:rsid w:val="000E4C08"/>
    <w:rsid w:val="000E6C99"/>
    <w:rsid w:val="000E7E15"/>
    <w:rsid w:val="000F314F"/>
    <w:rsid w:val="00103670"/>
    <w:rsid w:val="0010558A"/>
    <w:rsid w:val="00106330"/>
    <w:rsid w:val="00107957"/>
    <w:rsid w:val="00107F92"/>
    <w:rsid w:val="001106B9"/>
    <w:rsid w:val="001114CB"/>
    <w:rsid w:val="00112508"/>
    <w:rsid w:val="001210BF"/>
    <w:rsid w:val="00121E60"/>
    <w:rsid w:val="00122C72"/>
    <w:rsid w:val="00130239"/>
    <w:rsid w:val="00142093"/>
    <w:rsid w:val="0014309E"/>
    <w:rsid w:val="00144D26"/>
    <w:rsid w:val="00145D43"/>
    <w:rsid w:val="00152B71"/>
    <w:rsid w:val="001538EC"/>
    <w:rsid w:val="001547B8"/>
    <w:rsid w:val="001607C4"/>
    <w:rsid w:val="00162059"/>
    <w:rsid w:val="00167102"/>
    <w:rsid w:val="001677D9"/>
    <w:rsid w:val="00174EF4"/>
    <w:rsid w:val="00175145"/>
    <w:rsid w:val="001762C4"/>
    <w:rsid w:val="00191F4F"/>
    <w:rsid w:val="00192C46"/>
    <w:rsid w:val="00193E52"/>
    <w:rsid w:val="00194AF5"/>
    <w:rsid w:val="001A08B3"/>
    <w:rsid w:val="001A08D6"/>
    <w:rsid w:val="001A1289"/>
    <w:rsid w:val="001A7B60"/>
    <w:rsid w:val="001B3978"/>
    <w:rsid w:val="001B3AA2"/>
    <w:rsid w:val="001B52F0"/>
    <w:rsid w:val="001B696F"/>
    <w:rsid w:val="001B7A65"/>
    <w:rsid w:val="001C1DA4"/>
    <w:rsid w:val="001C25D8"/>
    <w:rsid w:val="001D168D"/>
    <w:rsid w:val="001E12AA"/>
    <w:rsid w:val="001E3EE0"/>
    <w:rsid w:val="001E41F3"/>
    <w:rsid w:val="001E6385"/>
    <w:rsid w:val="001E6EA2"/>
    <w:rsid w:val="001F73C5"/>
    <w:rsid w:val="001F7D6C"/>
    <w:rsid w:val="00201E66"/>
    <w:rsid w:val="002043E4"/>
    <w:rsid w:val="00205B2E"/>
    <w:rsid w:val="002075F8"/>
    <w:rsid w:val="00207C01"/>
    <w:rsid w:val="00215E4B"/>
    <w:rsid w:val="00220284"/>
    <w:rsid w:val="00225AB4"/>
    <w:rsid w:val="00231942"/>
    <w:rsid w:val="00232036"/>
    <w:rsid w:val="00233943"/>
    <w:rsid w:val="002361DD"/>
    <w:rsid w:val="00241FBB"/>
    <w:rsid w:val="002455FC"/>
    <w:rsid w:val="00247243"/>
    <w:rsid w:val="00253F6D"/>
    <w:rsid w:val="002550F0"/>
    <w:rsid w:val="002576FF"/>
    <w:rsid w:val="0026004D"/>
    <w:rsid w:val="00261036"/>
    <w:rsid w:val="0026200E"/>
    <w:rsid w:val="002640DD"/>
    <w:rsid w:val="00266244"/>
    <w:rsid w:val="00266D5A"/>
    <w:rsid w:val="0027032F"/>
    <w:rsid w:val="00274370"/>
    <w:rsid w:val="00275D12"/>
    <w:rsid w:val="00282E26"/>
    <w:rsid w:val="00284FEB"/>
    <w:rsid w:val="002860C4"/>
    <w:rsid w:val="0028679A"/>
    <w:rsid w:val="002947EB"/>
    <w:rsid w:val="002A27C4"/>
    <w:rsid w:val="002B1D85"/>
    <w:rsid w:val="002B1FB0"/>
    <w:rsid w:val="002B3F21"/>
    <w:rsid w:val="002B5741"/>
    <w:rsid w:val="002D0E1D"/>
    <w:rsid w:val="002D2F5B"/>
    <w:rsid w:val="002D6371"/>
    <w:rsid w:val="002F0CDC"/>
    <w:rsid w:val="002F4EB4"/>
    <w:rsid w:val="002F5718"/>
    <w:rsid w:val="002F6709"/>
    <w:rsid w:val="00303C7A"/>
    <w:rsid w:val="00305409"/>
    <w:rsid w:val="00307D65"/>
    <w:rsid w:val="0031012A"/>
    <w:rsid w:val="00310196"/>
    <w:rsid w:val="003112A4"/>
    <w:rsid w:val="003213CC"/>
    <w:rsid w:val="00322DE1"/>
    <w:rsid w:val="003254D7"/>
    <w:rsid w:val="00327C28"/>
    <w:rsid w:val="0034071D"/>
    <w:rsid w:val="00340F44"/>
    <w:rsid w:val="00343DD9"/>
    <w:rsid w:val="00352B7C"/>
    <w:rsid w:val="00353BE9"/>
    <w:rsid w:val="0035554D"/>
    <w:rsid w:val="003609EF"/>
    <w:rsid w:val="00361BD1"/>
    <w:rsid w:val="0036231A"/>
    <w:rsid w:val="00374DD4"/>
    <w:rsid w:val="00380626"/>
    <w:rsid w:val="003817CB"/>
    <w:rsid w:val="00382564"/>
    <w:rsid w:val="0038663E"/>
    <w:rsid w:val="00391585"/>
    <w:rsid w:val="00396D9F"/>
    <w:rsid w:val="003B3AE5"/>
    <w:rsid w:val="003B4116"/>
    <w:rsid w:val="003B59A7"/>
    <w:rsid w:val="003C1CFA"/>
    <w:rsid w:val="003C4CEE"/>
    <w:rsid w:val="003C7015"/>
    <w:rsid w:val="003C7C86"/>
    <w:rsid w:val="003D0DA2"/>
    <w:rsid w:val="003D2287"/>
    <w:rsid w:val="003D72F7"/>
    <w:rsid w:val="003E0250"/>
    <w:rsid w:val="003E1A36"/>
    <w:rsid w:val="003E1C2D"/>
    <w:rsid w:val="003E20C3"/>
    <w:rsid w:val="003E7E59"/>
    <w:rsid w:val="003F108B"/>
    <w:rsid w:val="003F36A8"/>
    <w:rsid w:val="003F4360"/>
    <w:rsid w:val="003F5EE2"/>
    <w:rsid w:val="003F6637"/>
    <w:rsid w:val="0040012B"/>
    <w:rsid w:val="00404273"/>
    <w:rsid w:val="00410371"/>
    <w:rsid w:val="00410C9D"/>
    <w:rsid w:val="00411D2F"/>
    <w:rsid w:val="00412D85"/>
    <w:rsid w:val="00417ED9"/>
    <w:rsid w:val="00423B6C"/>
    <w:rsid w:val="004242F1"/>
    <w:rsid w:val="00424C86"/>
    <w:rsid w:val="00424F81"/>
    <w:rsid w:val="00435770"/>
    <w:rsid w:val="00436719"/>
    <w:rsid w:val="004367BB"/>
    <w:rsid w:val="00441906"/>
    <w:rsid w:val="00464E12"/>
    <w:rsid w:val="00466255"/>
    <w:rsid w:val="00473F27"/>
    <w:rsid w:val="00473F8E"/>
    <w:rsid w:val="004741DA"/>
    <w:rsid w:val="00480157"/>
    <w:rsid w:val="0048700A"/>
    <w:rsid w:val="004921AC"/>
    <w:rsid w:val="004A4370"/>
    <w:rsid w:val="004A7084"/>
    <w:rsid w:val="004B3CA7"/>
    <w:rsid w:val="004B6009"/>
    <w:rsid w:val="004B75B7"/>
    <w:rsid w:val="004C0011"/>
    <w:rsid w:val="004C274F"/>
    <w:rsid w:val="004C3E78"/>
    <w:rsid w:val="004C3F67"/>
    <w:rsid w:val="004D0ABD"/>
    <w:rsid w:val="004D6B99"/>
    <w:rsid w:val="004D7F3A"/>
    <w:rsid w:val="004E1250"/>
    <w:rsid w:val="004E3494"/>
    <w:rsid w:val="004E35D8"/>
    <w:rsid w:val="004E4D0A"/>
    <w:rsid w:val="004F47CD"/>
    <w:rsid w:val="004F4BCE"/>
    <w:rsid w:val="00501276"/>
    <w:rsid w:val="0050478C"/>
    <w:rsid w:val="00507545"/>
    <w:rsid w:val="00514317"/>
    <w:rsid w:val="0051580D"/>
    <w:rsid w:val="00522532"/>
    <w:rsid w:val="00522BB4"/>
    <w:rsid w:val="00523857"/>
    <w:rsid w:val="00546C0B"/>
    <w:rsid w:val="00547111"/>
    <w:rsid w:val="00547DB6"/>
    <w:rsid w:val="00552A30"/>
    <w:rsid w:val="00555A63"/>
    <w:rsid w:val="0056040A"/>
    <w:rsid w:val="005631CF"/>
    <w:rsid w:val="005656A7"/>
    <w:rsid w:val="00567262"/>
    <w:rsid w:val="00570533"/>
    <w:rsid w:val="005755A5"/>
    <w:rsid w:val="00575B59"/>
    <w:rsid w:val="00577DEA"/>
    <w:rsid w:val="00581CA2"/>
    <w:rsid w:val="00585091"/>
    <w:rsid w:val="00586972"/>
    <w:rsid w:val="00590390"/>
    <w:rsid w:val="00592D74"/>
    <w:rsid w:val="0059331E"/>
    <w:rsid w:val="005A1C8F"/>
    <w:rsid w:val="005A3C24"/>
    <w:rsid w:val="005A3CFC"/>
    <w:rsid w:val="005A43E5"/>
    <w:rsid w:val="005A5BE8"/>
    <w:rsid w:val="005A6E17"/>
    <w:rsid w:val="005C05A1"/>
    <w:rsid w:val="005C37B7"/>
    <w:rsid w:val="005C3EA7"/>
    <w:rsid w:val="005D5629"/>
    <w:rsid w:val="005D5C9B"/>
    <w:rsid w:val="005D7E82"/>
    <w:rsid w:val="005D7FE1"/>
    <w:rsid w:val="005E26C7"/>
    <w:rsid w:val="005E2C44"/>
    <w:rsid w:val="005F574F"/>
    <w:rsid w:val="005F6A9D"/>
    <w:rsid w:val="005F6B1A"/>
    <w:rsid w:val="0060263E"/>
    <w:rsid w:val="00604616"/>
    <w:rsid w:val="00620EE1"/>
    <w:rsid w:val="00621188"/>
    <w:rsid w:val="00624932"/>
    <w:rsid w:val="006257ED"/>
    <w:rsid w:val="00634E0B"/>
    <w:rsid w:val="00641BCD"/>
    <w:rsid w:val="00641D17"/>
    <w:rsid w:val="00643898"/>
    <w:rsid w:val="00644E07"/>
    <w:rsid w:val="0065223F"/>
    <w:rsid w:val="006614A8"/>
    <w:rsid w:val="006615A1"/>
    <w:rsid w:val="00673CD6"/>
    <w:rsid w:val="00677BEA"/>
    <w:rsid w:val="006803D0"/>
    <w:rsid w:val="0068337A"/>
    <w:rsid w:val="00683F38"/>
    <w:rsid w:val="006851C7"/>
    <w:rsid w:val="00690AF2"/>
    <w:rsid w:val="00691A46"/>
    <w:rsid w:val="00694096"/>
    <w:rsid w:val="00695808"/>
    <w:rsid w:val="006A5CE3"/>
    <w:rsid w:val="006B46FB"/>
    <w:rsid w:val="006D5835"/>
    <w:rsid w:val="006D63DE"/>
    <w:rsid w:val="006E14A7"/>
    <w:rsid w:val="006E21FB"/>
    <w:rsid w:val="006E2D90"/>
    <w:rsid w:val="006E56E7"/>
    <w:rsid w:val="006F1540"/>
    <w:rsid w:val="006F2216"/>
    <w:rsid w:val="006F2354"/>
    <w:rsid w:val="006F4A2E"/>
    <w:rsid w:val="006F59E5"/>
    <w:rsid w:val="00700065"/>
    <w:rsid w:val="007005E0"/>
    <w:rsid w:val="00710DF0"/>
    <w:rsid w:val="007132ED"/>
    <w:rsid w:val="007174B5"/>
    <w:rsid w:val="0073371E"/>
    <w:rsid w:val="00735496"/>
    <w:rsid w:val="00736502"/>
    <w:rsid w:val="00741A03"/>
    <w:rsid w:val="007450D2"/>
    <w:rsid w:val="0074704E"/>
    <w:rsid w:val="00750F49"/>
    <w:rsid w:val="00760B62"/>
    <w:rsid w:val="00761383"/>
    <w:rsid w:val="0076685D"/>
    <w:rsid w:val="00770087"/>
    <w:rsid w:val="0077014F"/>
    <w:rsid w:val="00771469"/>
    <w:rsid w:val="0077747B"/>
    <w:rsid w:val="00790E64"/>
    <w:rsid w:val="007911A7"/>
    <w:rsid w:val="00792342"/>
    <w:rsid w:val="00793C5B"/>
    <w:rsid w:val="00795448"/>
    <w:rsid w:val="007977A8"/>
    <w:rsid w:val="007A05BD"/>
    <w:rsid w:val="007A4015"/>
    <w:rsid w:val="007A6BB7"/>
    <w:rsid w:val="007A70F1"/>
    <w:rsid w:val="007A7292"/>
    <w:rsid w:val="007A7AB2"/>
    <w:rsid w:val="007B07B1"/>
    <w:rsid w:val="007B3CD5"/>
    <w:rsid w:val="007B512A"/>
    <w:rsid w:val="007C1113"/>
    <w:rsid w:val="007C1BB1"/>
    <w:rsid w:val="007C2097"/>
    <w:rsid w:val="007C3F51"/>
    <w:rsid w:val="007C4F36"/>
    <w:rsid w:val="007C53FB"/>
    <w:rsid w:val="007C5834"/>
    <w:rsid w:val="007D2A92"/>
    <w:rsid w:val="007D626D"/>
    <w:rsid w:val="007D6A07"/>
    <w:rsid w:val="007D75DF"/>
    <w:rsid w:val="007E2775"/>
    <w:rsid w:val="007F46D4"/>
    <w:rsid w:val="007F7259"/>
    <w:rsid w:val="00800B4E"/>
    <w:rsid w:val="008040A8"/>
    <w:rsid w:val="00804696"/>
    <w:rsid w:val="008047A7"/>
    <w:rsid w:val="008064F2"/>
    <w:rsid w:val="00811479"/>
    <w:rsid w:val="008179D6"/>
    <w:rsid w:val="008201D1"/>
    <w:rsid w:val="00820263"/>
    <w:rsid w:val="00826641"/>
    <w:rsid w:val="008279FA"/>
    <w:rsid w:val="00830782"/>
    <w:rsid w:val="008310CD"/>
    <w:rsid w:val="00841513"/>
    <w:rsid w:val="00845EFF"/>
    <w:rsid w:val="008468FC"/>
    <w:rsid w:val="008510F6"/>
    <w:rsid w:val="00852A9C"/>
    <w:rsid w:val="00854E69"/>
    <w:rsid w:val="008558DD"/>
    <w:rsid w:val="00856E28"/>
    <w:rsid w:val="008626E7"/>
    <w:rsid w:val="00863343"/>
    <w:rsid w:val="008659EF"/>
    <w:rsid w:val="00866F90"/>
    <w:rsid w:val="00870C04"/>
    <w:rsid w:val="00870EE7"/>
    <w:rsid w:val="008716EB"/>
    <w:rsid w:val="008811D0"/>
    <w:rsid w:val="0088155C"/>
    <w:rsid w:val="00882E3C"/>
    <w:rsid w:val="008840E3"/>
    <w:rsid w:val="008863B9"/>
    <w:rsid w:val="008872FC"/>
    <w:rsid w:val="00887EDB"/>
    <w:rsid w:val="0089088E"/>
    <w:rsid w:val="00891938"/>
    <w:rsid w:val="008A0CC3"/>
    <w:rsid w:val="008A45A6"/>
    <w:rsid w:val="008A5D22"/>
    <w:rsid w:val="008B0042"/>
    <w:rsid w:val="008B2667"/>
    <w:rsid w:val="008B5205"/>
    <w:rsid w:val="008B5E30"/>
    <w:rsid w:val="008C56F5"/>
    <w:rsid w:val="008D1472"/>
    <w:rsid w:val="008D24B8"/>
    <w:rsid w:val="008D79BA"/>
    <w:rsid w:val="008E060C"/>
    <w:rsid w:val="008E60BA"/>
    <w:rsid w:val="008E696B"/>
    <w:rsid w:val="008F1AD3"/>
    <w:rsid w:val="008F234E"/>
    <w:rsid w:val="008F686C"/>
    <w:rsid w:val="00903210"/>
    <w:rsid w:val="00904659"/>
    <w:rsid w:val="0090519F"/>
    <w:rsid w:val="009148DE"/>
    <w:rsid w:val="00922BD5"/>
    <w:rsid w:val="009235A9"/>
    <w:rsid w:val="0092377C"/>
    <w:rsid w:val="00923A20"/>
    <w:rsid w:val="009264E5"/>
    <w:rsid w:val="00930F78"/>
    <w:rsid w:val="00932517"/>
    <w:rsid w:val="009376E0"/>
    <w:rsid w:val="00941E30"/>
    <w:rsid w:val="00941EEE"/>
    <w:rsid w:val="00950A11"/>
    <w:rsid w:val="0095175B"/>
    <w:rsid w:val="009517FE"/>
    <w:rsid w:val="00952E51"/>
    <w:rsid w:val="00955094"/>
    <w:rsid w:val="00955C27"/>
    <w:rsid w:val="00957EF0"/>
    <w:rsid w:val="00960426"/>
    <w:rsid w:val="00960608"/>
    <w:rsid w:val="009631F0"/>
    <w:rsid w:val="009702EE"/>
    <w:rsid w:val="00974528"/>
    <w:rsid w:val="009777D9"/>
    <w:rsid w:val="00981E6E"/>
    <w:rsid w:val="00990D18"/>
    <w:rsid w:val="00991B88"/>
    <w:rsid w:val="009A5134"/>
    <w:rsid w:val="009A5753"/>
    <w:rsid w:val="009A579D"/>
    <w:rsid w:val="009A6A2F"/>
    <w:rsid w:val="009B0A92"/>
    <w:rsid w:val="009B63FE"/>
    <w:rsid w:val="009C00F0"/>
    <w:rsid w:val="009C4B2A"/>
    <w:rsid w:val="009C5B9D"/>
    <w:rsid w:val="009D4D6F"/>
    <w:rsid w:val="009D76C9"/>
    <w:rsid w:val="009D78F8"/>
    <w:rsid w:val="009E21DE"/>
    <w:rsid w:val="009E3297"/>
    <w:rsid w:val="009E66A3"/>
    <w:rsid w:val="009E68EB"/>
    <w:rsid w:val="009E7042"/>
    <w:rsid w:val="009F734F"/>
    <w:rsid w:val="00A02EEE"/>
    <w:rsid w:val="00A049FF"/>
    <w:rsid w:val="00A1069E"/>
    <w:rsid w:val="00A119B6"/>
    <w:rsid w:val="00A20222"/>
    <w:rsid w:val="00A21514"/>
    <w:rsid w:val="00A222A5"/>
    <w:rsid w:val="00A22F23"/>
    <w:rsid w:val="00A246B6"/>
    <w:rsid w:val="00A2646D"/>
    <w:rsid w:val="00A30C1B"/>
    <w:rsid w:val="00A343E3"/>
    <w:rsid w:val="00A36A58"/>
    <w:rsid w:val="00A42AB2"/>
    <w:rsid w:val="00A47E70"/>
    <w:rsid w:val="00A50CF0"/>
    <w:rsid w:val="00A5322C"/>
    <w:rsid w:val="00A54B82"/>
    <w:rsid w:val="00A627D2"/>
    <w:rsid w:val="00A71C6E"/>
    <w:rsid w:val="00A73543"/>
    <w:rsid w:val="00A73F4A"/>
    <w:rsid w:val="00A746DE"/>
    <w:rsid w:val="00A751B0"/>
    <w:rsid w:val="00A7671C"/>
    <w:rsid w:val="00A81855"/>
    <w:rsid w:val="00A92695"/>
    <w:rsid w:val="00A97720"/>
    <w:rsid w:val="00AA13FC"/>
    <w:rsid w:val="00AA2CBC"/>
    <w:rsid w:val="00AA2DBA"/>
    <w:rsid w:val="00AC5820"/>
    <w:rsid w:val="00AC773E"/>
    <w:rsid w:val="00AD1CD8"/>
    <w:rsid w:val="00AD229C"/>
    <w:rsid w:val="00AD43F7"/>
    <w:rsid w:val="00AD4C33"/>
    <w:rsid w:val="00AF2962"/>
    <w:rsid w:val="00AF3DC9"/>
    <w:rsid w:val="00AF490B"/>
    <w:rsid w:val="00AF4CAB"/>
    <w:rsid w:val="00AF4CAE"/>
    <w:rsid w:val="00B01B38"/>
    <w:rsid w:val="00B1021B"/>
    <w:rsid w:val="00B10867"/>
    <w:rsid w:val="00B13F2B"/>
    <w:rsid w:val="00B14DDF"/>
    <w:rsid w:val="00B22681"/>
    <w:rsid w:val="00B235C3"/>
    <w:rsid w:val="00B24664"/>
    <w:rsid w:val="00B258BB"/>
    <w:rsid w:val="00B40AA3"/>
    <w:rsid w:val="00B413C5"/>
    <w:rsid w:val="00B424D8"/>
    <w:rsid w:val="00B4616B"/>
    <w:rsid w:val="00B47A34"/>
    <w:rsid w:val="00B55210"/>
    <w:rsid w:val="00B56734"/>
    <w:rsid w:val="00B57DB0"/>
    <w:rsid w:val="00B620AF"/>
    <w:rsid w:val="00B662A0"/>
    <w:rsid w:val="00B67742"/>
    <w:rsid w:val="00B67B97"/>
    <w:rsid w:val="00B738B1"/>
    <w:rsid w:val="00B73D46"/>
    <w:rsid w:val="00B845C9"/>
    <w:rsid w:val="00B86B1C"/>
    <w:rsid w:val="00B90DC0"/>
    <w:rsid w:val="00B9569A"/>
    <w:rsid w:val="00B968C8"/>
    <w:rsid w:val="00B97BD0"/>
    <w:rsid w:val="00BA1E4E"/>
    <w:rsid w:val="00BA3EC5"/>
    <w:rsid w:val="00BA51D9"/>
    <w:rsid w:val="00BB2DE3"/>
    <w:rsid w:val="00BB5984"/>
    <w:rsid w:val="00BB5DFC"/>
    <w:rsid w:val="00BC57EB"/>
    <w:rsid w:val="00BD279D"/>
    <w:rsid w:val="00BD6BB8"/>
    <w:rsid w:val="00BD7805"/>
    <w:rsid w:val="00BE2A70"/>
    <w:rsid w:val="00BE2B1A"/>
    <w:rsid w:val="00BF0980"/>
    <w:rsid w:val="00BF1907"/>
    <w:rsid w:val="00BF35D3"/>
    <w:rsid w:val="00BF4966"/>
    <w:rsid w:val="00BF6EAB"/>
    <w:rsid w:val="00C03D2E"/>
    <w:rsid w:val="00C100EE"/>
    <w:rsid w:val="00C1037D"/>
    <w:rsid w:val="00C22FAF"/>
    <w:rsid w:val="00C312BB"/>
    <w:rsid w:val="00C410E2"/>
    <w:rsid w:val="00C4336E"/>
    <w:rsid w:val="00C449D8"/>
    <w:rsid w:val="00C44DFD"/>
    <w:rsid w:val="00C503DD"/>
    <w:rsid w:val="00C52201"/>
    <w:rsid w:val="00C62746"/>
    <w:rsid w:val="00C66BA2"/>
    <w:rsid w:val="00C81269"/>
    <w:rsid w:val="00C82645"/>
    <w:rsid w:val="00C83136"/>
    <w:rsid w:val="00C84493"/>
    <w:rsid w:val="00C95985"/>
    <w:rsid w:val="00C9609C"/>
    <w:rsid w:val="00C97551"/>
    <w:rsid w:val="00CA2F6D"/>
    <w:rsid w:val="00CB0C52"/>
    <w:rsid w:val="00CB1368"/>
    <w:rsid w:val="00CB2AD0"/>
    <w:rsid w:val="00CB2B85"/>
    <w:rsid w:val="00CB72BB"/>
    <w:rsid w:val="00CC1D2F"/>
    <w:rsid w:val="00CC2E5A"/>
    <w:rsid w:val="00CC4FE3"/>
    <w:rsid w:val="00CC5026"/>
    <w:rsid w:val="00CC68D0"/>
    <w:rsid w:val="00CD52F1"/>
    <w:rsid w:val="00CD64B8"/>
    <w:rsid w:val="00CE04BD"/>
    <w:rsid w:val="00CE1C55"/>
    <w:rsid w:val="00CF1AE8"/>
    <w:rsid w:val="00D0049B"/>
    <w:rsid w:val="00D005AD"/>
    <w:rsid w:val="00D00662"/>
    <w:rsid w:val="00D02852"/>
    <w:rsid w:val="00D03F9A"/>
    <w:rsid w:val="00D059B2"/>
    <w:rsid w:val="00D05A89"/>
    <w:rsid w:val="00D06D51"/>
    <w:rsid w:val="00D116D7"/>
    <w:rsid w:val="00D12575"/>
    <w:rsid w:val="00D130A2"/>
    <w:rsid w:val="00D134D8"/>
    <w:rsid w:val="00D1536F"/>
    <w:rsid w:val="00D24204"/>
    <w:rsid w:val="00D24991"/>
    <w:rsid w:val="00D27811"/>
    <w:rsid w:val="00D31FF3"/>
    <w:rsid w:val="00D32651"/>
    <w:rsid w:val="00D34CF5"/>
    <w:rsid w:val="00D501ED"/>
    <w:rsid w:val="00D50255"/>
    <w:rsid w:val="00D55DC1"/>
    <w:rsid w:val="00D57AB0"/>
    <w:rsid w:val="00D621FD"/>
    <w:rsid w:val="00D622C9"/>
    <w:rsid w:val="00D63750"/>
    <w:rsid w:val="00D641FA"/>
    <w:rsid w:val="00D66520"/>
    <w:rsid w:val="00D67201"/>
    <w:rsid w:val="00D67BF6"/>
    <w:rsid w:val="00D712D6"/>
    <w:rsid w:val="00D72087"/>
    <w:rsid w:val="00D8294D"/>
    <w:rsid w:val="00D83A47"/>
    <w:rsid w:val="00D85AEB"/>
    <w:rsid w:val="00D862DD"/>
    <w:rsid w:val="00D86BF3"/>
    <w:rsid w:val="00D93119"/>
    <w:rsid w:val="00DA1972"/>
    <w:rsid w:val="00DA2F91"/>
    <w:rsid w:val="00DA5465"/>
    <w:rsid w:val="00DB35CA"/>
    <w:rsid w:val="00DB399D"/>
    <w:rsid w:val="00DB469C"/>
    <w:rsid w:val="00DB48B1"/>
    <w:rsid w:val="00DC36AA"/>
    <w:rsid w:val="00DC61C0"/>
    <w:rsid w:val="00DC7ED4"/>
    <w:rsid w:val="00DD1B66"/>
    <w:rsid w:val="00DE244D"/>
    <w:rsid w:val="00DE2787"/>
    <w:rsid w:val="00DE34CF"/>
    <w:rsid w:val="00DE41C1"/>
    <w:rsid w:val="00DE50ED"/>
    <w:rsid w:val="00DF3570"/>
    <w:rsid w:val="00E03629"/>
    <w:rsid w:val="00E03844"/>
    <w:rsid w:val="00E05700"/>
    <w:rsid w:val="00E07340"/>
    <w:rsid w:val="00E1116A"/>
    <w:rsid w:val="00E13F3D"/>
    <w:rsid w:val="00E1635F"/>
    <w:rsid w:val="00E16A94"/>
    <w:rsid w:val="00E2475A"/>
    <w:rsid w:val="00E31103"/>
    <w:rsid w:val="00E315D9"/>
    <w:rsid w:val="00E34898"/>
    <w:rsid w:val="00E4050D"/>
    <w:rsid w:val="00E45734"/>
    <w:rsid w:val="00E45FAD"/>
    <w:rsid w:val="00E54677"/>
    <w:rsid w:val="00E56884"/>
    <w:rsid w:val="00E62BE1"/>
    <w:rsid w:val="00E72F0F"/>
    <w:rsid w:val="00E73A66"/>
    <w:rsid w:val="00E74EB1"/>
    <w:rsid w:val="00E75365"/>
    <w:rsid w:val="00E95A6F"/>
    <w:rsid w:val="00E97813"/>
    <w:rsid w:val="00EA523E"/>
    <w:rsid w:val="00EB09B7"/>
    <w:rsid w:val="00EB1E63"/>
    <w:rsid w:val="00EB314A"/>
    <w:rsid w:val="00EB6E6B"/>
    <w:rsid w:val="00ED1619"/>
    <w:rsid w:val="00ED252E"/>
    <w:rsid w:val="00EE134C"/>
    <w:rsid w:val="00EE1786"/>
    <w:rsid w:val="00EE302D"/>
    <w:rsid w:val="00EE33D9"/>
    <w:rsid w:val="00EE7D7C"/>
    <w:rsid w:val="00EF65B6"/>
    <w:rsid w:val="00F00082"/>
    <w:rsid w:val="00F00B2A"/>
    <w:rsid w:val="00F04984"/>
    <w:rsid w:val="00F07108"/>
    <w:rsid w:val="00F14D91"/>
    <w:rsid w:val="00F1538D"/>
    <w:rsid w:val="00F16987"/>
    <w:rsid w:val="00F20144"/>
    <w:rsid w:val="00F24149"/>
    <w:rsid w:val="00F2509C"/>
    <w:rsid w:val="00F25D98"/>
    <w:rsid w:val="00F300FB"/>
    <w:rsid w:val="00F34A5F"/>
    <w:rsid w:val="00F44365"/>
    <w:rsid w:val="00F47869"/>
    <w:rsid w:val="00F51977"/>
    <w:rsid w:val="00F602A7"/>
    <w:rsid w:val="00F605B2"/>
    <w:rsid w:val="00F61FA9"/>
    <w:rsid w:val="00F6339F"/>
    <w:rsid w:val="00F67064"/>
    <w:rsid w:val="00F6727F"/>
    <w:rsid w:val="00F73813"/>
    <w:rsid w:val="00F73ACC"/>
    <w:rsid w:val="00F7412C"/>
    <w:rsid w:val="00F77EDC"/>
    <w:rsid w:val="00F8347C"/>
    <w:rsid w:val="00F858BA"/>
    <w:rsid w:val="00F941FC"/>
    <w:rsid w:val="00FA20B8"/>
    <w:rsid w:val="00FA6D09"/>
    <w:rsid w:val="00FB0909"/>
    <w:rsid w:val="00FB0DEB"/>
    <w:rsid w:val="00FB1C37"/>
    <w:rsid w:val="00FB2A4F"/>
    <w:rsid w:val="00FB5C36"/>
    <w:rsid w:val="00FB6152"/>
    <w:rsid w:val="00FB6386"/>
    <w:rsid w:val="00FB69DC"/>
    <w:rsid w:val="00FC035F"/>
    <w:rsid w:val="00FC7B27"/>
    <w:rsid w:val="00FD0204"/>
    <w:rsid w:val="00FD1C27"/>
    <w:rsid w:val="00FD4BB8"/>
    <w:rsid w:val="00FD5C60"/>
    <w:rsid w:val="00FE460C"/>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AA4B6-BB98-46D8-A111-8A3B4497B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Pages>
  <Words>8104</Words>
  <Characters>46196</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53</cp:revision>
  <cp:lastPrinted>1900-12-31T16:00:00Z</cp:lastPrinted>
  <dcterms:created xsi:type="dcterms:W3CDTF">2020-07-22T17:50:00Z</dcterms:created>
  <dcterms:modified xsi:type="dcterms:W3CDTF">2020-08-07T15:45:00Z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